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b473" w14:paraId="327b47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r w:rsidRPr="004D3D14">
        <w:t>40</w:t>
      </w:r>
      <w:r>
        <w:rPr>
          <w:b/>
        </w:rPr>
        <w:t xml:space="preserve">. </w:t>
      </w:r>
      <w:r>
        <w:t>St-</w:t>
      </w:r>
      <w:r w:rsidR="000D62AC">
        <w:t>1</w:t>
      </w:r>
      <w:r w:rsidR="001A0BB7">
        <w:t>463</w:t>
      </w:r>
      <w:r>
        <w:t>/201</w:t>
      </w:r>
      <w:r w:rsidR="00E95F03">
        <w:t>8</w:t>
      </w:r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 w:rsidR="001A0BB7">
        <w:t xml:space="preserve">HODOS TRANSPORTI </w:t>
      </w:r>
      <w:r>
        <w:t xml:space="preserve">d.o.o., </w:t>
      </w:r>
      <w:r w:rsidR="00B323C1">
        <w:t>Zagreb, Vladimira Ruždjaka 31., OIB 64670206680</w:t>
      </w:r>
      <w:r>
        <w:t xml:space="preserve">, radi otvaranja predstečajnog postupka,  </w:t>
      </w:r>
      <w:r w:rsidRPr="007A3302">
        <w:t xml:space="preserve">dana </w:t>
      </w:r>
      <w:r w:rsidR="00A708EE">
        <w:t>1.listopada</w:t>
      </w:r>
      <w:r w:rsidRPr="007A3302">
        <w:t xml:space="preserve"> 201</w:t>
      </w:r>
      <w:r>
        <w:t>8</w:t>
      </w:r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A708EE" w:rsidP="00B34DB6" w:rsidR="00082427">
      <w:pPr>
        <w:ind w:firstLine="708"/>
        <w:jc w:val="both"/>
      </w:pPr>
      <w:r>
        <w:t xml:space="preserve">Temeljem članka </w:t>
      </w:r>
      <w:r w:rsidR="00F737DB">
        <w:t>91. stavak 3.</w:t>
      </w:r>
      <w:r w:rsidR="00B34DB6">
        <w:t xml:space="preserve">, </w:t>
      </w:r>
      <w:r w:rsidR="00F737DB">
        <w:t xml:space="preserve"> </w:t>
      </w:r>
      <w:r w:rsidR="00290CA8">
        <w:t xml:space="preserve">u vezi odredbe </w:t>
      </w:r>
      <w:r w:rsidR="00B4658F">
        <w:t xml:space="preserve">članka 23. stavak 3. </w:t>
      </w:r>
      <w:r w:rsidR="00290CA8">
        <w:t>Stečajnog zakona</w:t>
      </w:r>
      <w:r w:rsidR="00290CA8" w:rsidRPr="00D0792E">
        <w:t xml:space="preserve"> </w:t>
      </w:r>
      <w:r w:rsidR="00290CA8" w:rsidRPr="00D02C24">
        <w:t>(N</w:t>
      </w:r>
      <w:r w:rsidR="00290CA8">
        <w:t>.N.</w:t>
      </w:r>
      <w:r w:rsidR="00290CA8" w:rsidRPr="00D02C24">
        <w:t xml:space="preserve"> broj </w:t>
      </w:r>
      <w:r w:rsidR="00290CA8">
        <w:t>71/15 i 104/17: dalje</w:t>
      </w:r>
      <w:r w:rsidR="00290CA8" w:rsidRPr="00D02C24">
        <w:t xml:space="preserve">: </w:t>
      </w:r>
      <w:r w:rsidR="00290CA8">
        <w:t>SZ</w:t>
      </w:r>
      <w:r w:rsidR="00290CA8" w:rsidRPr="00D02C24">
        <w:t xml:space="preserve">) </w:t>
      </w:r>
      <w:r w:rsidR="00B4658F">
        <w:t xml:space="preserve">nalaže se povjereniku </w:t>
      </w:r>
      <w:r>
        <w:t>Edita Đurkin, Osijek, Donjodravska obala 16., OIB 65118926772</w:t>
      </w:r>
      <w:r w:rsidR="00B4658F">
        <w:t>, u roku 3 dana</w:t>
      </w:r>
      <w:r w:rsidR="00B34DB6">
        <w:t>,</w:t>
      </w:r>
      <w:r w:rsidR="00B4658F">
        <w:t xml:space="preserve"> očitovati se o razlozima </w:t>
      </w:r>
      <w:r w:rsidR="00143ED2">
        <w:t xml:space="preserve">propuštanja očitovanja o prijavljenim tražbinama vjerovnika (članak 41. stavak </w:t>
      </w:r>
      <w:r w:rsidR="00B34DB6">
        <w:t xml:space="preserve">1. SZ-a) </w:t>
      </w:r>
    </w:p>
    <w:p w:rsidRDefault="00082427" w:rsidP="001D7C1D" w:rsidR="00082427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FB5B8D">
        <w:t>1</w:t>
      </w:r>
      <w:r w:rsidR="00B34DB6">
        <w:t>.listopada</w:t>
      </w:r>
      <w:r w:rsidR="007A14CA">
        <w:t xml:space="preserve"> </w:t>
      </w:r>
      <w:r>
        <w:t>201</w:t>
      </w:r>
      <w:r w:rsidR="00A669D1">
        <w:t>8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A7294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A72942" w:rsidP="00A72942" w:rsidR="00A72942">
      <w:pPr>
        <w:ind w:firstLine="708" w:left="2832"/>
        <w:jc w:val="both"/>
      </w:pPr>
      <w:r>
        <w:t>Za točnost otpravka, ovlašteni službenik:</w:t>
      </w:r>
    </w:p>
    <w:p w:rsidRDefault="00A72942" w:rsidP="00A72942" w:rsidR="001D7C1D" w:rsidRPr="009969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D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43ED2"/>
    <w:rsid w:val="00153D80"/>
    <w:rsid w:val="0018613F"/>
    <w:rsid w:val="001A0BB7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90CA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34D"/>
    <w:rsid w:val="006E7FA0"/>
    <w:rsid w:val="006F2E2D"/>
    <w:rsid w:val="00706D32"/>
    <w:rsid w:val="00733309"/>
    <w:rsid w:val="00736E96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71B03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08EE"/>
    <w:rsid w:val="00A72942"/>
    <w:rsid w:val="00A73B0F"/>
    <w:rsid w:val="00A817BE"/>
    <w:rsid w:val="00A97C8F"/>
    <w:rsid w:val="00AB58E3"/>
    <w:rsid w:val="00AB7096"/>
    <w:rsid w:val="00B076BC"/>
    <w:rsid w:val="00B13F51"/>
    <w:rsid w:val="00B15BF0"/>
    <w:rsid w:val="00B323C1"/>
    <w:rsid w:val="00B34DB6"/>
    <w:rsid w:val="00B4191A"/>
    <w:rsid w:val="00B42369"/>
    <w:rsid w:val="00B4533C"/>
    <w:rsid w:val="00B4658F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37DB"/>
    <w:rsid w:val="00F753F1"/>
    <w:rsid w:val="00F82AFE"/>
    <w:rsid w:val="00F906F5"/>
    <w:rsid w:val="00FB5B8D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776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2018-10-01T08:08:00Z</dcterms:created>
  <dc:creator>nribaric</dc:creator>
  <cp:lastModifiedBy>Valentina Delač</cp:lastModifiedBy>
  <cp:lastPrinted>2018-10-01T08:10:00Z</cp:lastPrinted>
  <dcterms:modified xmlns:xsi="http://www.w3.org/2001/XMLSchema-instance" xsi:type="dcterms:W3CDTF">2018-10-01T08:10:00Z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 Zaključak očitovanje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