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4a04" w14:paraId="6fb4a04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F66827">
        <w:t>1360</w:t>
      </w:r>
      <w:r w:rsidR="0067130B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F66827" w:rsidRPr="00B32D4E">
        <w:t>Trgovački sud u Zagrebu, po sucu Maji Jurovicki, u stečajnom postupku u povodu prijedloga predlagatelja FINANCIJSKE AGENCIJE, Zagreb, Ulica grada Vukovara 70, OIB: 85821130368, za otvaranje stečajnog postupka nad dužnikom ART OF HAIR j.d.o.o. OIB: 41380920567, Zagreb, Lastovska 2</w:t>
      </w:r>
      <w:r w:rsidR="0069396C">
        <w:t xml:space="preserve">, </w:t>
      </w:r>
      <w:r w:rsidR="00891FE4">
        <w:t xml:space="preserve">dana </w:t>
      </w:r>
      <w:r w:rsidR="0067130B">
        <w:t xml:space="preserve">14. studenog 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66827" w:rsidRPr="00B32D4E">
        <w:t>ART OF HAIR j.d.o.o. OIB: 41380920567, Zagreb, Lastovska 2</w:t>
      </w:r>
      <w:r w:rsidR="00F66827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66827">
        <w:t>1360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F66827" w:rsidRPr="00B32D4E">
        <w:t>ART OF HAIR j.d.o.o. OIB: 41380920567, Zagreb, Lastovska 2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D2355F">
        <w:t>22</w:t>
      </w:r>
      <w:r w:rsidR="00963085">
        <w:t>. svibnja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F66827">
        <w:t>11.125,50</w:t>
      </w:r>
      <w:r w:rsidRPr="00E83415">
        <w:t xml:space="preserve"> kn, kao i da dužnik ima </w:t>
      </w:r>
      <w:r w:rsidR="00D2355F">
        <w:t>1</w:t>
      </w:r>
      <w:r w:rsidR="00E6738A">
        <w:t xml:space="preserve"> zaposlen</w:t>
      </w:r>
      <w:r w:rsidR="00D2355F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163CEC">
        <w:t>07. rujna</w:t>
      </w:r>
      <w:r w:rsidR="00D11E21">
        <w:t xml:space="preserve">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163CEC">
        <w:t xml:space="preserve">14. studenog 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BD3DF7" w:rsidR="00BD3DF7" w:rsidRPr="00467E1B">
      <w:pPr>
        <w:ind w:firstLine="720"/>
        <w:jc w:val="both"/>
      </w:pPr>
      <w:r w:rsidRPr="00467E1B">
        <w:t>Zakonski zastupnik dužnika je pristupio na navedeno ročište</w:t>
      </w:r>
      <w:r w:rsidR="00717E22" w:rsidRPr="00467E1B">
        <w:t xml:space="preserve">, </w:t>
      </w:r>
      <w:r w:rsidR="00717E22" w:rsidRPr="00467E1B">
        <w:rPr>
          <w:lang w:val="pl-PL"/>
        </w:rPr>
        <w:t>izjavljuje kako se ne protivi prijedlogu za otvaranje stečajnog postupka budući stečajni dužnik nema ni pokretnine ni nekretnine.</w:t>
      </w:r>
      <w:r w:rsidR="00BA71AD" w:rsidRPr="00467E1B">
        <w:t xml:space="preserve">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163CEC">
        <w:t>20. rujna</w:t>
      </w:r>
      <w:r w:rsidR="00D11E21">
        <w:t xml:space="preserve"> </w:t>
      </w:r>
      <w:r w:rsidR="00E4397E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63CEC">
        <w:t>14. studenog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890712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890712" w:rsidP="004F5146" w:rsidR="00890712">
      <w:pPr>
        <w:jc w:val="right"/>
      </w:pPr>
      <w:r>
        <w:t>za točnost otpravka-ovlašteni službenik</w:t>
      </w:r>
    </w:p>
    <w:p w:rsidRDefault="00890712" w:rsidP="004F5146" w:rsidR="00890712">
      <w:pPr>
        <w:jc w:val="right"/>
      </w:pPr>
      <w:r>
        <w:t xml:space="preserve">Mirjana Gašparić </w:t>
      </w:r>
    </w:p>
    <w:p w:rsidRDefault="00065B42" w:rsidP="00890712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890712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F66827">
          <w:rPr>
            <w:sz w:val="24"/>
            <w:szCs w:val="24"/>
          </w:rPr>
          <w:t>1360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63CEC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5F02"/>
    <w:rsid w:val="00373F18"/>
    <w:rsid w:val="003C2375"/>
    <w:rsid w:val="003D2E1D"/>
    <w:rsid w:val="003D5593"/>
    <w:rsid w:val="003E4A51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67E1B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1B3B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D2D0E"/>
    <w:rsid w:val="005E2826"/>
    <w:rsid w:val="005E554C"/>
    <w:rsid w:val="00613624"/>
    <w:rsid w:val="00620A6A"/>
    <w:rsid w:val="006273CE"/>
    <w:rsid w:val="006313A1"/>
    <w:rsid w:val="006329B5"/>
    <w:rsid w:val="006339BB"/>
    <w:rsid w:val="00643440"/>
    <w:rsid w:val="00645084"/>
    <w:rsid w:val="00655140"/>
    <w:rsid w:val="00662884"/>
    <w:rsid w:val="00664CB8"/>
    <w:rsid w:val="0067130B"/>
    <w:rsid w:val="00671753"/>
    <w:rsid w:val="00671C0D"/>
    <w:rsid w:val="00684CB7"/>
    <w:rsid w:val="006903C7"/>
    <w:rsid w:val="0069396C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6F4FD0"/>
    <w:rsid w:val="00704DD0"/>
    <w:rsid w:val="007150E9"/>
    <w:rsid w:val="00717E22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0712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53AEA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2805"/>
    <w:rsid w:val="00B27050"/>
    <w:rsid w:val="00B34DD0"/>
    <w:rsid w:val="00B44796"/>
    <w:rsid w:val="00B46E1C"/>
    <w:rsid w:val="00B62E90"/>
    <w:rsid w:val="00B9015B"/>
    <w:rsid w:val="00BA4026"/>
    <w:rsid w:val="00BA71AD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355F"/>
    <w:rsid w:val="00D24310"/>
    <w:rsid w:val="00D5325F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17F7"/>
    <w:rsid w:val="00F532BA"/>
    <w:rsid w:val="00F566F5"/>
    <w:rsid w:val="00F56AAE"/>
    <w:rsid w:val="00F66827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0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7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7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7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7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0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7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7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7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7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St-1360/2018</izvorni_sadrzaj>
    <derivirana_varijabla naziv="DomainObject.Predmet.OznakaBroj_1">St-1360/2018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OF HAIR j.d.o.o. za frizerske usluge</izvorni_sadrzaj>
    <derivirana_varijabla naziv="DomainObject.Predmet.ProtustrankaFormated_1">  ART OF HAIR j.d.o.o. za frizerske usluge</derivirana_varijabla>
  </DomainObject.Predmet.ProtustrankaFormated>
  <DomainObject.Predmet.ProtustrankaFormatedOIB>
    <izvorni_sadrzaj>  ART OF HAIR j.d.o.o. za frizerske usluge, OIB 41380920567</izvorni_sadrzaj>
    <derivirana_varijabla naziv="DomainObject.Predmet.ProtustrankaFormatedOIB_1">  ART OF HAIR j.d.o.o. za frizerske usluge, OIB 41380920567</derivirana_varijabla>
  </DomainObject.Predmet.ProtustrankaFormatedOIB>
  <DomainObject.Predmet.ProtustrankaFormatedWithAdress>
    <izvorni_sadrzaj> ART OF HAIR j.d.o.o. za frizerske usluge, Lastovska 2 a, 10000 Zagreb</izvorni_sadrzaj>
    <derivirana_varijabla naziv="DomainObject.Predmet.ProtustrankaFormatedWithAdress_1"> ART OF HAIR j.d.o.o. za frizerske usluge, Lastovska 2 a, 10000 Zagreb</derivirana_varijabla>
  </DomainObject.Predmet.ProtustrankaFormatedWithAdress>
  <DomainObject.Predmet.ProtustrankaFormatedWithAdressOIB>
    <izvorni_sadrzaj> ART OF HAIR j.d.o.o. za frizerske usluge, OIB 41380920567, Lastovska 2 a, 10000 Zagreb</izvorni_sadrzaj>
    <derivirana_varijabla naziv="DomainObject.Predmet.ProtustrankaFormatedWithAdressOIB_1"> ART OF HAIR j.d.o.o. za frizerske usluge, OIB 41380920567, Lastovska 2 a, 10000 Zagreb</derivirana_varijabla>
  </DomainObject.Predmet.ProtustrankaFormatedWithAdressOIB>
  <DomainObject.Predmet.ProtustrankaWithAdress>
    <izvorni_sadrzaj>ART OF HAIR j.d.o.o. za frizerske usluge Lastovska 2 a, 10000 Zagreb</izvorni_sadrzaj>
    <derivirana_varijabla naziv="DomainObject.Predmet.ProtustrankaWithAdress_1">ART OF HAIR j.d.o.o. za frizerske usluge Lastovska 2 a, 10000 Zagreb</derivirana_varijabla>
  </DomainObject.Predmet.ProtustrankaWithAdress>
  <DomainObject.Predmet.ProtustrankaWithAdressOIB>
    <izvorni_sadrzaj>ART OF HAIR j.d.o.o. za frizerske usluge, OIB 41380920567, Lastovska 2 a, 10000 Zagreb</izvorni_sadrzaj>
    <derivirana_varijabla naziv="DomainObject.Predmet.ProtustrankaWithAdressOIB_1">ART OF HAIR j.d.o.o. za frizerske usluge, OIB 41380920567, Lastovska 2 a, 10000 Zagreb</derivirana_varijabla>
  </DomainObject.Predmet.ProtustrankaWithAdressOIB>
  <DomainObject.Predmet.ProtustrankaNazivFormated>
    <izvorni_sadrzaj>ART OF HAIR j.d.o.o. za frizerske usluge</izvorni_sadrzaj>
    <derivirana_varijabla naziv="DomainObject.Predmet.ProtustrankaNazivFormated_1">ART OF HAIR j.d.o.o. za frizerske usluge</derivirana_varijabla>
  </DomainObject.Predmet.ProtustrankaNazivFormated>
  <DomainObject.Predmet.ProtustrankaNazivFormatedOIB>
    <izvorni_sadrzaj>ART OF HAIR j.d.o.o. za frizerske usluge, OIB 41380920567</izvorni_sadrzaj>
    <derivirana_varijabla naziv="DomainObject.Predmet.ProtustrankaNazivFormatedOIB_1">ART OF HAIR j.d.o.o. za frizerske usluge, OIB 41380920567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Edita Tadić</izvorni_sadrzaj>
    <derivirana_varijabla naziv="DomainObject.Predmet.StrankaFormated_1">  FINA Regionalni centar Zagreb; Edita Tadić</derivirana_varijabla>
  </DomainObject.Predmet.StrankaFormated>
  <DomainObject.Predmet.StrankaFormatedOIB>
    <izvorni_sadrzaj>  FINA Regionalni centar Zagreb, OIB 85821130368; Edita Tadić, OIB 62568231218</izvorni_sadrzaj>
    <derivirana_varijabla naziv="DomainObject.Predmet.StrankaFormatedOIB_1">  FINA Regionalni centar Zagreb, OIB 85821130368; Edita Tadić, OIB 62568231218</derivirana_varijabla>
  </DomainObject.Predmet.StrankaFormatedOIB>
  <DomainObject.Predmet.StrankaFormatedWithAdress>
    <izvorni_sadrzaj> FINA Regionalni centar Zagreb, Trg svibanjskih žrtava 1995. br. 1, 10000 Zagreb; Edita Tadić, Siget 20f, 10000 Zagreb</izvorni_sadrzaj>
    <derivirana_varijabla naziv="DomainObject.Predmet.StrankaFormatedWithAdress_1"> FINA Regionalni centar Zagreb, Trg svibanjskih žrtava 1995. br. 1, 10000 Zagreb; Edita Tadić, Siget 20f, 10000 Zagreb</derivirana_varijabla>
  </DomainObject.Predmet.StrankaFormatedWithAdress>
  <DomainObject.Predmet.StrankaFormatedWithAdressOIB>
    <izvorni_sadrzaj> FINA Regionalni centar Zagreb, OIB 85821130368, Trg svibanjskih žrtava 1995. br. 1, 10000 Zagreb; Edita Tadić, OIB 62568231218, Siget 20f, 10000 Zagreb</izvorni_sadrzaj>
    <derivirana_varijabla naziv="DomainObject.Predmet.StrankaFormatedWithAdressOIB_1"> FINA Regionalni centar Zagreb, OIB 85821130368, Trg svibanjskih žrtava 1995. br. 1, 10000 Zagreb; Edita Tadić, OIB 62568231218, Siget 20f, 10000 Zagreb</derivirana_varijabla>
  </DomainObject.Predmet.StrankaFormatedWithAdressOIB>
  <DomainObject.Predmet.StrankaWithAdress>
    <izvorni_sadrzaj>FINA Regionalni centar Zagreb Trg svibanjskih žrtava 1995. br. 1,10000 Zagreb,Edita Tadić Siget 20f,10000 Zagreb</izvorni_sadrzaj>
    <derivirana_varijabla naziv="DomainObject.Predmet.StrankaWithAdress_1">FINA Regionalni centar Zagreb Trg svibanjskih žrtava 1995. br. 1,10000 Zagreb,Edita Tadić Siget 20f,10000 Zagreb</derivirana_varijabla>
  </DomainObject.Predmet.StrankaWithAdress>
  <DomainObject.Predmet.StrankaWithAdressOIB>
    <izvorni_sadrzaj>FINA Regionalni centar Zagreb, OIB 85821130368, Trg svibanjskih žrtava 1995. br. 1,10000 Zagreb,Edita Tadić, OIB 62568231218, Siget 20f,10000 Zagreb</izvorni_sadrzaj>
    <derivirana_varijabla naziv="DomainObject.Predmet.StrankaWithAdressOIB_1">FINA Regionalni centar Zagreb, OIB 85821130368, Trg svibanjskih žrtava 1995. br. 1,10000 Zagreb,Edita Tadić, OIB 62568231218, Siget 20f,10000 Zagreb</derivirana_varijabla>
  </DomainObject.Predmet.StrankaWithAdressOIB>
  <DomainObject.Predmet.StrankaNazivFormated>
    <izvorni_sadrzaj>FINA Regionalni centar Zagreb,Edita Tadić</izvorni_sadrzaj>
    <derivirana_varijabla naziv="DomainObject.Predmet.StrankaNazivFormated_1">FINA Regionalni centar Zagreb,Edita Tadić</derivirana_varijabla>
  </DomainObject.Predmet.StrankaNazivFormated>
  <DomainObject.Predmet.StrankaNazivFormatedOIB>
    <izvorni_sadrzaj>FINA Regionalni centar Zagreb, OIB 85821130368,Edita Tadić, OIB 62568231218</izvorni_sadrzaj>
    <derivirana_varijabla naziv="DomainObject.Predmet.StrankaNazivFormatedOIB_1">FINA Regionalni centar Zagreb, OIB 85821130368,Edita Tadić, OIB 62568231218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Edita Tadić</item>
    </izvorni_sadrzaj>
    <derivirana_varijabla naziv="DomainObject.Predmet.StrankaListFormated_1">
      <item>FINA Regionalni centar Zagreb</item>
      <item>Edita Tadić</item>
    </derivirana_varijabla>
  </DomainObject.Predmet.StrankaListFormated>
  <DomainObject.Predmet.StrankaListFormatedOIB>
    <izvorni_sadrzaj>
      <item>FINA Regionalni centar Zagreb, OIB 85821130368</item>
      <item>Edita Tadić, OIB 62568231218</item>
    </izvorni_sadrzaj>
    <derivirana_varijabla naziv="DomainObject.Predmet.StrankaListFormatedOIB_1">
      <item>FINA Regionalni centar Zagreb, OIB 85821130368</item>
      <item>Edita Tadić, OIB 62568231218</item>
    </derivirana_varijabla>
  </DomainObject.Predmet.StrankaListFormatedOIB>
  <DomainObject.Predmet.StrankaListFormatedWithAdress>
    <izvorni_sadrzaj>
      <item>FINA Regionalni centar Zagreb, Trg svibanjskih žrtava 1995. br. 1, 10000 Zagreb</item>
      <item>Edita Tadić, Siget 20f, 10000 Zagreb</item>
    </izvorni_sadrzaj>
    <derivirana_varijabla naziv="DomainObject.Predmet.StrankaListFormatedWithAdress_1">
      <item>FINA Regionalni centar Zagreb, Trg svibanjskih žrtava 1995. br. 1, 10000 Zagreb</item>
      <item>Edita Tadić, Siget 20f,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Edita Tadić, OIB 62568231218, Siget 20f, 10000 Zagreb</item>
    </izvorni_sadrzaj>
    <derivirana_varijabla naziv="DomainObject.Predmet.StrankaListFormatedWithAdressOIB_1">
      <item>FINA Regionalni centar Zagreb, OIB 85821130368, Trg svibanjskih žrtava 1995. br. 1, 10000 Zagreb</item>
      <item>Edita Tadić, OIB 62568231218, Siget 20f, 10000 Zagreb</item>
    </derivirana_varijabla>
  </DomainObject.Predmet.StrankaListFormatedWithAdressOIB>
  <DomainObject.Predmet.StrankaListNazivFormated>
    <izvorni_sadrzaj>
      <item>FINA Regionalni centar Zagreb</item>
      <item>Edita Tadić</item>
    </izvorni_sadrzaj>
    <derivirana_varijabla naziv="DomainObject.Predmet.StrankaListNazivFormated_1">
      <item>FINA Regionalni centar Zagreb</item>
      <item>Edita Tadić</item>
    </derivirana_varijabla>
  </DomainObject.Predmet.StrankaListNazivFormated>
  <DomainObject.Predmet.StrankaListNazivFormatedOIB>
    <izvorni_sadrzaj>
      <item>FINA Regionalni centar Zagreb, OIB 85821130368</item>
      <item>Edita Tadić, OIB 62568231218</item>
    </izvorni_sadrzaj>
    <derivirana_varijabla naziv="DomainObject.Predmet.StrankaListNazivFormatedOIB_1">
      <item>FINA Regionalni centar Zagreb, OIB 85821130368</item>
      <item>Edita Tadić, OIB 62568231218</item>
    </derivirana_varijabla>
  </DomainObject.Predmet.StrankaListNazivFormatedOIB>
  <DomainObject.Predmet.ProtuStrankaListFormated>
    <izvorni_sadrzaj>
      <item>ART OF HAIR j.d.o.o. za frizerske usluge</item>
    </izvorni_sadrzaj>
    <derivirana_varijabla naziv="DomainObject.Predmet.ProtuStrankaListFormated_1">
      <item>ART OF HAIR j.d.o.o. za frizerske usluge</item>
    </derivirana_varijabla>
  </DomainObject.Predmet.ProtuStrankaListFormated>
  <DomainObject.Predmet.ProtuStrankaListFormatedOIB>
    <izvorni_sadrzaj>
      <item>ART OF HAIR j.d.o.o. za frizerske usluge, OIB 41380920567</item>
    </izvorni_sadrzaj>
    <derivirana_varijabla naziv="DomainObject.Predmet.ProtuStrankaListFormatedOIB_1">
      <item>ART OF HAIR j.d.o.o. za frizerske usluge, OIB 41380920567</item>
    </derivirana_varijabla>
  </DomainObject.Predmet.ProtuStrankaListFormatedOIB>
  <DomainObject.Predmet.ProtuStrankaListFormatedWithAdress>
    <izvorni_sadrzaj>
      <item>ART OF HAIR j.d.o.o. za frizerske usluge, Lastovska 2 a, 10000 Zagreb</item>
    </izvorni_sadrzaj>
    <derivirana_varijabla naziv="DomainObject.Predmet.ProtuStrankaListFormatedWithAdress_1">
      <item>ART OF HAIR j.d.o.o. za frizerske usluge, Lastovska 2 a, 10000 Zagreb</item>
    </derivirana_varijabla>
  </DomainObject.Predmet.ProtuStrankaListFormatedWithAdress>
  <DomainObject.Predmet.ProtuStrankaListFormatedWithAdressOIB>
    <izvorni_sadrzaj>
      <item>ART OF HAIR j.d.o.o. za frizerske usluge, OIB 41380920567, Lastovska 2 a, 10000 Zagreb</item>
    </izvorni_sadrzaj>
    <derivirana_varijabla naziv="DomainObject.Predmet.ProtuStrankaListFormatedWithAdressOIB_1">
      <item>ART OF HAIR j.d.o.o. za frizerske usluge, OIB 41380920567, Lastovska 2 a, 10000 Zagreb</item>
    </derivirana_varijabla>
  </DomainObject.Predmet.ProtuStrankaListFormatedWithAdressOIB>
  <DomainObject.Predmet.ProtuStrankaListNazivFormated>
    <izvorni_sadrzaj>
      <item>ART OF HAIR j.d.o.o. za frizerske usluge</item>
    </izvorni_sadrzaj>
    <derivirana_varijabla naziv="DomainObject.Predmet.ProtuStrankaListNazivFormated_1">
      <item>ART OF HAIR j.d.o.o. za frizerske usluge</item>
    </derivirana_varijabla>
  </DomainObject.Predmet.ProtuStrankaListNazivFormated>
  <DomainObject.Predmet.ProtuStrankaListNazivFormatedOIB>
    <izvorni_sadrzaj>
      <item>ART OF HAIR j.d.o.o. za frizerske usluge, OIB 41380920567</item>
    </izvorni_sadrzaj>
    <derivirana_varijabla naziv="DomainObject.Predmet.ProtuStrankaListNazivFormatedOIB_1">
      <item>ART OF HAIR j.d.o.o. za frizerske usluge, OIB 41380920567</item>
    </derivirana_varijabla>
  </DomainObject.Predmet.ProtuStrankaListNazivFormatedOIB>
  <DomainObject.Predmet.OstaliListFormated>
    <izvorni_sadrzaj>
      <item>Edita Tadić</item>
    </izvorni_sadrzaj>
    <derivirana_varijabla naziv="DomainObject.Predmet.OstaliListFormated_1">
      <item>Edita Tadić</item>
    </derivirana_varijabla>
  </DomainObject.Predmet.OstaliListFormated>
  <DomainObject.Predmet.OstaliListFormatedOIB>
    <izvorni_sadrzaj>
      <item>Edita Tadić, OIB 62568231218</item>
    </izvorni_sadrzaj>
    <derivirana_varijabla naziv="DomainObject.Predmet.OstaliListFormatedOIB_1">
      <item>Edita Tadić, OIB 62568231218</item>
    </derivirana_varijabla>
  </DomainObject.Predmet.OstaliListFormatedOIB>
  <DomainObject.Predmet.OstaliListFormatedWithAdress>
    <izvorni_sadrzaj>
      <item>Edita Tadić, Siget 20f, 10000 Zagreb</item>
    </izvorni_sadrzaj>
    <derivirana_varijabla naziv="DomainObject.Predmet.OstaliListFormatedWithAdress_1">
      <item>Edita Tadić, Siget 20f, 10000 Zagreb</item>
    </derivirana_varijabla>
  </DomainObject.Predmet.OstaliListFormatedWithAdress>
  <DomainObject.Predmet.OstaliListFormatedWithAdressOIB>
    <izvorni_sadrzaj>
      <item>Edita Tadić, OIB 62568231218, Siget 20f, 10000 Zagreb</item>
    </izvorni_sadrzaj>
    <derivirana_varijabla naziv="DomainObject.Predmet.OstaliListFormatedWithAdressOIB_1">
      <item>Edita Tadić, OIB 62568231218, Siget 20f, 10000 Zagreb</item>
    </derivirana_varijabla>
  </DomainObject.Predmet.OstaliListFormatedWithAdressOIB>
  <DomainObject.Predmet.OstaliListNazivFormated>
    <izvorni_sadrzaj>
      <item>Edita Tadić</item>
    </izvorni_sadrzaj>
    <derivirana_varijabla naziv="DomainObject.Predmet.OstaliListNazivFormated_1">
      <item>Edita Tadić</item>
    </derivirana_varijabla>
  </DomainObject.Predmet.OstaliListNazivFormated>
  <DomainObject.Predmet.OstaliListNazivFormatedOIB>
    <izvorni_sadrzaj>
      <item>Edita Tadić, OIB 62568231218</item>
    </izvorni_sadrzaj>
    <derivirana_varijabla naziv="DomainObject.Predmet.OstaliListNazivFormatedOIB_1">
      <item>Edita Tadić, OIB 62568231218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 OF HAIR j.d.o.o. za frizerske usluge</izvorni_sadrzaj>
    <derivirana_varijabla naziv="DomainObject.Predmet.ProtustrankaIDrugi_1">ART OF HAIR j.d.o.o. za frizerske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ART OF HAIR j.d.o.o. za frizerske usluge, OIB 41380920567, Lastovska 2 a, 10000 Zagreb</izvorni_sadrzaj>
    <derivirana_varijabla naziv="DomainObject.Predmet.ProtustrankaIDrugiAdressOIB_1">ART OF HAIR j.d.o.o. za frizerske usluge, OIB 41380920567,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 OF HAIR j.d.o.o. za frizerske usluge</item>
      <item>Edita Tadić</item>
      <item>Edita Tadić</item>
    </izvorni_sadrzaj>
    <derivirana_varijabla naziv="DomainObject.Predmet.SudioniciListNaziv_1">
      <item>FINA Regionalni centar Zagreb</item>
      <item>ART OF HAIR j.d.o.o. za frizerske usluge</item>
      <item>Edita Tadić</item>
      <item>Edita Tadić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 OF HAIR j.d.o.o. za frizerske usluge, OIB 41380920567, Lastovska 2 a,10000 Zagreb</item>
      <item>Edita Tadić, OIB 62568231218, Siget 20f,10000 Zagreb</item>
      <item>Edita Tadić, OIB 62568231218, Siget 20f,10000 Zagreb</item>
    </izvorni_sadrzaj>
    <derivirana_varijabla naziv="DomainObject.Predmet.SudioniciListAdressOIB_1">
      <item>FINA Regionalni centar Zagreb, OIB 85821130368, Trg svibanjskih žrtava 1995. br. 1,10000 Zagreb</item>
      <item>ART OF HAIR j.d.o.o. za frizerske usluge, OIB 41380920567, Lastovska 2 a,10000 Zagreb</item>
      <item>Edita Tadić, OIB 62568231218, Siget 20f,10000 Zagreb</item>
      <item>Edita Tadić, OIB 62568231218, Siget 20f,10000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41380920567</item>
      <item>, OIB 62568231218</item>
      <item>, OIB 62568231218</item>
    </izvorni_sadrzaj>
    <derivirana_varijabla naziv="DomainObject.Predmet.SudioniciListNazivOIB_1">
      <item>, OIB 85821130368</item>
      <item>, OIB 41380920567</item>
      <item>, OIB 62568231218</item>
      <item>, OIB 62568231218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St-1360/2018-3</izvorni_sadrzaj>
    <derivirana_varijabla naziv="DomainObject.PredzadnjaOdlukaIzPredmeta.Oznaka_1">St-1360/2018-3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8CA753-B366-400D-9E51-071B38EFF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729</properties:Words>
  <properties:Characters>3986</properties:Characters>
  <properties:Lines>84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2018-11-14T07:43:00Z</dcterms:created>
  <dc:creator>gzubak</dc:creator>
  <cp:lastModifiedBy>Mirjana Gašparić</cp:lastModifiedBy>
  <cp:lastPrinted>2018-11-14T08:53:00Z</cp:lastPrinted>
  <dcterms:modified xmlns:xsi="http://www.w3.org/2001/XMLSchema-instance" xsi:type="dcterms:W3CDTF">2018-11-14T08:53:00Z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(St-1360-2018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