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c003" w14:paraId="0f1c003" w:rsidRDefault="006D6B85" w:rsidP="006D6B85" w:rsidR="006D6B85">
      <w:pPr>
        <w:jc w:val="right"/>
        <w15:collapsed w:val="false"/>
      </w:pPr>
      <w:r>
        <w:t>Broj: 6 St-</w:t>
      </w:r>
      <w:r w:rsidR="00EC63AC">
        <w:t>1564</w:t>
      </w:r>
      <w:r w:rsidR="00FF083B">
        <w:t>/17-</w:t>
      </w:r>
      <w:r w:rsidR="00EC63AC">
        <w:t>5</w:t>
      </w:r>
    </w:p>
    <w:p w:rsidRDefault="006D6B85" w:rsidP="006D6B85" w:rsidR="006D6B85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85" w:rsidP="006D6B85" w:rsidR="006D6B85" w:rsidRPr="00D21A2C"/>
    <w:p w:rsidRDefault="006D6B85" w:rsidP="006D6B85" w:rsidR="006D6B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D6B85" w:rsidP="006D6B85" w:rsidR="006D6B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6B85" w:rsidP="009433C1" w:rsidR="006D6B85"/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>
        <w:t>U</w:t>
      </w:r>
      <w:r w:rsidR="00DD6AB0">
        <w:t xml:space="preserve"> </w:t>
      </w:r>
      <w:r>
        <w:t xml:space="preserve"> I</w:t>
      </w:r>
      <w:r w:rsidR="00DD6AB0">
        <w:t xml:space="preserve"> </w:t>
      </w:r>
      <w:r>
        <w:t>M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R</w:t>
      </w:r>
      <w:r w:rsidR="00DD6AB0">
        <w:t xml:space="preserve"> </w:t>
      </w:r>
      <w:r>
        <w:t>E</w:t>
      </w:r>
      <w:r w:rsidR="00DD6AB0">
        <w:t xml:space="preserve"> </w:t>
      </w:r>
      <w:r>
        <w:t>P</w:t>
      </w:r>
      <w:r w:rsidR="00DD6AB0">
        <w:t xml:space="preserve"> </w:t>
      </w:r>
      <w:r>
        <w:t>U</w:t>
      </w:r>
      <w:r w:rsidR="00DD6AB0">
        <w:t xml:space="preserve"> </w:t>
      </w:r>
      <w:r>
        <w:t>B</w:t>
      </w:r>
      <w:r w:rsidR="00DD6AB0">
        <w:t xml:space="preserve"> </w:t>
      </w:r>
      <w:r>
        <w:t>L</w:t>
      </w:r>
      <w:r w:rsidR="00DD6AB0">
        <w:t xml:space="preserve"> </w:t>
      </w:r>
      <w:r>
        <w:t>I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H</w:t>
      </w:r>
      <w:r w:rsidR="00DD6AB0">
        <w:t xml:space="preserve"> </w:t>
      </w:r>
      <w:r>
        <w:t>R</w:t>
      </w:r>
      <w:r w:rsidR="00DD6AB0">
        <w:t xml:space="preserve"> </w:t>
      </w:r>
      <w:r>
        <w:t>V</w:t>
      </w:r>
      <w:r w:rsidR="00DD6AB0">
        <w:t xml:space="preserve"> </w:t>
      </w:r>
      <w:r>
        <w:t>A</w:t>
      </w:r>
      <w:r w:rsidR="00DD6AB0">
        <w:t xml:space="preserve"> </w:t>
      </w:r>
      <w:r>
        <w:t>T</w:t>
      </w:r>
      <w:r w:rsidR="00DD6AB0">
        <w:t xml:space="preserve"> </w:t>
      </w:r>
      <w:r>
        <w:t>S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</w:p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D6B85" w:rsidP="006D6B85" w:rsidR="006D6B85" w:rsidRPr="00D14516"/>
    <w:p w:rsidRDefault="006D6B85" w:rsidP="006D6B85" w:rsidR="006D6B85" w:rsidRPr="00D14516"/>
    <w:p w:rsidRDefault="006D6B85" w:rsidP="006D6B85" w:rsidR="006D6B85" w:rsidRPr="00D14516">
      <w:pPr>
        <w:ind w:firstLine="708"/>
        <w:jc w:val="both"/>
      </w:pPr>
      <w:r w:rsidRPr="00D14516">
        <w:t xml:space="preserve">Trgovački sud u Osijeku, </w:t>
      </w:r>
      <w:r>
        <w:t>po stečajnoj sutkinji</w:t>
      </w:r>
      <w:r w:rsidRPr="00D14516">
        <w:t xml:space="preserve"> Nad</w:t>
      </w:r>
      <w:r>
        <w:t>i</w:t>
      </w:r>
      <w:r w:rsidRPr="00D14516">
        <w:t xml:space="preserve"> Roso, </w:t>
      </w:r>
      <w:r>
        <w:t xml:space="preserve">u stečajnom predmetu dužnika: </w:t>
      </w:r>
      <w:r w:rsidR="00EC63AC" w:rsidRPr="00EC63AC">
        <w:rPr>
          <w:b/>
        </w:rPr>
        <w:t xml:space="preserve">SLAVONIJA POLJOSTROJ d.o.o., za trgovinu, poljoprivredu i prijevoz, </w:t>
      </w:r>
      <w:proofErr w:type="spellStart"/>
      <w:r w:rsidR="00EC63AC" w:rsidRPr="00EC63AC">
        <w:rPr>
          <w:b/>
        </w:rPr>
        <w:t>Forkuševci</w:t>
      </w:r>
      <w:proofErr w:type="spellEnd"/>
      <w:r w:rsidR="00EC63AC" w:rsidRPr="00EC63AC">
        <w:rPr>
          <w:b/>
        </w:rPr>
        <w:t>, Stjepana Radića 5c, MBS: 030105297, OIB: 07299084824</w:t>
      </w:r>
      <w:r w:rsidRPr="00BD1AA7">
        <w:rPr>
          <w:b/>
        </w:rPr>
        <w:t>,</w:t>
      </w:r>
      <w:r>
        <w:rPr>
          <w:b/>
        </w:rPr>
        <w:t xml:space="preserve"> </w:t>
      </w:r>
      <w:r>
        <w:t xml:space="preserve">dana </w:t>
      </w:r>
      <w:r w:rsidR="00EC63AC">
        <w:t>21</w:t>
      </w:r>
      <w:r w:rsidR="00FA5810">
        <w:t>. studenog</w:t>
      </w:r>
      <w:r>
        <w:t xml:space="preserve"> 2017. g.,</w:t>
      </w:r>
    </w:p>
    <w:p w:rsidRDefault="006D6B85" w:rsidP="006D6B85" w:rsidR="006D6B85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6D6B85" w:rsidP="006D6B85" w:rsidR="006D6B85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6D6B85" w:rsidP="006D6B85" w:rsidR="006D6B85">
      <w:pPr>
        <w:jc w:val="both"/>
      </w:pPr>
    </w:p>
    <w:p w:rsidRDefault="006D6B85" w:rsidP="006D6B85" w:rsidR="006D6B85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EC63AC">
        <w:t xml:space="preserve">SLAVONIJA POLJOSTROJ d.o.o., za trgovinu, poljoprivredu i prijevoz, </w:t>
      </w:r>
      <w:proofErr w:type="spellStart"/>
      <w:r w:rsidR="00EC63AC">
        <w:t>Forkuševci</w:t>
      </w:r>
      <w:proofErr w:type="spellEnd"/>
      <w:r w:rsidR="00EC63AC">
        <w:t>, Stjepana Radića 5c, MBS: 030105297, OIB: 07299084824</w:t>
      </w:r>
      <w:r>
        <w:rPr>
          <w:b/>
        </w:rPr>
        <w:t>.</w:t>
      </w:r>
    </w:p>
    <w:p w:rsidRDefault="006D6B85" w:rsidP="006D6B85" w:rsidR="006D6B85" w:rsidRPr="00E17C16">
      <w:pPr>
        <w:tabs>
          <w:tab w:pos="7440" w:val="left"/>
        </w:tabs>
        <w:ind w:left="1845"/>
        <w:jc w:val="both"/>
      </w:pPr>
      <w:r>
        <w:tab/>
      </w:r>
    </w:p>
    <w:p w:rsidRDefault="006D6B85" w:rsidP="006D6B85" w:rsidR="006D6B85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6D6B85" w:rsidP="006D6B85" w:rsidR="006D6B85">
      <w:pPr>
        <w:jc w:val="both"/>
      </w:pPr>
    </w:p>
    <w:p w:rsidRDefault="006D6B85" w:rsidP="006D6B85" w:rsidR="006D6B85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6D6B85" w:rsidP="006D6B85" w:rsidR="006D6B85">
      <w:pPr>
        <w:jc w:val="center"/>
        <w:rPr>
          <w:b/>
          <w:bCs/>
        </w:rPr>
      </w:pPr>
    </w:p>
    <w:p w:rsidRDefault="006D6B85" w:rsidP="006D6B85" w:rsidR="006D6B85">
      <w:pPr>
        <w:jc w:val="both"/>
        <w:rPr>
          <w:b/>
          <w:bCs/>
        </w:rPr>
      </w:pPr>
    </w:p>
    <w:p w:rsidRDefault="006D6B85" w:rsidP="006D6B85" w:rsidR="006D6B8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EC63AC">
        <w:t>8. studenog</w:t>
      </w:r>
      <w:r>
        <w:t xml:space="preserve"> 2017. g. zaprimljen je na ovome sudu zahtjev FINE RC Osijek Podružnica Osijek za pokretanje skraćenog stečajnog postupka nad dužnikom</w:t>
      </w:r>
      <w:r>
        <w:rPr>
          <w:bCs/>
          <w:kern w:val="36"/>
        </w:rPr>
        <w:t>.</w:t>
      </w:r>
      <w:r w:rsidRPr="005B4DB5">
        <w:rPr>
          <w:bCs/>
          <w:kern w:val="36"/>
        </w:rPr>
        <w:t xml:space="preserve"> </w:t>
      </w:r>
    </w:p>
    <w:p w:rsidRDefault="006D6B85" w:rsidP="006D6B85" w:rsidR="006D6B85">
      <w:pPr>
        <w:jc w:val="both"/>
      </w:pPr>
    </w:p>
    <w:p w:rsidRDefault="006D6B85" w:rsidP="006D6B85" w:rsidR="006D6B85">
      <w:pPr>
        <w:ind w:firstLine="720"/>
        <w:jc w:val="both"/>
      </w:pPr>
      <w:r>
        <w:t>Nakon uvida u sudski registar sud je mrežnoj stranici e-Oglasna ploča suda objavio dana</w:t>
      </w:r>
      <w:r w:rsidR="00FA5810">
        <w:t xml:space="preserve"> </w:t>
      </w:r>
      <w:r w:rsidR="00EC63AC">
        <w:t>13</w:t>
      </w:r>
      <w:r w:rsidR="00FF083B">
        <w:t>. studenog</w:t>
      </w:r>
      <w:r>
        <w:t xml:space="preserve"> 2017. g. oglas od </w:t>
      </w:r>
      <w:r w:rsidR="00EC63AC">
        <w:t>13</w:t>
      </w:r>
      <w:r w:rsidR="00FF083B">
        <w:t>. studenog</w:t>
      </w:r>
      <w:r>
        <w:t xml:space="preserve"> 2017. g.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EC63AC">
        <w:t>20</w:t>
      </w:r>
      <w:r w:rsidR="00FF083B">
        <w:t xml:space="preserve">. </w:t>
      </w:r>
      <w:r w:rsidR="00FA5810">
        <w:t>studenog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6D6B85">
        <w:t xml:space="preserve"> Osijek</w:t>
      </w:r>
      <w:r w:rsidR="00B176DA">
        <w:t xml:space="preserve">, na propisanom obrascu, podnijeli su prijedlog za otvaranje stečajnog dužnika navodeći da prema dužniku imaju tražbinu u iznosu od </w:t>
      </w:r>
      <w:r w:rsidR="00EC63AC">
        <w:t>107.271,62</w:t>
      </w:r>
      <w:r w:rsidR="00B176DA" w:rsidRPr="009433C1">
        <w:t xml:space="preserve"> kn </w:t>
      </w:r>
      <w:r w:rsidR="00DF1873">
        <w:t xml:space="preserve">temeljem </w:t>
      </w:r>
      <w:r w:rsidR="00FA5810">
        <w:t xml:space="preserve">neplaćenih obveza poreza, doprinosa i drugih javnih davanja </w:t>
      </w:r>
      <w:r w:rsidR="00DF1873">
        <w:t xml:space="preserve">te da kod </w:t>
      </w:r>
      <w:r w:rsidR="0022178D">
        <w:t xml:space="preserve">dužnika postoji stečajni razlog </w:t>
      </w:r>
      <w:r w:rsidR="00FA5810">
        <w:t xml:space="preserve">nesposobnost za plaćanje </w:t>
      </w:r>
      <w:r w:rsidR="00DF1873">
        <w:t xml:space="preserve">zato što u Očevidniku redoslijeda osnova za plaćanje kod FINE ima više evidentiranih osnova za plaćanje u razdoblju dužem od </w:t>
      </w:r>
      <w:r w:rsidR="00EC63AC">
        <w:t>128</w:t>
      </w:r>
      <w:r w:rsidR="00DF1873">
        <w:t xml:space="preserve"> dana</w:t>
      </w:r>
      <w:r w:rsidR="00EC63AC">
        <w:t xml:space="preserve"> u iznosu od 70.239,43 kn</w:t>
      </w:r>
      <w:r w:rsidR="00DF1873">
        <w:t>.</w:t>
      </w:r>
    </w:p>
    <w:p w:rsidRDefault="00941C29" w:rsidP="008041DE" w:rsidR="00941C29">
      <w:pPr>
        <w:ind w:firstLine="720"/>
        <w:jc w:val="both"/>
      </w:pPr>
    </w:p>
    <w:p w:rsidRDefault="00941C29" w:rsidP="008041DE" w:rsidR="00941C29">
      <w:pPr>
        <w:ind w:firstLine="720"/>
        <w:jc w:val="both"/>
      </w:pPr>
    </w:p>
    <w:p w:rsidRDefault="00B176DA" w:rsidP="009433C1" w:rsidR="00B176DA">
      <w:pPr>
        <w:jc w:val="both"/>
      </w:pPr>
    </w:p>
    <w:p w:rsidRDefault="00EC63AC" w:rsidP="00EC63AC" w:rsidR="00EC63AC">
      <w:pPr>
        <w:jc w:val="right"/>
      </w:pPr>
      <w:r>
        <w:t>Broj: 6 St-1564/17-5</w:t>
      </w: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EC63AC">
        <w:rPr>
          <w:bCs/>
        </w:rPr>
        <w:t>21</w:t>
      </w:r>
      <w:r w:rsidR="00FA5810">
        <w:rPr>
          <w:bCs/>
        </w:rPr>
        <w:t>. studenog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>ŽDO od</w:t>
      </w:r>
      <w:r w:rsidR="00EC63AC">
        <w:t>20</w:t>
      </w:r>
      <w:r w:rsidR="00FA5810">
        <w:t>.11.</w:t>
      </w:r>
      <w:r w:rsidR="00BC2DD2">
        <w:t xml:space="preserve">2017. g. (str. </w:t>
      </w:r>
      <w:r w:rsidR="00FF083B">
        <w:t>6-8</w:t>
      </w:r>
      <w:r w:rsidR="00FA5810">
        <w:t xml:space="preserve"> spi</w:t>
      </w:r>
      <w:r w:rsidR="00BC2DD2">
        <w:t>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FA5810">
        <w:t xml:space="preserve"> </w:t>
      </w:r>
      <w:r w:rsidR="00EC63AC">
        <w:t>21</w:t>
      </w:r>
      <w:r w:rsidR="00FA5810">
        <w:t>.12.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6B1B60" w:rsidR="002E4934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B68" w:rsidP="004A3868" w:rsidR="00167B68">
      <w:r>
        <w:separator/>
      </w:r>
    </w:p>
  </w:endnote>
  <w:endnote w:id="0" w:type="continuationSeparator">
    <w:p w:rsidRDefault="00167B68" w:rsidP="004A3868" w:rsidR="00167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B68" w:rsidP="004A3868" w:rsidR="00167B68">
      <w:r>
        <w:separator/>
      </w:r>
    </w:p>
  </w:footnote>
  <w:footnote w:id="0" w:type="continuationSeparator">
    <w:p w:rsidRDefault="00167B68" w:rsidP="004A3868" w:rsidR="00167B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B1B60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67B68"/>
    <w:rsid w:val="001718AE"/>
    <w:rsid w:val="001867CA"/>
    <w:rsid w:val="001A56DB"/>
    <w:rsid w:val="001B648A"/>
    <w:rsid w:val="001C0CFA"/>
    <w:rsid w:val="001D2166"/>
    <w:rsid w:val="001E7E8C"/>
    <w:rsid w:val="001E7FE5"/>
    <w:rsid w:val="001F3B52"/>
    <w:rsid w:val="0022178D"/>
    <w:rsid w:val="0022414E"/>
    <w:rsid w:val="002534B4"/>
    <w:rsid w:val="0028334A"/>
    <w:rsid w:val="00287EC6"/>
    <w:rsid w:val="00292D1E"/>
    <w:rsid w:val="002C51D3"/>
    <w:rsid w:val="002E1ED5"/>
    <w:rsid w:val="002E426E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97B27"/>
    <w:rsid w:val="004A3868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C7565"/>
    <w:rsid w:val="005E2B09"/>
    <w:rsid w:val="005E739C"/>
    <w:rsid w:val="00607A96"/>
    <w:rsid w:val="0062253E"/>
    <w:rsid w:val="006247C8"/>
    <w:rsid w:val="00625F0A"/>
    <w:rsid w:val="00640501"/>
    <w:rsid w:val="006832C3"/>
    <w:rsid w:val="00691BE2"/>
    <w:rsid w:val="006B1B60"/>
    <w:rsid w:val="006D6B85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34C72"/>
    <w:rsid w:val="00941AE2"/>
    <w:rsid w:val="00941C29"/>
    <w:rsid w:val="009433C1"/>
    <w:rsid w:val="00943812"/>
    <w:rsid w:val="00964800"/>
    <w:rsid w:val="00991CE4"/>
    <w:rsid w:val="00992F2B"/>
    <w:rsid w:val="00996147"/>
    <w:rsid w:val="009E2A56"/>
    <w:rsid w:val="00A379AC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D6AB0"/>
    <w:rsid w:val="00DE4EC1"/>
    <w:rsid w:val="00DE7EA8"/>
    <w:rsid w:val="00DF1873"/>
    <w:rsid w:val="00E17C16"/>
    <w:rsid w:val="00E36EAC"/>
    <w:rsid w:val="00E55445"/>
    <w:rsid w:val="00E87FD6"/>
    <w:rsid w:val="00E962DA"/>
    <w:rsid w:val="00E97528"/>
    <w:rsid w:val="00EC000C"/>
    <w:rsid w:val="00EC63A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5810"/>
    <w:rsid w:val="00FA70D4"/>
    <w:rsid w:val="00FB1DC3"/>
    <w:rsid w:val="00FB5D98"/>
    <w:rsid w:val="00FB7C0D"/>
    <w:rsid w:val="00FC068C"/>
    <w:rsid w:val="00FC45CB"/>
    <w:rsid w:val="00FF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1B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1B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B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B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B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1B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1B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B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B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B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St-1564/2017</izvorni_sadrzaj>
    <derivirana_varijabla naziv="DomainObject.Predmet.OznakaBroj_1">St-1564/2017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POLJOSTROJ d.o.o., za trgovinu, poljoprivredu i prijevoz</izvorni_sadrzaj>
    <derivirana_varijabla naziv="DomainObject.Predmet.ProtustrankaFormated_1">  SLAVONIJA POLJOSTROJ d.o.o., za trgovinu, poljoprivredu i prijevoz</derivirana_varijabla>
  </DomainObject.Predmet.ProtustrankaFormated>
  <DomainObject.Predmet.ProtustrankaFormatedOIB>
    <izvorni_sadrzaj>  SLAVONIJA POLJOSTROJ d.o.o., za trgovinu, poljoprivredu i prijevoz, OIB 07299084824</izvorni_sadrzaj>
    <derivirana_varijabla naziv="DomainObject.Predmet.ProtustrankaFormatedOIB_1">  SLAVONIJA POLJOSTROJ d.o.o., za trgovinu, poljoprivredu i prijevoz, OIB 07299084824</derivirana_varijabla>
  </DomainObject.Predmet.ProtustrankaFormatedOIB>
  <DomainObject.Predmet.ProtustrankaFormatedWithAdress>
    <izvorni_sadrzaj> SLAVONIJA POLJOSTROJ d.o.o., za trgovinu, poljoprivredu i prijevoz, Stjepana Radića 5c, 31402 Forkuševci</izvorni_sadrzaj>
    <derivirana_varijabla naziv="DomainObject.Predmet.ProtustrankaFormatedWithAdress_1"> SLAVONIJA POLJOSTROJ d.o.o., za trgovinu, poljoprivredu i prijevoz, Stjepana Radića 5c, 31402 Forkuševci</derivirana_varijabla>
  </DomainObject.Predmet.ProtustrankaFormatedWithAdress>
  <DomainObject.Predmet.ProtustrankaFormatedWithAdressOIB>
    <izvorni_sadrzaj> SLAVONIJA POLJOSTROJ d.o.o., za trgovinu, poljoprivredu i prijevoz, OIB 07299084824, Stjepana Radića 5c, 31402 Forkuševci</izvorni_sadrzaj>
    <derivirana_varijabla naziv="DomainObject.Predmet.ProtustrankaFormatedWithAdressOIB_1"> SLAVONIJA POLJOSTROJ d.o.o., za trgovinu, poljoprivredu i prijevoz, OIB 07299084824, Stjepana Radića 5c, 31402 Forkuševci</derivirana_varijabla>
  </DomainObject.Predmet.ProtustrankaFormatedWithAdressOIB>
  <DomainObject.Predmet.ProtustrankaWithAdress>
    <izvorni_sadrzaj>SLAVONIJA POLJOSTROJ d.o.o., za trgovinu, poljoprivredu i prijevoz Stjepana Radića 5c, 31402 Forkuševci</izvorni_sadrzaj>
    <derivirana_varijabla naziv="DomainObject.Predmet.ProtustrankaWithAdress_1">SLAVONIJA POLJOSTROJ d.o.o., za trgovinu, poljoprivredu i prijevoz Stjepana Radića 5c, 31402 Forkuševci</derivirana_varijabla>
  </DomainObject.Predmet.ProtustrankaWithAdress>
  <DomainObject.Predmet.ProtustrankaWithAdressOIB>
    <izvorni_sadrzaj>SLAVONIJA POLJOSTROJ d.o.o., za trgovinu, poljoprivredu i prijevoz, OIB 07299084824, Stjepana Radića 5c, 31402 Forkuševci</izvorni_sadrzaj>
    <derivirana_varijabla naziv="DomainObject.Predmet.ProtustrankaWithAdressOIB_1">SLAVONIJA POLJOSTROJ d.o.o., za trgovinu, poljoprivredu i prijevoz, OIB 07299084824, Stjepana Radića 5c, 31402 Forkuševci</derivirana_varijabla>
  </DomainObject.Predmet.ProtustrankaWithAdressOIB>
  <DomainObject.Predmet.ProtustrankaNazivFormated>
    <izvorni_sadrzaj>SLAVONIJA POLJOSTROJ d.o.o., za trgovinu, poljoprivredu i prijevoz</izvorni_sadrzaj>
    <derivirana_varijabla naziv="DomainObject.Predmet.ProtustrankaNazivFormated_1">SLAVONIJA POLJOSTROJ d.o.o., za trgovinu, poljoprivredu i prijevoz</derivirana_varijabla>
  </DomainObject.Predmet.ProtustrankaNazivFormated>
  <DomainObject.Predmet.ProtustrankaNazivFormatedOIB>
    <izvorni_sadrzaj>SLAVONIJA POLJOSTROJ d.o.o., za trgovinu, poljoprivredu i prijevoz, OIB 07299084824</izvorni_sadrzaj>
    <derivirana_varijabla naziv="DomainObject.Predmet.ProtustrankaNazivFormatedOIB_1">SLAVONIJA POLJOSTROJ d.o.o., za trgovinu, poljoprivredu i prijevoz, OIB 07299084824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SLAVONIJA POLJOSTROJ d.o.o., za trgovinu, poljoprivredu i prijevoz</item>
    </izvorni_sadrzaj>
    <derivirana_varijabla naziv="DomainObject.Predmet.ProtuStrankaListFormated_1">
      <item>SLAVONIJA POLJOSTROJ d.o.o., za trgovinu, poljoprivredu i prijevoz</item>
    </derivirana_varijabla>
  </DomainObject.Predmet.ProtuStrankaListFormated>
  <DomainObject.Predmet.ProtuStrankaListFormatedOIB>
    <izvorni_sadrzaj>
      <item>SLAVONIJA POLJOSTROJ d.o.o., za trgovinu, poljoprivredu i prijevoz, OIB 07299084824</item>
    </izvorni_sadrzaj>
    <derivirana_varijabla naziv="DomainObject.Predmet.ProtuStrankaListFormatedOIB_1">
      <item>SLAVONIJA POLJOSTROJ d.o.o., za trgovinu, poljoprivredu i prijevoz, OIB 07299084824</item>
    </derivirana_varijabla>
  </DomainObject.Predmet.ProtuStrankaListFormatedOIB>
  <DomainObject.Predmet.ProtuStrankaListFormatedWithAdress>
    <izvorni_sadrzaj>
      <item>SLAVONIJA POLJOSTROJ d.o.o., za trgovinu, poljoprivredu i prijevoz, Stjepana Radića 5c, 31402 Forkuševci</item>
    </izvorni_sadrzaj>
    <derivirana_varijabla naziv="DomainObject.Predmet.ProtuStrankaListFormatedWithAdress_1">
      <item>SLAVONIJA POLJOSTROJ d.o.o., za trgovinu, poljoprivredu i prijevoz, Stjepana Radića 5c, 31402 Forkuševci</item>
    </derivirana_varijabla>
  </DomainObject.Predmet.ProtuStrankaListFormatedWithAdress>
  <DomainObject.Predmet.ProtuStrankaListFormatedWithAdressOIB>
    <izvorni_sadrzaj>
      <item>SLAVONIJA POLJOSTROJ d.o.o., za trgovinu, poljoprivredu i prijevoz, OIB 07299084824, Stjepana Radića 5c, 31402 Forkuševci</item>
    </izvorni_sadrzaj>
    <derivirana_varijabla naziv="DomainObject.Predmet.ProtuStrankaListFormatedWithAdressOIB_1">
      <item>SLAVONIJA POLJOSTROJ d.o.o., za trgovinu, poljoprivredu i prijevoz, OIB 07299084824, Stjepana Radića 5c, 31402 Forkuševci</item>
    </derivirana_varijabla>
  </DomainObject.Predmet.ProtuStrankaListFormatedWithAdressOIB>
  <DomainObject.Predmet.ProtuStrankaListNazivFormated>
    <izvorni_sadrzaj>
      <item>SLAVONIJA POLJOSTROJ d.o.o., za trgovinu, poljoprivredu i prijevoz</item>
    </izvorni_sadrzaj>
    <derivirana_varijabla naziv="DomainObject.Predmet.ProtuStrankaListNazivFormated_1">
      <item>SLAVONIJA POLJOSTROJ d.o.o., za trgovinu, poljoprivredu i prijevoz</item>
    </derivirana_varijabla>
  </DomainObject.Predmet.ProtuStrankaListNazivFormated>
  <DomainObject.Predmet.ProtuStrankaListNazivFormatedOIB>
    <izvorni_sadrzaj>
      <item>SLAVONIJA POLJOSTROJ d.o.o., za trgovinu, poljoprivredu i prijevoz, OIB 07299084824</item>
    </izvorni_sadrzaj>
    <derivirana_varijabla naziv="DomainObject.Predmet.ProtuStrankaListNazivFormatedOIB_1">
      <item>SLAVONIJA POLJOSTROJ d.o.o., za trgovinu, poljoprivredu i prijevoz, OIB 07299084824</item>
    </derivirana_varijabla>
  </DomainObject.Predmet.ProtuStrankaListNazivFormatedOIB>
  <DomainObject.Predmet.OstaliListFormated>
    <izvorni_sadrzaj>
      <item>Marica Sabadi</item>
    </izvorni_sadrzaj>
    <derivirana_varijabla naziv="DomainObject.Predmet.OstaliListFormated_1">
      <item>Marica Sabadi</item>
    </derivirana_varijabla>
  </DomainObject.Predmet.OstaliListFormated>
  <DomainObject.Predmet.OstaliListFormatedOIB>
    <izvorni_sadrzaj>
      <item>Marica Sabadi, OIB 69102459918</item>
    </izvorni_sadrzaj>
    <derivirana_varijabla naziv="DomainObject.Predmet.OstaliListFormatedOIB_1">
      <item>Marica Sabadi, OIB 69102459918</item>
    </derivirana_varijabla>
  </DomainObject.Predmet.OstaliListFormatedOIB>
  <DomainObject.Predmet.OstaliListFormatedWithAdress>
    <izvorni_sadrzaj>
      <item>Marica Sabadi, Stjepana Radića 2b, 31402 Forkuševci</item>
    </izvorni_sadrzaj>
    <derivirana_varijabla naziv="DomainObject.Predmet.OstaliListFormatedWithAdress_1">
      <item>Marica Sabadi, Stjepana Radića 2b, 31402 Forkuševci</item>
    </derivirana_varijabla>
  </DomainObject.Predmet.OstaliListFormatedWithAdress>
  <DomainObject.Predmet.OstaliListFormatedWithAdressOIB>
    <izvorni_sadrzaj>
      <item>Marica Sabadi, OIB 69102459918, Stjepana Radića 2b, 31402 Forkuševci</item>
    </izvorni_sadrzaj>
    <derivirana_varijabla naziv="DomainObject.Predmet.OstaliListFormatedWithAdressOIB_1">
      <item>Marica Sabadi, OIB 69102459918, Stjepana Radića 2b, 31402 Forkuševci</item>
    </derivirana_varijabla>
  </DomainObject.Predmet.OstaliListFormatedWithAdressOIB>
  <DomainObject.Predmet.OstaliListNazivFormated>
    <izvorni_sadrzaj>
      <item>Marica Sabadi</item>
    </izvorni_sadrzaj>
    <derivirana_varijabla naziv="DomainObject.Predmet.OstaliListNazivFormated_1">
      <item>Marica Sabadi</item>
    </derivirana_varijabla>
  </DomainObject.Predmet.OstaliListNazivFormated>
  <DomainObject.Predmet.OstaliListNazivFormatedOIB>
    <izvorni_sadrzaj>
      <item>Marica Sabadi, OIB 69102459918</item>
    </izvorni_sadrzaj>
    <derivirana_varijabla naziv="DomainObject.Predmet.OstaliListNazivFormatedOIB_1">
      <item>Marica Sabadi, OIB 69102459918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SLAVONIJA POLJOSTROJ d.o.o., za trgovinu, poljoprivredu i prijevoz</izvorni_sadrzaj>
    <derivirana_varijabla naziv="DomainObject.Predmet.ProtustrankaIDrugi_1">SLAVONIJA POLJOSTROJ d.o.o., za trgovinu, poljoprivredu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SLAVONIJA POLJOSTROJ d.o.o., za trgovinu, poljoprivredu i prijevoz, OIB 07299084824, Stjepana Radića 5c, 31402 Forkuševci</izvorni_sadrzaj>
    <derivirana_varijabla naziv="DomainObject.Predmet.ProtustrankaIDrugiAdressOIB_1">SLAVONIJA POLJOSTROJ d.o.o., za trgovinu, poljoprivredu i prijevoz, OIB 07299084824, Stjepana Radića 5c, 31402 Forkuševci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SLAVONIJA POLJOSTROJ d.o.o., za trgovinu, poljoprivredu i prijevoz</item>
      <item>Marica Sabadi</item>
    </izvorni_sadrzaj>
    <derivirana_varijabla naziv="DomainObject.Predmet.SudioniciListNaziv_1">
      <item>FINA RC OSIJEK</item>
      <item>SLAVONIJA POLJOSTROJ d.o.o., za trgovinu, poljoprivredu i prijevoz</item>
      <item>Marica Sabadi</item>
    </derivirana_varijabla>
  </DomainObject.Predmet.SudioniciListNaziv>
  <DomainObject.Predmet.SudioniciListAdressOIB>
    <izvorni_sadrzaj>
      <item>FINA RC OSIJEK, OIB 85821130368</item>
      <item>SLAVONIJA POLJOSTROJ d.o.o., za trgovinu, poljoprivredu i prijevoz, OIB 07299084824, Stjepana Radića 5c,31402 Forkuševci</item>
      <item>Marica Sabadi, OIB 69102459918, Stjepana Radića 2b,31402 Forkuševci</item>
    </izvorni_sadrzaj>
    <derivirana_varijabla naziv="DomainObject.Predmet.SudioniciListAdressOIB_1">
      <item>FINA RC OSIJEK, OIB 85821130368</item>
      <item>SLAVONIJA POLJOSTROJ d.o.o., za trgovinu, poljoprivredu i prijevoz, OIB 07299084824, Stjepana Radića 5c,31402 Forkuševci</item>
      <item>Marica Sabadi, OIB 69102459918, Stjepana Radića 2b,31402 Forkuševci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07299084824</item>
      <item>, OIB 69102459918</item>
    </izvorni_sadrzaj>
    <derivirana_varijabla naziv="DomainObject.Predmet.SudioniciListNazivOIB_1">
      <item>, OIB 85821130368</item>
      <item>, OIB 07299084824</item>
      <item>, OIB 69102459918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6DE70-DDDC-4DCD-94B9-5E66AC72A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363</properties:Words>
  <properties:Characters>1888</properties:Characters>
  <properties:Lines>107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2017-11-15T09:37:00Z</dcterms:created>
  <dc:creator>mkocijan</dc:creator>
  <cp:lastModifiedBy>Danijela Sekulić</cp:lastModifiedBy>
  <cp:lastPrinted>2017-11-21T10:23:00Z</cp:lastPrinted>
  <dcterms:modified xmlns:xsi="http://www.w3.org/2001/XMLSchema-instance" xsi:type="dcterms:W3CDTF">2017-11-21T10:24:00Z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