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d60c" w14:paraId="e0ad60c" w:rsidRDefault="0003442B" w:rsidR="0055583A" w:rsidRPr="00D53D42">
      <w:pPr>
        <w15:collapsed w:val="false"/>
        <w:rPr>
          <w:b/>
        </w:rPr>
      </w:pPr>
      <w:bookmarkStart w:name="_GoBack" w:id="0"/>
      <w:bookmarkEnd w:id="0"/>
      <w:r w:rsidRPr="00D53D42">
        <w:tab/>
      </w:r>
      <w:r w:rsidRPr="00D53D42">
        <w:tab/>
      </w:r>
      <w:r w:rsidRPr="00D53D42">
        <w:tab/>
      </w:r>
      <w:r w:rsidRPr="00D53D42">
        <w:tab/>
      </w:r>
      <w:r w:rsidRPr="00D53D42">
        <w:tab/>
      </w:r>
      <w:r w:rsidRPr="00D53D42">
        <w:tab/>
      </w:r>
      <w:r w:rsidRPr="00D53D42">
        <w:tab/>
      </w:r>
      <w:r w:rsidRPr="00D53D42">
        <w:tab/>
        <w:t xml:space="preserve">      </w:t>
      </w:r>
      <w:r w:rsidR="00DF20B9" w:rsidRPr="00D53D42">
        <w:rPr>
          <w:b/>
        </w:rPr>
        <w:t>Posl. br. 7 St</w:t>
      </w:r>
      <w:r w:rsidR="00E2769C" w:rsidRPr="00D53D42">
        <w:rPr>
          <w:b/>
        </w:rPr>
        <w:t>.</w:t>
      </w:r>
      <w:r w:rsidR="00D53D42">
        <w:rPr>
          <w:b/>
        </w:rPr>
        <w:t>13/2014</w:t>
      </w:r>
    </w:p>
    <w:p w:rsidRDefault="002641C2" w:rsidR="002641C2" w:rsidRPr="00D53D42">
      <w:pPr>
        <w:rPr>
          <w:b/>
        </w:rPr>
      </w:pPr>
    </w:p>
    <w:p w:rsidRDefault="00D9311A" w:rsidR="00DF20B9" w:rsidRPr="00D53D42">
      <w:pPr>
        <w:ind w:firstLine="708"/>
        <w:rPr>
          <w:b/>
        </w:rPr>
      </w:pPr>
      <w:r w:rsidRPr="00D53D42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D53D42">
      <w:pPr>
        <w:rPr>
          <w:b/>
        </w:rPr>
      </w:pPr>
      <w:r w:rsidRPr="00D53D42">
        <w:rPr>
          <w:b/>
        </w:rPr>
        <w:t>REPUBLIKA HRVATSKA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TRGOVAČKI SUD U SPLITU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STALNA SLUŽBA U DUBROVNIKU</w:t>
      </w:r>
    </w:p>
    <w:p w:rsidRDefault="00DF20B9" w:rsidR="00DF20B9" w:rsidRPr="00D53D42">
      <w:pPr>
        <w:rPr>
          <w:b/>
        </w:rPr>
      </w:pPr>
      <w:r w:rsidRPr="00D53D42">
        <w:rPr>
          <w:b/>
        </w:rPr>
        <w:t>Dubrovnik, Dr. A. Starčevića 23</w:t>
      </w:r>
    </w:p>
    <w:p w:rsidRDefault="00DF20B9" w:rsidP="00044B16" w:rsidR="00044B16" w:rsidRPr="00D53D42">
      <w:pPr>
        <w:jc w:val="both"/>
        <w:rPr>
          <w:b/>
        </w:rPr>
      </w:pPr>
      <w:r w:rsidRPr="00D53D42">
        <w:rPr>
          <w:b/>
        </w:rPr>
        <w:t xml:space="preserve"> </w:t>
      </w:r>
      <w:r w:rsidR="002641C2" w:rsidRPr="00D53D42">
        <w:rPr>
          <w:b/>
        </w:rPr>
        <w:t xml:space="preserve"> </w:t>
      </w:r>
    </w:p>
    <w:p w:rsidRDefault="00BD6C0B" w:rsidP="003F48DE" w:rsidR="00BD6C0B" w:rsidRPr="00D53D42">
      <w:pPr>
        <w:jc w:val="center"/>
        <w:rPr>
          <w:b/>
        </w:rPr>
      </w:pPr>
    </w:p>
    <w:p w:rsidRDefault="00A663DA" w:rsidP="003F48DE" w:rsidR="00A663DA" w:rsidRPr="00D53D42">
      <w:pPr>
        <w:jc w:val="center"/>
        <w:rPr>
          <w:b/>
        </w:rPr>
      </w:pPr>
    </w:p>
    <w:p w:rsidRDefault="002641C2" w:rsidP="003F48DE" w:rsidR="002641C2" w:rsidRPr="00D53D42">
      <w:pPr>
        <w:jc w:val="center"/>
        <w:rPr>
          <w:b/>
        </w:rPr>
      </w:pPr>
    </w:p>
    <w:p w:rsidRDefault="00C66557" w:rsidP="003F48DE" w:rsidR="00A663DA" w:rsidRPr="00D53D42">
      <w:pPr>
        <w:jc w:val="center"/>
        <w:rPr>
          <w:b/>
        </w:rPr>
      </w:pPr>
      <w:r w:rsidRPr="00D53D42">
        <w:rPr>
          <w:b/>
        </w:rPr>
        <w:t>R E P U B L I K A  H R V A T S K A</w:t>
      </w:r>
    </w:p>
    <w:p w:rsidRDefault="00C66557" w:rsidP="003F48DE" w:rsidR="00C66557" w:rsidRPr="00D53D42">
      <w:pPr>
        <w:jc w:val="center"/>
        <w:rPr>
          <w:b/>
        </w:rPr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 xml:space="preserve">R J E Š E N J E </w:t>
      </w:r>
    </w:p>
    <w:p w:rsidRDefault="003F48DE" w:rsidR="003F48DE" w:rsidRPr="00D53D42">
      <w:pPr>
        <w:rPr>
          <w:b/>
        </w:rPr>
      </w:pPr>
    </w:p>
    <w:p w:rsidRDefault="007303F7" w:rsidR="007303F7" w:rsidRPr="00D53D42">
      <w:pPr>
        <w:rPr>
          <w:b/>
        </w:rPr>
      </w:pPr>
    </w:p>
    <w:p w:rsidRDefault="003F48DE" w:rsidP="003F48DE" w:rsidR="003F48DE" w:rsidRPr="00D53D42">
      <w:pPr>
        <w:jc w:val="both"/>
      </w:pPr>
    </w:p>
    <w:p w:rsidRDefault="003F48DE" w:rsidP="003F48DE" w:rsidR="003F48DE" w:rsidRPr="00D53D42">
      <w:pPr>
        <w:ind w:firstLine="708"/>
        <w:jc w:val="both"/>
      </w:pPr>
      <w:r w:rsidRPr="00D53D42">
        <w:t xml:space="preserve">Trgovački sud u </w:t>
      </w:r>
      <w:r w:rsidR="00C1159D" w:rsidRPr="00D53D42">
        <w:t>Splitu, Stalna služba u Dubrovniku</w:t>
      </w:r>
      <w:r w:rsidRPr="00D53D42">
        <w:t xml:space="preserve">, </w:t>
      </w:r>
      <w:r w:rsidR="00044B16" w:rsidRPr="00D53D42">
        <w:t xml:space="preserve">po sucu </w:t>
      </w:r>
      <w:r w:rsidRPr="00D53D42">
        <w:t xml:space="preserve">toga suda </w:t>
      </w:r>
      <w:r w:rsidR="00C1159D" w:rsidRPr="00D53D42">
        <w:t>Diani Butigan Granić</w:t>
      </w:r>
      <w:r w:rsidRPr="00D53D42">
        <w:t xml:space="preserve">, kao </w:t>
      </w:r>
      <w:r w:rsidR="00044B16" w:rsidRPr="00D53D42">
        <w:t xml:space="preserve">stečajnom sucu </w:t>
      </w:r>
      <w:r w:rsidRPr="00D53D42">
        <w:t xml:space="preserve">u stečajnom postupku nad dužnikom </w:t>
      </w:r>
      <w:r w:rsidR="00D53D42">
        <w:t>RAGUŽ TEKSTIL d.o.o. u stečaju, Metković, Oca A. Gabrića 61, OIB: 97220270463</w:t>
      </w:r>
      <w:r w:rsidR="002966D8" w:rsidRPr="00D53D42">
        <w:t xml:space="preserve">, </w:t>
      </w:r>
      <w:r w:rsidR="00DC728F" w:rsidRPr="00D53D42">
        <w:t>zastupano po stečajnom upravitelju Ma</w:t>
      </w:r>
      <w:r w:rsidR="00D53D42">
        <w:t>roju Stjepoviću, Pera Budmani 10</w:t>
      </w:r>
      <w:r w:rsidR="007911C0" w:rsidRPr="00D53D42">
        <w:t>, Dubrovnik</w:t>
      </w:r>
      <w:r w:rsidR="00295B03" w:rsidRPr="00D53D42">
        <w:t xml:space="preserve">, </w:t>
      </w:r>
      <w:r w:rsidR="00044B16" w:rsidRPr="00D53D42">
        <w:t xml:space="preserve"> dana </w:t>
      </w:r>
      <w:r w:rsidR="007911C0" w:rsidRPr="00D53D42">
        <w:t>2</w:t>
      </w:r>
      <w:r w:rsidR="00D53D42">
        <w:t xml:space="preserve">2. rujna </w:t>
      </w:r>
      <w:r w:rsidR="00E2769C" w:rsidRPr="00D53D42">
        <w:t>2015</w:t>
      </w:r>
      <w:r w:rsidR="00C1159D" w:rsidRPr="00D53D42">
        <w:t>.</w:t>
      </w:r>
      <w:r w:rsidR="00044B16" w:rsidRPr="00D53D42">
        <w:t xml:space="preserve"> godine</w:t>
      </w:r>
      <w:r w:rsidRPr="00D53D42">
        <w:t xml:space="preserve">  </w:t>
      </w:r>
    </w:p>
    <w:p w:rsidRDefault="007303F7" w:rsidP="003F48DE" w:rsidR="007303F7" w:rsidRPr="00D53D42">
      <w:pPr>
        <w:ind w:firstLine="708"/>
        <w:jc w:val="both"/>
      </w:pPr>
    </w:p>
    <w:p w:rsidRDefault="003F48DE" w:rsidP="003F48DE" w:rsidR="003F48DE" w:rsidRPr="00D53D42">
      <w:pPr>
        <w:ind w:firstLine="708"/>
        <w:jc w:val="both"/>
      </w:pPr>
    </w:p>
    <w:p w:rsidRDefault="003F48DE" w:rsidP="003F48DE" w:rsidR="003F48DE" w:rsidRPr="00D53D42">
      <w:pPr>
        <w:jc w:val="center"/>
        <w:rPr>
          <w:b/>
        </w:rPr>
      </w:pPr>
      <w:r w:rsidRPr="00D53D42">
        <w:rPr>
          <w:b/>
        </w:rPr>
        <w:t>r i j e š i o   j e</w:t>
      </w:r>
    </w:p>
    <w:p w:rsidRDefault="003F48DE" w:rsidP="003F48DE" w:rsidR="003F48DE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ind w:firstLine="708"/>
        <w:jc w:val="center"/>
        <w:rPr>
          <w:b/>
        </w:rPr>
      </w:pPr>
    </w:p>
    <w:p w:rsidRDefault="007303F7" w:rsidP="003F48DE" w:rsidR="007303F7" w:rsidRPr="00D53D42">
      <w:pPr>
        <w:jc w:val="both"/>
      </w:pPr>
      <w:r w:rsidRPr="00D53D42">
        <w:tab/>
      </w:r>
      <w:r w:rsidR="003B7049" w:rsidRPr="00D53D42">
        <w:t>Posebno r</w:t>
      </w:r>
      <w:r w:rsidRPr="00D53D42">
        <w:t xml:space="preserve">očište za ispitivanje </w:t>
      </w:r>
      <w:r w:rsidR="00044B16" w:rsidRPr="00D53D42">
        <w:t>naknadno prija</w:t>
      </w:r>
      <w:r w:rsidR="003B7049" w:rsidRPr="00D53D42">
        <w:t xml:space="preserve">vljenih </w:t>
      </w:r>
      <w:r w:rsidRPr="00D53D42">
        <w:t xml:space="preserve">tražbina određuje se za dan </w:t>
      </w:r>
      <w:r w:rsidR="00D53D42">
        <w:t xml:space="preserve">4. studenog </w:t>
      </w:r>
      <w:r w:rsidR="00D424E0" w:rsidRPr="00D53D42">
        <w:t>2015</w:t>
      </w:r>
      <w:r w:rsidR="00800A10" w:rsidRPr="00D53D42">
        <w:t xml:space="preserve">.g. u </w:t>
      </w:r>
      <w:r w:rsidR="00D53D42">
        <w:t>9,30</w:t>
      </w:r>
      <w:r w:rsidR="00DF20B9" w:rsidRPr="00D53D42">
        <w:t xml:space="preserve"> sati</w:t>
      </w:r>
      <w:r w:rsidRPr="00D53D42">
        <w:t xml:space="preserve"> u zgradi ovog suda u Dubrovniku, Dr. Ante</w:t>
      </w:r>
      <w:r w:rsidR="007709EA" w:rsidRPr="00D53D42">
        <w:t xml:space="preserve"> Starčevića 67, sudnica br. 2.</w:t>
      </w:r>
    </w:p>
    <w:p w:rsidRDefault="005B4706" w:rsidP="003F48DE" w:rsidR="005B4706">
      <w:pPr>
        <w:jc w:val="both"/>
      </w:pPr>
    </w:p>
    <w:p w:rsidRDefault="00D53D42" w:rsidP="003F48DE" w:rsidR="00D53D42" w:rsidRPr="00D53D42">
      <w:pPr>
        <w:jc w:val="both"/>
      </w:pPr>
    </w:p>
    <w:p w:rsidRDefault="00DF20B9" w:rsidP="002641C2" w:rsidR="005B4706" w:rsidRPr="00D53D42">
      <w:pPr>
        <w:jc w:val="center"/>
        <w:rPr>
          <w:b/>
        </w:rPr>
      </w:pPr>
      <w:r w:rsidRPr="00D53D42">
        <w:rPr>
          <w:b/>
        </w:rPr>
        <w:t xml:space="preserve">U Dubrovniku, </w:t>
      </w:r>
      <w:r w:rsidR="005B4706" w:rsidRPr="00D53D42">
        <w:rPr>
          <w:b/>
        </w:rPr>
        <w:t xml:space="preserve"> </w:t>
      </w:r>
      <w:r w:rsidR="007911C0" w:rsidRPr="00D53D42">
        <w:rPr>
          <w:b/>
        </w:rPr>
        <w:t>2</w:t>
      </w:r>
      <w:r w:rsidR="00D53D42">
        <w:rPr>
          <w:b/>
        </w:rPr>
        <w:t xml:space="preserve">2. rujna </w:t>
      </w:r>
      <w:r w:rsidR="00D424E0" w:rsidRPr="00D53D42">
        <w:rPr>
          <w:b/>
        </w:rPr>
        <w:t>2015</w:t>
      </w:r>
      <w:r w:rsidR="005B4706" w:rsidRPr="00D53D42">
        <w:rPr>
          <w:b/>
        </w:rPr>
        <w:t>. godine</w:t>
      </w:r>
    </w:p>
    <w:p w:rsidRDefault="005B4706" w:rsidP="003F48DE" w:rsidR="005B4706" w:rsidRPr="00D53D42">
      <w:pPr>
        <w:jc w:val="both"/>
        <w:rPr>
          <w:b/>
        </w:rPr>
      </w:pPr>
    </w:p>
    <w:p w:rsidRDefault="007303F7" w:rsidP="003F48DE" w:rsidR="007303F7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A663DA" w:rsidRPr="00D53D42">
        <w:rPr>
          <w:b/>
        </w:rPr>
        <w:tab/>
      </w:r>
      <w:r w:rsidR="00A663DA" w:rsidRPr="00D53D42">
        <w:rPr>
          <w:b/>
        </w:rPr>
        <w:tab/>
        <w:t>Stečajni sudac</w:t>
      </w:r>
      <w:r w:rsidR="005B4706" w:rsidRPr="00D53D42">
        <w:rPr>
          <w:b/>
        </w:rPr>
        <w:t>:</w:t>
      </w:r>
    </w:p>
    <w:p w:rsidRDefault="005B4706" w:rsidP="003F48DE" w:rsidR="005B4706" w:rsidRPr="00D53D42">
      <w:pPr>
        <w:jc w:val="both"/>
        <w:rPr>
          <w:b/>
        </w:rPr>
      </w:pPr>
    </w:p>
    <w:p w:rsidRDefault="003D2A81" w:rsidP="003F48DE" w:rsidR="005B4706" w:rsidRPr="00D53D42">
      <w:pPr>
        <w:jc w:val="both"/>
        <w:rPr>
          <w:b/>
        </w:rPr>
      </w:pP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Pr="00D53D42">
        <w:rPr>
          <w:b/>
        </w:rPr>
        <w:tab/>
      </w:r>
      <w:r w:rsidR="00C66557" w:rsidRPr="00D53D42">
        <w:rPr>
          <w:b/>
        </w:rPr>
        <w:tab/>
      </w:r>
      <w:r w:rsidR="00C66557" w:rsidRPr="00D53D42">
        <w:rPr>
          <w:b/>
        </w:rPr>
        <w:tab/>
        <w:t>Diana Butigan Granić</w:t>
      </w:r>
      <w:r w:rsidR="00AA48B1">
        <w:rPr>
          <w:b/>
        </w:rPr>
        <w:t xml:space="preserve">, v.r. </w:t>
      </w:r>
    </w:p>
    <w:p w:rsidRDefault="00A663DA" w:rsidP="003F48DE" w:rsidR="00A663DA" w:rsidRPr="00D53D42">
      <w:pPr>
        <w:jc w:val="both"/>
        <w:rPr>
          <w:b/>
        </w:rPr>
      </w:pPr>
    </w:p>
    <w:p w:rsidRDefault="00A663DA" w:rsidP="003F48DE" w:rsidR="00A663DA" w:rsidRPr="00D53D42">
      <w:pPr>
        <w:jc w:val="both"/>
        <w:rPr>
          <w:b/>
        </w:rPr>
      </w:pPr>
    </w:p>
    <w:p w:rsidRDefault="00A309DA" w:rsidP="003F48DE" w:rsidR="00A309DA" w:rsidRPr="00D53D42">
      <w:pPr>
        <w:jc w:val="both"/>
        <w:rPr>
          <w:b/>
        </w:rPr>
      </w:pPr>
      <w:r w:rsidRPr="00D53D42">
        <w:rPr>
          <w:b/>
        </w:rPr>
        <w:t>DN-a:</w:t>
      </w:r>
    </w:p>
    <w:p w:rsidRDefault="00A309DA" w:rsidP="003F48DE" w:rsidR="00A309DA" w:rsidRPr="00D53D42">
      <w:pPr>
        <w:jc w:val="both"/>
      </w:pPr>
      <w:r w:rsidRPr="00D53D42">
        <w:t>- oglasna ploča suda</w:t>
      </w:r>
    </w:p>
    <w:p w:rsidRDefault="005B4706" w:rsidP="003F48DE" w:rsidR="005B4706" w:rsidRPr="00D53D42">
      <w:pPr>
        <w:jc w:val="both"/>
      </w:pPr>
    </w:p>
    <w:sectPr w:rsidSect="003D2A81" w:rsidR="005B4706" w:rsidRPr="00D53D42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12466E"/>
    <w:rsid w:val="00156E93"/>
    <w:rsid w:val="00195207"/>
    <w:rsid w:val="001A1F1C"/>
    <w:rsid w:val="001D1E61"/>
    <w:rsid w:val="001D3358"/>
    <w:rsid w:val="002641C2"/>
    <w:rsid w:val="00295B03"/>
    <w:rsid w:val="002966D8"/>
    <w:rsid w:val="003169D2"/>
    <w:rsid w:val="003A1FD0"/>
    <w:rsid w:val="003B7049"/>
    <w:rsid w:val="003C640D"/>
    <w:rsid w:val="003D2A81"/>
    <w:rsid w:val="003F48DE"/>
    <w:rsid w:val="00481E3C"/>
    <w:rsid w:val="004821EE"/>
    <w:rsid w:val="0055583A"/>
    <w:rsid w:val="005B4706"/>
    <w:rsid w:val="005C7D44"/>
    <w:rsid w:val="006869BF"/>
    <w:rsid w:val="006E24DB"/>
    <w:rsid w:val="007303F7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45D0C"/>
    <w:rsid w:val="008F3FD0"/>
    <w:rsid w:val="00940E28"/>
    <w:rsid w:val="009638E3"/>
    <w:rsid w:val="009C4F22"/>
    <w:rsid w:val="00A02B9A"/>
    <w:rsid w:val="00A309DA"/>
    <w:rsid w:val="00A663DA"/>
    <w:rsid w:val="00AA48B1"/>
    <w:rsid w:val="00AF0C9C"/>
    <w:rsid w:val="00BD6C0B"/>
    <w:rsid w:val="00C063A8"/>
    <w:rsid w:val="00C1159D"/>
    <w:rsid w:val="00C21A4D"/>
    <w:rsid w:val="00C45C32"/>
    <w:rsid w:val="00C51159"/>
    <w:rsid w:val="00C66557"/>
    <w:rsid w:val="00C91B65"/>
    <w:rsid w:val="00CC4F10"/>
    <w:rsid w:val="00CE3168"/>
    <w:rsid w:val="00D002D0"/>
    <w:rsid w:val="00D22F4B"/>
    <w:rsid w:val="00D424E0"/>
    <w:rsid w:val="00D53D42"/>
    <w:rsid w:val="00D640DD"/>
    <w:rsid w:val="00D9311A"/>
    <w:rsid w:val="00DC728F"/>
    <w:rsid w:val="00DF20B9"/>
    <w:rsid w:val="00E04170"/>
    <w:rsid w:val="00E272C7"/>
    <w:rsid w:val="00E2769C"/>
    <w:rsid w:val="00E50B1E"/>
    <w:rsid w:val="00E62E39"/>
    <w:rsid w:val="00E652C7"/>
    <w:rsid w:val="00E74E05"/>
    <w:rsid w:val="00E85544"/>
    <w:rsid w:val="00F15A46"/>
    <w:rsid w:val="00F16BD9"/>
    <w:rsid w:val="00F6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8FAAE-F9DC-41A2-A9B9-6564DB581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150</properties:Words>
  <properties:Characters>668</properties:Characters>
  <properties:Lines>44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2015-09-22T09:26:00Z</dcterms:created>
  <dc:creator>RH-TDU</dc:creator>
  <cp:lastModifiedBy>Mara Marčinko</cp:lastModifiedBy>
  <cp:lastPrinted>2015-09-22T09:30:00Z</cp:lastPrinted>
  <dcterms:modified xmlns:xsi="http://www.w3.org/2001/XMLSchema-instance" xsi:type="dcterms:W3CDTF">2015-09-22T11:18:00Z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