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4d58" w14:paraId="64f4d58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228F8">
        <w:t>655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</w:t>
      </w:r>
      <w:r w:rsidR="005B07D9">
        <w:t>postupku nad stečajnim dužnikom</w:t>
      </w:r>
      <w:r w:rsidR="00C31D03" w:rsidRPr="00C31D03">
        <w:t xml:space="preserve"> </w:t>
      </w:r>
      <w:r w:rsidR="00C228F8">
        <w:t>AMA – PRO 94 d.o.o. Zagreb, Slavka Batušića 25</w:t>
      </w:r>
      <w:r w:rsidR="005235DE">
        <w:t xml:space="preserve">, </w:t>
      </w:r>
      <w:r w:rsidR="001C0917">
        <w:t>MBS:</w:t>
      </w:r>
      <w:r w:rsidR="00C31D03">
        <w:t xml:space="preserve"> </w:t>
      </w:r>
      <w:r w:rsidR="00C228F8">
        <w:t>080028817</w:t>
      </w:r>
      <w:r w:rsidR="001C0917">
        <w:t xml:space="preserve">, OIB: </w:t>
      </w:r>
      <w:r w:rsidR="00C228F8">
        <w:t>11302008810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228F8">
        <w:t>655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C228F8">
        <w:t>15.529,01</w:t>
      </w:r>
      <w:r w:rsidR="005B07D9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228F8">
        <w:t>Mladen Punčec, iz Zagreba, Slavka Batušića 25</w:t>
      </w:r>
      <w:r w:rsidR="00B51D17">
        <w:t>, OIB</w:t>
      </w:r>
      <w:r w:rsidR="00185F6C">
        <w:t>:</w:t>
      </w:r>
      <w:r w:rsidR="00B51D17">
        <w:t xml:space="preserve"> </w:t>
      </w:r>
      <w:r w:rsidR="00C228F8">
        <w:t>54479878005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622262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622262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76B" w:rsidR="0041376B">
      <w:r>
        <w:separator/>
      </w:r>
    </w:p>
  </w:endnote>
  <w:endnote w:id="0" w:type="continuationSeparator">
    <w:p w:rsidRDefault="0041376B" w:rsidR="00413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76B" w:rsidR="0041376B">
      <w:r>
        <w:separator/>
      </w:r>
    </w:p>
  </w:footnote>
  <w:footnote w:id="0" w:type="continuationSeparator">
    <w:p w:rsidRDefault="0041376B" w:rsidR="00413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3937"/>
    <w:rsid w:val="000962D9"/>
    <w:rsid w:val="000A3F4D"/>
    <w:rsid w:val="000B75BC"/>
    <w:rsid w:val="000D75B0"/>
    <w:rsid w:val="000E0CF1"/>
    <w:rsid w:val="00174AFF"/>
    <w:rsid w:val="001822D2"/>
    <w:rsid w:val="00185301"/>
    <w:rsid w:val="00185F6C"/>
    <w:rsid w:val="00190BCD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3F517B"/>
    <w:rsid w:val="0041376B"/>
    <w:rsid w:val="004226FF"/>
    <w:rsid w:val="0042270C"/>
    <w:rsid w:val="00431D22"/>
    <w:rsid w:val="0044005D"/>
    <w:rsid w:val="004B6D41"/>
    <w:rsid w:val="004F282D"/>
    <w:rsid w:val="005235DE"/>
    <w:rsid w:val="00593EA3"/>
    <w:rsid w:val="005B07D9"/>
    <w:rsid w:val="00606F08"/>
    <w:rsid w:val="00622262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C286C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228F8"/>
    <w:rsid w:val="00C31D03"/>
    <w:rsid w:val="00CE507E"/>
    <w:rsid w:val="00DD01C2"/>
    <w:rsid w:val="00E1588A"/>
    <w:rsid w:val="00E2385C"/>
    <w:rsid w:val="00E2720F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3F5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17B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17B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17B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3F5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17B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17B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17B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 - PRO 94 d.o.o. zastupanog po punomoćniku Mladen Punčec</izvorni_sadrzaj>
    <derivirana_varijabla naziv="DomainObject.Predmet.ProtustrankaFormated_1">  AMA - PRO 94 d.o.o. zastupanog po punomoćniku Mladen Punčec</derivirana_varijabla>
  </DomainObject.Predmet.ProtustrankaFormated>
  <DomainObject.Predmet.ProtustrankaFormatedOIB>
    <izvorni_sadrzaj>  AMA - PRO 94 d.o.o., OIB 11302008810 zastupanog po punomoćniku Mladen Punčec</izvorni_sadrzaj>
    <derivirana_varijabla naziv="DomainObject.Predmet.ProtustrankaFormatedOIB_1">  AMA - PRO 94 d.o.o., OIB 11302008810 zastupanog po punomoćniku Mladen Punčec</derivirana_varijabla>
  </DomainObject.Predmet.ProtustrankaFormatedOIB>
  <DomainObject.Predmet.ProtustrankaFormatedWithAdress>
    <izvorni_sadrzaj> AMA - PRO 94 d.o.o., Slavka Batušića 25, 10000 Zagreb zastupanog po punomoćniku Mladen Punčec</izvorni_sadrzaj>
    <derivirana_varijabla naziv="DomainObject.Predmet.ProtustrankaFormatedWithAdress_1"> AMA - PRO 94 d.o.o., Slavka Batušića 25, 10000 Zagreb zastupanog po punomoćniku Mladen Punčec</derivirana_varijabla>
  </DomainObject.Predmet.ProtustrankaFormatedWithAdress>
  <DomainObject.Predmet.ProtustrankaFormatedWithAdressOIB>
    <izvorni_sadrzaj> AMA - PRO 94 d.o.o., OIB 11302008810, Slavka Batušića 25, 10000 Zagreb zastupanog po punomoćniku Mladen Punčec</izvorni_sadrzaj>
    <derivirana_varijabla naziv="DomainObject.Predmet.ProtustrankaFormatedWithAdressOIB_1"> AMA - PRO 94 d.o.o., OIB 11302008810, Slavka Batušića 25, 10000 Zagreb zastupanog po punomoćniku Mladen Punčec</derivirana_varijabla>
  </DomainObject.Predmet.ProtustrankaFormatedWithAdressOIB>
  <DomainObject.Predmet.ProtustrankaWithAdress>
    <izvorni_sadrzaj>AMA - PRO 94 d.o.o. Slavka Batušića 25, 10000 Zagreb</izvorni_sadrzaj>
    <derivirana_varijabla naziv="DomainObject.Predmet.ProtustrankaWithAdress_1">AMA - PRO 94 d.o.o. Slavka Batušića 25, 10000 Zagreb</derivirana_varijabla>
  </DomainObject.Predmet.ProtustrankaWithAdress>
  <DomainObject.Predmet.ProtustrankaWithAdressOIB>
    <izvorni_sadrzaj>AMA - PRO 94 d.o.o., OIB 11302008810, Slavka Batušića 25, 10000 Zagreb</izvorni_sadrzaj>
    <derivirana_varijabla naziv="DomainObject.Predmet.ProtustrankaWithAdressOIB_1">AMA - PRO 94 d.o.o., OIB 11302008810, Slavka Batušića 25, 10000 Zagreb</derivirana_varijabla>
  </DomainObject.Predmet.ProtustrankaWithAdressOIB>
  <DomainObject.Predmet.ProtustrankaNazivFormated>
    <izvorni_sadrzaj>AMA - PRO 94 d.o.o.</izvorni_sadrzaj>
    <derivirana_varijabla naziv="DomainObject.Predmet.ProtustrankaNazivFormated_1">AMA - PRO 94 d.o.o.</derivirana_varijabla>
  </DomainObject.Predmet.ProtustrankaNazivFormated>
  <DomainObject.Predmet.ProtustrankaNazivFormatedOIB>
    <izvorni_sadrzaj>AMA - PRO 94 d.o.o., OIB 11302008810</izvorni_sadrzaj>
    <derivirana_varijabla naziv="DomainObject.Predmet.ProtustrankaNazivFormatedOIB_1">AMA - PRO 94 d.o.o., OIB 11302008810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 - PRO 94 d.o.o. zastupanog po punomoćniku Mladen Punčec</item>
    </izvorni_sadrzaj>
    <derivirana_varijabla naziv="DomainObject.Predmet.ProtuStrankaListFormated_1">
      <item>AMA - PRO 94 d.o.o. zastupanog po punomoćniku Mladen Punčec</item>
    </derivirana_varijabla>
  </DomainObject.Predmet.ProtuStrankaListFormated>
  <DomainObject.Predmet.ProtuStrankaListFormatedOIB>
    <izvorni_sadrzaj>
      <item>AMA - PRO 94 d.o.o., OIB 11302008810 zastupanog po punomoćniku Mladen Punčec</item>
    </izvorni_sadrzaj>
    <derivirana_varijabla naziv="DomainObject.Predmet.ProtuStrankaListFormatedOIB_1">
      <item>AMA - PRO 94 d.o.o., OIB 11302008810 zastupanog po punomoćniku Mladen Punčec</item>
    </derivirana_varijabla>
  </DomainObject.Predmet.ProtuStrankaListFormatedOIB>
  <DomainObject.Predmet.ProtuStrankaListFormatedWithAdress>
    <izvorni_sadrzaj>
      <item>AMA - PRO 94 d.o.o., Slavka Batušića 25, 10000 Zagreb zastupanog po punomoćniku Mladen Punčec</item>
    </izvorni_sadrzaj>
    <derivirana_varijabla naziv="DomainObject.Predmet.ProtuStrankaListFormatedWithAdress_1">
      <item>AMA - PRO 94 d.o.o., Slavka Batušića 25, 10000 Zagreb zastupanog po punomoćniku Mladen Punčec</item>
    </derivirana_varijabla>
  </DomainObject.Predmet.ProtuStrankaListFormatedWithAdress>
  <DomainObject.Predmet.ProtuStrankaListFormatedWithAdressOIB>
    <izvorni_sadrzaj>
      <item>AMA - PRO 94 d.o.o., OIB 11302008810, Slavka Batušića 25, 10000 Zagreb zastupanog po punomoćniku Mladen Punčec</item>
    </izvorni_sadrzaj>
    <derivirana_varijabla naziv="DomainObject.Predmet.ProtuStrankaListFormatedWithAdressOIB_1">
      <item>AMA - PRO 94 d.o.o., OIB 11302008810, Slavka Batušića 25, 10000 Zagreb zastupanog po punomoćniku Mladen Punčec</item>
    </derivirana_varijabla>
  </DomainObject.Predmet.ProtuStrankaListFormatedWithAdressOIB>
  <DomainObject.Predmet.ProtuStrankaListNazivFormated>
    <izvorni_sadrzaj>
      <item>AMA - PRO 94 d.o.o.</item>
    </izvorni_sadrzaj>
    <derivirana_varijabla naziv="DomainObject.Predmet.ProtuStrankaListNazivFormated_1">
      <item>AMA - PRO 94 d.o.o.</item>
    </derivirana_varijabla>
  </DomainObject.Predmet.ProtuStrankaListNazivFormated>
  <DomainObject.Predmet.ProtuStrankaListNazivFormatedOIB>
    <izvorni_sadrzaj>
      <item>AMA - PRO 94 d.o.o., OIB 11302008810</item>
    </izvorni_sadrzaj>
    <derivirana_varijabla naziv="DomainObject.Predmet.ProtuStrankaListNazivFormatedOIB_1">
      <item>AMA - PRO 94 d.o.o., OIB 11302008810</item>
    </derivirana_varijabla>
  </DomainObject.Predmet.ProtuStrankaListNazivFormatedOIB>
  <DomainObject.Predmet.OstaliListFormated>
    <izvorni_sadrzaj>
      <item>Mladen Punčec punomoćnik sudionika u postupku AMA - PRO 94 d.o.o.</item>
    </izvorni_sadrzaj>
    <derivirana_varijabla naziv="DomainObject.Predmet.OstaliListFormated_1">
      <item>Mladen Punčec punomoćnik sudionika u postupku AMA - PRO 94 d.o.o.</item>
    </derivirana_varijabla>
  </DomainObject.Predmet.OstaliListFormated>
  <DomainObject.Predmet.OstaliListFormatedOIB>
    <izvorni_sadrzaj>
      <item>Mladen Punčec, OIB 54479878005 punomoćnik sudionika u postupku AMA - PRO 94 d.o.o.</item>
    </izvorni_sadrzaj>
    <derivirana_varijabla naziv="DomainObject.Predmet.OstaliListFormatedOIB_1">
      <item>Mladen Punčec, OIB 54479878005 punomoćnik sudionika u postupku AMA - PRO 94 d.o.o.</item>
    </derivirana_varijabla>
  </DomainObject.Predmet.OstaliListFormatedOIB>
  <DomainObject.Predmet.OstaliListFormatedWithAdress>
    <izvorni_sadrzaj>
      <item>Mladen Punčec, Slavka Batušića 25, 10000 Zagreb punomoćnik sudionika u postupku AMA - PRO 94 d.o.o.</item>
    </izvorni_sadrzaj>
    <derivirana_varijabla naziv="DomainObject.Predmet.OstaliListFormatedWithAdress_1">
      <item>Mladen Punčec, Slavka Batušića 25, 10000 Zagreb punomoćnik sudionika u postupku AMA - PRO 94 d.o.o.</item>
    </derivirana_varijabla>
  </DomainObject.Predmet.OstaliListFormatedWithAdress>
  <DomainObject.Predmet.OstaliListFormatedWithAdressOIB>
    <izvorni_sadrzaj>
      <item>Mladen Punčec, OIB 54479878005, Slavka Batušića 25, 10000 Zagreb punomoćnik sudionika u postupku AMA - PRO 94 d.o.o.</item>
    </izvorni_sadrzaj>
    <derivirana_varijabla naziv="DomainObject.Predmet.OstaliListFormatedWithAdressOIB_1">
      <item>Mladen Punčec, OIB 54479878005, Slavka Batušića 25, 10000 Zagreb punomoćnik sudionika u postupku AMA - PRO 94 d.o.o.</item>
    </derivirana_varijabla>
  </DomainObject.Predmet.OstaliListFormatedWithAdressOIB>
  <DomainObject.Predmet.OstaliListNazivFormated>
    <izvorni_sadrzaj>
      <item>Mladen Punčec</item>
    </izvorni_sadrzaj>
    <derivirana_varijabla naziv="DomainObject.Predmet.OstaliListNazivFormated_1">
      <item>Mladen Punčec</item>
    </derivirana_varijabla>
  </DomainObject.Predmet.OstaliListNazivFormated>
  <DomainObject.Predmet.OstaliListNazivFormatedOIB>
    <izvorni_sadrzaj>
      <item>Mladen Punčec, OIB 54479878005</item>
    </izvorni_sadrzaj>
    <derivirana_varijabla naziv="DomainObject.Predmet.OstaliListNazivFormatedOIB_1">
      <item>Mladen Punčec, OIB 54479878005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 - PRO 94 d.o.o.</izvorni_sadrzaj>
    <derivirana_varijabla naziv="DomainObject.Predmet.ProtustrankaIDrugi_1">AMA - PRO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 - PRO 94 d.o.o., OIB 11302008810, Slavka Batušića 25, 10000 Zagreb</izvorni_sadrzaj>
    <derivirana_varijabla naziv="DomainObject.Predmet.ProtustrankaIDrugiAdressOIB_1">AMA - PRO 94 d.o.o., OIB 11302008810, Slavka Batušića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 - PRO 94 d.o.o.</item>
      <item>FINA Regionalni centar Zagreb</item>
      <item>Mladen Punčec</item>
    </izvorni_sadrzaj>
    <derivirana_varijabla naziv="DomainObject.Predmet.SudioniciListNaziv_1">
      <item>AMA - PRO 94 d.o.o.</item>
      <item>FINA Regionalni centar Zagreb</item>
      <item>Mladen Punčec</item>
    </derivirana_varijabla>
  </DomainObject.Predmet.SudioniciListNaziv>
  <DomainObject.Predmet.SudioniciListAdressOIB>
    <izvorni_sadrzaj>
      <item>AMA - PRO 94 d.o.o., OIB 11302008810, Slavka Batušića 25,10000 Zagreb</item>
      <item>FINA Regionalni centar Zagreb, OIB 85821130368, Trg svibanjskih žrtava 1995. 1,10000 Zagreb</item>
      <item>Mladen Punčec, OIB 54479878005, Slavka Batušića 25,10000 Zagreb</item>
    </izvorni_sadrzaj>
    <derivirana_varijabla naziv="DomainObject.Predmet.SudioniciListAdressOIB_1">
      <item>AMA - PRO 94 d.o.o., OIB 11302008810, Slavka Batušića 25,10000 Zagreb</item>
      <item>FINA Regionalni centar Zagreb, OIB 85821130368, Trg svibanjskih žrtava 1995. 1,10000 Zagreb</item>
      <item>Mladen Punčec, OIB 54479878005, Slavka Batušića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11302008810</item>
      <item>, OIB 85821130368</item>
      <item>, OIB 54479878005</item>
    </izvorni_sadrzaj>
    <derivirana_varijabla naziv="DomainObject.Predmet.SudioniciListNazivOIB_1">
      <item>, OIB 11302008810</item>
      <item>, OIB 85821130368</item>
      <item>, OIB 54479878005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1706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2016-06-21T06:24:00Z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