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3ac3" w14:paraId="c563ac3" w:rsidRDefault="00A753DC" w:rsidP="00A753DC" w:rsidR="00A753DC" w:rsidRPr="00EC72B8">
      <w:pPr>
        <w15:collapsed w:val="false"/>
        <w:rPr>
          <w:b/>
        </w:rPr>
      </w:pPr>
      <w:bookmarkStart w:name="_GoBack" w:id="0"/>
      <w:bookmarkEnd w:id="0"/>
      <w:r w:rsidRPr="00EC72B8">
        <w:rPr>
          <w:b/>
          <w:sz w:val="16"/>
          <w:szCs w:val="16"/>
        </w:rPr>
        <w:t xml:space="preserve">                             </w:t>
      </w:r>
      <w:r w:rsidRPr="00EC72B8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72B8">
        <w:rPr>
          <w:b/>
          <w:sz w:val="16"/>
          <w:szCs w:val="16"/>
        </w:rPr>
        <w:t xml:space="preserve">                   </w:t>
      </w:r>
      <w:r w:rsidRPr="00EC72B8">
        <w:rPr>
          <w:b/>
        </w:rPr>
        <w:t xml:space="preserve">                                         </w:t>
      </w:r>
    </w:p>
    <w:p w:rsidRDefault="00A753DC" w:rsidP="00A753DC" w:rsidR="00A753DC" w:rsidRPr="00EC72B8">
      <w:r w:rsidRPr="00EC72B8">
        <w:t xml:space="preserve">    REPUBLIKA HRVATSKA </w:t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</w:p>
    <w:p w:rsidRDefault="00A753DC" w:rsidP="00A753DC" w:rsidR="00A753DC" w:rsidRPr="00EC72B8">
      <w:r w:rsidRPr="00EC72B8">
        <w:t xml:space="preserve"> TRGOVAČKI SUD U PAZINU</w:t>
      </w:r>
    </w:p>
    <w:p w:rsidRDefault="00A753DC" w:rsidP="00A753DC" w:rsidR="00A753DC" w:rsidRPr="00EC72B8">
      <w:r w:rsidRPr="00EC72B8">
        <w:t xml:space="preserve">     52000 PAZIN, Dršćevka 1</w:t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center"/>
      </w:pPr>
      <w:r w:rsidRPr="00EC72B8">
        <w:t>R E P U B L I K A   H R V A T S K A</w:t>
      </w:r>
    </w:p>
    <w:p w:rsidRDefault="00A753DC" w:rsidP="00A753DC" w:rsidR="00A753DC" w:rsidRPr="00EC72B8">
      <w:pPr>
        <w:jc w:val="center"/>
      </w:pPr>
    </w:p>
    <w:p w:rsidRDefault="00A753DC" w:rsidP="00A753DC" w:rsidR="00A753DC" w:rsidRPr="00EC72B8">
      <w:pPr>
        <w:jc w:val="center"/>
      </w:pPr>
      <w:r w:rsidRPr="00EC72B8">
        <w:t>R J E Š E N J E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  <w:r w:rsidRPr="00EC72B8">
        <w:tab/>
        <w:t xml:space="preserve">Trgovački sud u Pazinu, po stečajnom sucu Damiru Rabaru, u stečajnom postupku nad </w:t>
      </w:r>
      <w:r w:rsidR="00DC720B" w:rsidRPr="00EC72B8">
        <w:t xml:space="preserve">dužnikom </w:t>
      </w:r>
      <w:r w:rsidR="00427DB0">
        <w:t>Stečajna masa iza UNIANIMUS d.o.o. u stečaju, Pula, Laginjina 6, OIB: 29978207731</w:t>
      </w:r>
      <w:r w:rsidRPr="00EC72B8">
        <w:t xml:space="preserve">, </w:t>
      </w:r>
      <w:r w:rsidR="00E00F76" w:rsidRPr="00EC72B8">
        <w:t>9</w:t>
      </w:r>
      <w:r w:rsidRPr="00EC72B8">
        <w:t xml:space="preserve">. </w:t>
      </w:r>
      <w:r w:rsidR="00E00F76" w:rsidRPr="00EC72B8">
        <w:t>list</w:t>
      </w:r>
      <w:r w:rsidR="00427DB0">
        <w:t>o</w:t>
      </w:r>
      <w:r w:rsidR="00E00F76" w:rsidRPr="00EC72B8">
        <w:t xml:space="preserve">pada </w:t>
      </w:r>
      <w:r w:rsidRPr="00EC72B8">
        <w:t>201</w:t>
      </w:r>
      <w:r w:rsidR="00F31DC7" w:rsidRPr="00EC72B8">
        <w:t>8</w:t>
      </w:r>
      <w:r w:rsidRPr="00EC72B8">
        <w:t xml:space="preserve">. 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center"/>
      </w:pPr>
      <w:r w:rsidRPr="00EC72B8">
        <w:t>r i j e š i o  j e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  <w:r w:rsidRPr="00EC72B8">
        <w:tab/>
        <w:t>I.</w:t>
      </w:r>
      <w:r w:rsidRPr="00EC72B8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F31DC7" w:rsidRPr="00EC72B8">
        <w:t>D</w:t>
      </w:r>
      <w:r w:rsidR="00E00F76" w:rsidRPr="00EC72B8">
        <w:t xml:space="preserve">amira Debeljuha iz Pule, Laginjina </w:t>
      </w:r>
      <w:r w:rsidR="00EC72B8" w:rsidRPr="00EC72B8">
        <w:t>6,</w:t>
      </w:r>
      <w:r w:rsidRPr="00EC72B8">
        <w:t xml:space="preserve"> u dva primjerka, sa sadržajem prijave propisanim odredbom čl. 257. st. 5. Stečajnog zakona (Narodne novine br. 71/15, dalje: SZ), u kojoj treba naznačiti da se radi o tražbini nižeg isplatnog reda i redno mjesto na koje vjerovnik ima pravo.</w:t>
      </w:r>
    </w:p>
    <w:p w:rsidRDefault="00A753DC" w:rsidP="00A753DC" w:rsidR="00A753DC" w:rsidRPr="00EC72B8">
      <w:pPr>
        <w:jc w:val="both"/>
      </w:pPr>
      <w:r w:rsidRPr="00EC72B8">
        <w:tab/>
        <w:t xml:space="preserve">Prijavi treba priložiti dokaz o plaćanju pristojbe u visini od 2% prijavljene tražbine, ali ne više od 500,00 kn i to u korist Državnog proračuna </w:t>
      </w:r>
      <w:r w:rsidRPr="00EC72B8">
        <w:rPr>
          <w:bCs/>
        </w:rPr>
        <w:t>HR12 1001005 1863000160</w:t>
      </w:r>
      <w:r w:rsidR="00DC720B" w:rsidRPr="00EC72B8">
        <w:t xml:space="preserve"> poziv na broj 64 5045-48752-</w:t>
      </w:r>
      <w:r w:rsidR="00F31DC7" w:rsidRPr="00EC72B8">
        <w:t>60</w:t>
      </w:r>
      <w:r w:rsidR="00E00F76" w:rsidRPr="00EC72B8">
        <w:t>4</w:t>
      </w:r>
      <w:r w:rsidRPr="00EC72B8">
        <w:t>201</w:t>
      </w:r>
      <w:r w:rsidR="00427DB0">
        <w:t>7</w:t>
      </w:r>
      <w:r w:rsidRPr="00EC72B8">
        <w:t>.</w:t>
      </w:r>
    </w:p>
    <w:p w:rsidRDefault="00A753DC" w:rsidP="00A753DC" w:rsidR="00A753DC" w:rsidRPr="00EC72B8">
      <w:pPr>
        <w:jc w:val="both"/>
      </w:pPr>
      <w:r w:rsidRPr="00EC72B8">
        <w:t xml:space="preserve"> </w:t>
      </w:r>
    </w:p>
    <w:p w:rsidRDefault="00A753DC" w:rsidP="00A753DC" w:rsidR="00A753DC" w:rsidRPr="00EC72B8">
      <w:pPr>
        <w:jc w:val="both"/>
      </w:pPr>
      <w:r w:rsidRPr="00EC72B8">
        <w:tab/>
        <w:t>II.</w:t>
      </w:r>
      <w:r w:rsidRPr="00EC72B8">
        <w:tab/>
        <w:t>Prijavu tražbine podnesenu nakon isteka roka za prijavljivanje sud će odbaciti rješenjem (čl. 257. st. 6. SZ-a).</w:t>
      </w:r>
    </w:p>
    <w:p w:rsidRDefault="00A753DC" w:rsidP="00A753DC" w:rsidR="00A753DC" w:rsidRPr="00EC72B8">
      <w:pPr>
        <w:jc w:val="both"/>
      </w:pPr>
      <w:r w:rsidRPr="00EC72B8">
        <w:tab/>
        <w:t xml:space="preserve">Samo prijave dostavljene na način koji je naveden u točki I. ovog rješenja smatraju se urednima i pravovremenima. </w:t>
      </w:r>
    </w:p>
    <w:p w:rsidRDefault="00A753DC" w:rsidP="00A753DC" w:rsidR="00A753DC" w:rsidRPr="00EC72B8">
      <w:pPr>
        <w:jc w:val="both"/>
      </w:pPr>
      <w:r w:rsidRPr="00EC72B8">
        <w:tab/>
      </w:r>
      <w:r w:rsidRPr="00EC72B8">
        <w:tab/>
      </w:r>
    </w:p>
    <w:p w:rsidRDefault="00A753DC" w:rsidP="00A753DC" w:rsidR="00A753DC" w:rsidRPr="00EC72B8">
      <w:pPr>
        <w:jc w:val="both"/>
      </w:pPr>
      <w:r w:rsidRPr="00EC72B8">
        <w:tab/>
        <w:t>III.</w:t>
      </w:r>
      <w:r w:rsidRPr="00EC72B8">
        <w:tab/>
        <w:t xml:space="preserve">Ispitno ročište na kojem će se ispitivati prijavljene tražbine određuje se za dan </w:t>
      </w:r>
    </w:p>
    <w:p w:rsidRDefault="00A753DC" w:rsidP="00A753DC" w:rsidR="00A753DC" w:rsidRPr="00EC72B8">
      <w:pPr>
        <w:jc w:val="center"/>
      </w:pPr>
    </w:p>
    <w:p w:rsidRDefault="00E00F76" w:rsidP="00A753DC" w:rsidR="00A753DC" w:rsidRPr="00EC72B8">
      <w:pPr>
        <w:jc w:val="center"/>
      </w:pPr>
      <w:r w:rsidRPr="00EC72B8">
        <w:t>14</w:t>
      </w:r>
      <w:r w:rsidR="00A753DC" w:rsidRPr="00EC72B8">
        <w:t xml:space="preserve">. </w:t>
      </w:r>
      <w:r w:rsidRPr="00EC72B8">
        <w:t xml:space="preserve">studenog </w:t>
      </w:r>
      <w:r w:rsidR="00A753DC" w:rsidRPr="00EC72B8">
        <w:t>201</w:t>
      </w:r>
      <w:r w:rsidR="006613EC" w:rsidRPr="00EC72B8">
        <w:t>8</w:t>
      </w:r>
      <w:r w:rsidR="00A753DC" w:rsidRPr="00EC72B8">
        <w:t xml:space="preserve">. u </w:t>
      </w:r>
      <w:r w:rsidR="004B77E8" w:rsidRPr="00EC72B8">
        <w:t>1</w:t>
      </w:r>
      <w:r w:rsidR="00C45BBE" w:rsidRPr="00EC72B8">
        <w:t>3</w:t>
      </w:r>
      <w:r w:rsidR="00A753DC" w:rsidRPr="00EC72B8">
        <w:t>:</w:t>
      </w:r>
      <w:r w:rsidR="004B77E8" w:rsidRPr="00EC72B8">
        <w:t>00</w:t>
      </w:r>
      <w:r w:rsidR="00A753DC" w:rsidRPr="00EC72B8">
        <w:t xml:space="preserve"> sati,</w:t>
      </w:r>
    </w:p>
    <w:p w:rsidRDefault="00A753DC" w:rsidP="00A753DC" w:rsidR="00A753DC" w:rsidRPr="00EC72B8">
      <w:pPr>
        <w:jc w:val="center"/>
      </w:pPr>
      <w:r w:rsidRPr="00EC72B8">
        <w:t>sudnica broj 2,</w:t>
      </w:r>
    </w:p>
    <w:p w:rsidRDefault="00A753DC" w:rsidP="00A753DC" w:rsidR="00A753DC" w:rsidRPr="00EC72B8">
      <w:pPr>
        <w:jc w:val="center"/>
      </w:pPr>
      <w:r w:rsidRPr="00EC72B8">
        <w:t xml:space="preserve">u Trgovačkom sudu u Pazinu, Dršćevka 1. </w:t>
      </w:r>
    </w:p>
    <w:p w:rsidRDefault="00A753DC" w:rsidP="00A753DC" w:rsidR="00A753DC" w:rsidRPr="00EC72B8"/>
    <w:p w:rsidRDefault="00A753DC" w:rsidP="00A753DC" w:rsidR="00A753DC" w:rsidRPr="00EC72B8">
      <w:pPr>
        <w:jc w:val="both"/>
      </w:pPr>
      <w:r w:rsidRPr="00EC72B8">
        <w:tab/>
        <w:t>IV.</w:t>
      </w:r>
      <w:r w:rsidRPr="00EC72B8">
        <w:tab/>
        <w:t xml:space="preserve">Skupština vjerovnika, na kojoj će stečajni upravitelj podnijeti izvješće o stanju stečajne mase i tijeku stečajnog postupka, određuje se za dan </w:t>
      </w:r>
    </w:p>
    <w:p w:rsidRDefault="00A753DC" w:rsidP="00A753DC" w:rsidR="00A753DC" w:rsidRPr="00EC72B8">
      <w:pPr>
        <w:jc w:val="center"/>
      </w:pPr>
    </w:p>
    <w:p w:rsidRDefault="00C45BBE" w:rsidP="00026768" w:rsidR="00026768" w:rsidRPr="00EC72B8">
      <w:pPr>
        <w:jc w:val="center"/>
      </w:pPr>
      <w:r w:rsidRPr="00EC72B8">
        <w:t>14</w:t>
      </w:r>
      <w:r w:rsidR="00026768" w:rsidRPr="00EC72B8">
        <w:t xml:space="preserve">. </w:t>
      </w:r>
      <w:r w:rsidRPr="00EC72B8">
        <w:t xml:space="preserve">studenog </w:t>
      </w:r>
      <w:r w:rsidR="00026768" w:rsidRPr="00EC72B8">
        <w:t>2018. u 1</w:t>
      </w:r>
      <w:r w:rsidRPr="00EC72B8">
        <w:t>3</w:t>
      </w:r>
      <w:r w:rsidR="00026768" w:rsidRPr="00EC72B8">
        <w:t>:15 sati,</w:t>
      </w:r>
    </w:p>
    <w:p w:rsidRDefault="00A753DC" w:rsidP="00A753DC" w:rsidR="00A753DC" w:rsidRPr="00EC72B8">
      <w:pPr>
        <w:jc w:val="center"/>
      </w:pPr>
      <w:r w:rsidRPr="00EC72B8">
        <w:t>sudnica broj 2</w:t>
      </w:r>
    </w:p>
    <w:p w:rsidRDefault="00A753DC" w:rsidP="00A753DC" w:rsidR="00A753DC" w:rsidRPr="00EC72B8">
      <w:pPr>
        <w:jc w:val="center"/>
      </w:pPr>
      <w:r w:rsidRPr="00EC72B8">
        <w:t>u Trgovačkom sudu u Pazinu, Dršćevka 1.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center"/>
      </w:pPr>
      <w:r w:rsidRPr="00EC72B8">
        <w:t>Obrazloženje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  <w:r w:rsidRPr="00EC72B8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A753DC" w:rsidP="00A753DC" w:rsidR="00A753DC" w:rsidRPr="00EC72B8">
      <w:pPr>
        <w:jc w:val="both"/>
      </w:pPr>
      <w:r w:rsidRPr="00EC72B8">
        <w:tab/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center"/>
      </w:pPr>
      <w:r w:rsidRPr="00EC72B8">
        <w:t xml:space="preserve">U Pazinu </w:t>
      </w:r>
      <w:r w:rsidR="00C45BBE" w:rsidRPr="00EC72B8">
        <w:t>9</w:t>
      </w:r>
      <w:r w:rsidR="00026768" w:rsidRPr="00EC72B8">
        <w:t xml:space="preserve">. </w:t>
      </w:r>
      <w:r w:rsidR="00C45BBE" w:rsidRPr="00EC72B8">
        <w:t xml:space="preserve">listopada </w:t>
      </w:r>
      <w:r w:rsidR="00026768" w:rsidRPr="00EC72B8">
        <w:t>2018</w:t>
      </w:r>
      <w:r w:rsidRPr="00EC72B8">
        <w:t>.</w:t>
      </w:r>
    </w:p>
    <w:p w:rsidRDefault="00A753DC" w:rsidP="00A753DC" w:rsidR="00A753DC" w:rsidRPr="00EC72B8">
      <w:pPr>
        <w:jc w:val="center"/>
      </w:pPr>
    </w:p>
    <w:p w:rsidRDefault="00A753DC" w:rsidP="00A753DC" w:rsidR="00A753DC" w:rsidRPr="00EC72B8">
      <w:pPr>
        <w:jc w:val="both"/>
      </w:pP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  <w:t xml:space="preserve">  Stečajni sudac</w:t>
      </w:r>
    </w:p>
    <w:p w:rsidRDefault="00026768" w:rsidP="00A753DC" w:rsidR="00A753DC" w:rsidRPr="00EC72B8">
      <w:pPr>
        <w:jc w:val="both"/>
      </w:pP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</w:r>
      <w:r w:rsidRPr="00EC72B8">
        <w:tab/>
        <w:t xml:space="preserve"> Damir Rabar</w:t>
      </w:r>
      <w:r w:rsidR="00142877">
        <w:t>, v.r.</w:t>
      </w:r>
    </w:p>
    <w:p w:rsidRDefault="00A753DC" w:rsidP="00A753DC" w:rsidR="00A753DC" w:rsidRPr="00EC72B8">
      <w:pPr>
        <w:jc w:val="both"/>
      </w:pPr>
    </w:p>
    <w:p w:rsidRDefault="00A753DC" w:rsidP="00A753DC" w:rsidR="00A753DC">
      <w:pPr>
        <w:jc w:val="both"/>
      </w:pPr>
    </w:p>
    <w:p w:rsidRDefault="00427DB0" w:rsidP="00A753DC" w:rsidR="00427DB0" w:rsidRPr="00EC72B8">
      <w:pPr>
        <w:jc w:val="both"/>
      </w:pPr>
    </w:p>
    <w:p w:rsidRDefault="00A753DC" w:rsidP="00A753DC" w:rsidR="00A753DC" w:rsidRPr="00EC72B8">
      <w:r w:rsidRPr="00EC72B8">
        <w:t>UPUTA O PRAVNOM LIJEKU:</w:t>
      </w:r>
    </w:p>
    <w:p w:rsidRDefault="00A753DC" w:rsidP="00A753DC" w:rsidR="00A753DC" w:rsidRPr="00EC72B8">
      <w:pPr>
        <w:ind w:firstLine="720"/>
        <w:jc w:val="both"/>
      </w:pPr>
      <w:r w:rsidRPr="00EC72B8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753DC" w:rsidP="00A753DC" w:rsidR="00A753DC" w:rsidRPr="00EC72B8">
      <w:pPr>
        <w:jc w:val="both"/>
      </w:pPr>
    </w:p>
    <w:p w:rsidRDefault="00A753DC" w:rsidP="00A753DC" w:rsidR="00A753DC" w:rsidRPr="00EC72B8">
      <w:pPr>
        <w:jc w:val="both"/>
      </w:pPr>
      <w:r w:rsidRPr="00EC72B8">
        <w:t>DNA:</w:t>
      </w:r>
    </w:p>
    <w:p w:rsidRDefault="00427DB0" w:rsidP="00A753DC" w:rsidR="00A753DC" w:rsidRPr="00EC72B8">
      <w:pPr>
        <w:jc w:val="both"/>
      </w:pPr>
      <w:r>
        <w:t>- stečajni</w:t>
      </w:r>
      <w:r w:rsidR="00A753DC" w:rsidRPr="00EC72B8">
        <w:t xml:space="preserve"> upravitelj </w:t>
      </w:r>
      <w:r w:rsidR="00026768" w:rsidRPr="00EC72B8">
        <w:t>D</w:t>
      </w:r>
      <w:r w:rsidR="00C45BBE" w:rsidRPr="00EC72B8">
        <w:t>amir Debeljuh</w:t>
      </w:r>
      <w:r w:rsidR="00026768" w:rsidRPr="00EC72B8">
        <w:t xml:space="preserve">, </w:t>
      </w:r>
      <w:r w:rsidR="00C45BBE" w:rsidRPr="00EC72B8">
        <w:t>Pula, Laginjina</w:t>
      </w:r>
      <w:r w:rsidR="00EC72B8" w:rsidRPr="00EC72B8">
        <w:t xml:space="preserve"> 6</w:t>
      </w:r>
    </w:p>
    <w:p w:rsidRDefault="00A753DC" w:rsidP="00A753DC" w:rsidR="00A753DC" w:rsidRPr="00EC72B8">
      <w:pPr>
        <w:jc w:val="both"/>
      </w:pPr>
      <w:r w:rsidRPr="00EC72B8">
        <w:t>- e-oglasna ploča 8 dana</w:t>
      </w:r>
    </w:p>
    <w:p w:rsidRDefault="00A753DC" w:rsidP="00A753DC" w:rsidR="00A753DC" w:rsidRPr="00EC72B8"/>
    <w:p w:rsidRDefault="00A753DC" w:rsidP="00A753DC" w:rsidR="00A753DC" w:rsidRPr="00EC72B8"/>
    <w:p w:rsidRDefault="00A753DC" w:rsidP="00A753DC" w:rsidR="00A753DC" w:rsidRPr="00EC72B8"/>
    <w:p w:rsidRDefault="00A753DC" w:rsidP="00A753DC" w:rsidR="00A753DC" w:rsidRPr="00EC72B8"/>
    <w:p w:rsidRDefault="00A753DC" w:rsidP="00A753DC" w:rsidR="00A753DC" w:rsidRPr="00EC72B8"/>
    <w:p w:rsidRDefault="00EB7624" w:rsidR="00EB7624" w:rsidRPr="00EC72B8"/>
    <w:sectPr w:rsidSect="000D306B" w:rsidR="00EB7624" w:rsidRPr="00EC72B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3E7" w:rsidR="006603E7">
      <w:r>
        <w:separator/>
      </w:r>
    </w:p>
  </w:endnote>
  <w:endnote w:id="0" w:type="continuationSeparator">
    <w:p w:rsidRDefault="006603E7" w:rsidR="00660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3E7" w:rsidR="006603E7">
      <w:r>
        <w:separator/>
      </w:r>
    </w:p>
  </w:footnote>
  <w:footnote w:id="0" w:type="continuationSeparator">
    <w:p w:rsidRDefault="006603E7" w:rsidR="00660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177F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7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301A" w:rsidP="00427DB0" w:rsidR="00427DB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427DB0">
      <w:t>1 St-604/2017-48</w:t>
    </w:r>
  </w:p>
  <w:p w:rsidRDefault="0034177F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FC52DA" w:rsidR="006F69CC">
    <w:pPr>
      <w:jc w:val="right"/>
    </w:pPr>
    <w:r>
      <w:t>1 St-</w:t>
    </w:r>
    <w:r w:rsidR="0052723D">
      <w:t>604</w:t>
    </w:r>
    <w:r>
      <w:t>/</w:t>
    </w:r>
    <w:r w:rsidR="00427DB0">
      <w:t>20</w:t>
    </w:r>
    <w:r>
      <w:t>1</w:t>
    </w:r>
    <w:r w:rsidR="0052723D">
      <w:t>7</w:t>
    </w:r>
    <w:r>
      <w:t>-</w:t>
    </w:r>
    <w:r w:rsidR="00427DB0">
      <w:t>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DC"/>
    <w:rsid w:val="00026768"/>
    <w:rsid w:val="000E4D23"/>
    <w:rsid w:val="00134057"/>
    <w:rsid w:val="00142877"/>
    <w:rsid w:val="00163DAA"/>
    <w:rsid w:val="00175D23"/>
    <w:rsid w:val="0034177F"/>
    <w:rsid w:val="00427DB0"/>
    <w:rsid w:val="004B77E8"/>
    <w:rsid w:val="00524863"/>
    <w:rsid w:val="0052723D"/>
    <w:rsid w:val="006603E7"/>
    <w:rsid w:val="006613EC"/>
    <w:rsid w:val="00A36C99"/>
    <w:rsid w:val="00A753DC"/>
    <w:rsid w:val="00B644C0"/>
    <w:rsid w:val="00BA2FE3"/>
    <w:rsid w:val="00C1099E"/>
    <w:rsid w:val="00C21C59"/>
    <w:rsid w:val="00C45BBE"/>
    <w:rsid w:val="00C7301A"/>
    <w:rsid w:val="00C87F92"/>
    <w:rsid w:val="00CA3058"/>
    <w:rsid w:val="00DC720B"/>
    <w:rsid w:val="00E00F76"/>
    <w:rsid w:val="00EB7624"/>
    <w:rsid w:val="00EC72B8"/>
    <w:rsid w:val="00F12971"/>
    <w:rsid w:val="00F3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3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53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2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77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77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77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77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3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53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2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77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77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77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77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prijedl. za nastavak
postupka</izvorni_sadrzaj>
    <derivirana_varijabla naziv="DomainObject.Predmet.Opis_1">novi br. radi prijedl.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UNIANIMUS društvo s ograničenom odgovornošću za pružanje usluga elektronske obrade podataka i savjetovan</izvorni_sadrzaj>
    <derivirana_varijabla naziv="DomainObject.Predmet.ProtustrankaFormated_1">  Stečajna masa iza UNIANIMUS društvo s ograničenom odgovornošću za pružanje usluga elektronske obrade podataka i savjetovan</derivirana_varijabla>
  </DomainObject.Predmet.ProtustrankaFormated>
  <DomainObject.Predmet.ProtustrankaFormatedOIB>
    <izvorni_sadrzaj>  Stečajna masa iza UNIANIMUS društvo s ograničenom odgovornošću za pružanje usluga elektronske obrade podataka i savjetovan, OIB 29978207731</izvorni_sadrzaj>
    <derivirana_varijabla naziv="DomainObject.Predmet.ProtustrankaFormatedOIB_1">  Stečajna masa iza UNIANIMUS društvo s ograničenom odgovornošću za pružanje usluga elektronske obrade podataka i savjetovan, OIB 29978207731</derivirana_varijabla>
  </DomainObject.Predmet.ProtustrankaFormatedOIB>
  <DomainObject.Predmet.ProtustrankaFormatedWithAdress>
    <izvorni_sadrzaj> Stečajna masa iza UNIANIMUS društvo s ograničenom odgovornošću za pružanje usluga elektronske obrade podataka i savjetovan, Laginjina 6, 52100 Pula</izvorni_sadrzaj>
    <derivirana_varijabla naziv="DomainObject.Predmet.ProtustrankaFormatedWithAdress_1"> Stečajna masa iza UNIANIMUS društvo s ograničenom odgovornošću za pružanje usluga elektronske obrade podataka i savjetovan, Laginjina 6, 52100 Pula</derivirana_varijabla>
  </DomainObject.Predmet.ProtustrankaFormatedWithAdress>
  <DomainObject.Predmet.ProtustrankaFormatedWithAdressOIB>
    <izvorni_sadrzaj> Stečajna masa iza UNIANIMUS društvo s ograničenom odgovornošću za pružanje usluga elektronske obrade podataka i savjetovan, OIB 29978207731, Laginjina 6, 52100 Pula</izvorni_sadrzaj>
    <derivirana_varijabla naziv="DomainObject.Predmet.ProtustrankaFormatedWithAdressOIB_1"> Stečajna masa iza UNIANIMUS društvo s ograničenom odgovornošću za pružanje usluga elektronske obrade podataka i savjetovan, OIB 29978207731, Laginjina 6, 52100 Pula</derivirana_varijabla>
  </DomainObject.Predmet.ProtustrankaFormatedWithAdressOIB>
  <DomainObject.Predmet.ProtustrankaWithAdress>
    <izvorni_sadrzaj>Stečajna masa iza UNIANIMUS društvo s ograničenom odgovornošću za pružanje usluga elektronske obrade podataka i savjetovan Laginjina 6, 52100 Pula</izvorni_sadrzaj>
    <derivirana_varijabla naziv="DomainObject.Predmet.ProtustrankaWithAdress_1">Stečajna masa iza UNIANIMUS društvo s ograničenom odgovornošću za pružanje usluga elektronske obrade podataka i savjetovan Laginjina 6, 52100 Pula</derivirana_varijabla>
  </DomainObject.Predmet.ProtustrankaWithAdress>
  <DomainObject.Predmet.ProtustrankaWith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WithAdressOIB_1">Stečajna masa iza UNIANIMUS društvo s ograničenom odgovornošću za pružanje usluga elektronske obrade podataka i savjetovan, OIB 29978207731, Laginjina 6, 52100 Pula</derivirana_varijabla>
  </DomainObject.Predmet.ProtustrankaWithAdressOIB>
  <DomainObject.Predmet.ProtustrankaNazivFormated>
    <izvorni_sadrzaj>Stečajna masa iza UNIANIMUS društvo s ograničenom odgovornošću za pružanje usluga elektronske obrade podataka i savjetovan</izvorni_sadrzaj>
    <derivirana_varijabla naziv="DomainObject.Predmet.ProtustrankaNazivFormated_1">Stečajna masa iza UNIANIMUS društvo s ograničenom odgovornošću za pružanje usluga elektronske obrade podataka i savjetovan</derivirana_varijabla>
  </DomainObject.Predmet.ProtustrankaNazivFormated>
  <DomainObject.Predmet.ProtustrankaNazivFormatedOIB>
    <izvorni_sadrzaj>Stečajna masa iza UNIANIMUS društvo s ograničenom odgovornošću za pružanje usluga elektronske obrade podataka i savjetovan, OIB 29978207731</izvorni_sadrzaj>
    <derivirana_varijabla naziv="DomainObject.Predmet.ProtustrankaNazivFormatedOIB_1">Stečajna masa iza UNIANIMUS društvo s ograničenom odgovornošću za pružanje usluga elektronske obrade podataka i savjetovan, OIB 29978207731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FRANCESCO MASO, Feltre, Italija; MONYA ARNOFFI, Feltre, Italija</izvorni_sadrzaj>
    <derivirana_varijabla naziv="DomainObject.Predmet.StrankaFormated_1">  FRANCESCO MASO, Feltre, Italija; MONYA ARNOFFI, Feltre, Italija</derivirana_varijabla>
  </DomainObject.Predmet.StrankaFormated>
  <DomainObject.Predmet.StrankaFormatedOIB>
    <izvorni_sadrzaj>  FRANCESCO MASO, Feltre, Italija, OIB 53210484394; MONYA ARNOFFI, Feltre, Italija, OIB 15650457069</izvorni_sadrzaj>
    <derivirana_varijabla naziv="DomainObject.Predmet.StrankaFormatedOIB_1">  FRANCESCO MASO, Feltre, Italija, OIB 53210484394; MONYA ARNOFFI, Feltre, Italija, OIB 15650457069</derivirana_varijabla>
  </DomainObject.Predmet.StrankaFormatedOIB>
  <DomainObject.Predmet.StrankaFormatedWithAdress>
    <izvorni_sadrzaj> FRANCESCO MASO, Feltre, Italija, Via Nuova 13, Feltre; MONYA ARNOFFI, Feltre, Italija, Via Eccelino Di Celarda 57, Feltro</izvorni_sadrzaj>
    <derivirana_varijabla naziv="DomainObject.Predmet.StrankaFormatedWithAdress_1"> FRANCESCO MASO, Feltre, Italija, Via Nuova 13, Feltre; MONYA ARNOFFI, Feltre, Italija, Via Eccelino Di Celarda 57, Feltro</derivirana_varijabla>
  </DomainObject.Predmet.StrankaFormatedWithAdress>
  <DomainObject.Predmet.StrankaFormatedWithAdressOIB>
    <izvorni_sadrzaj> FRANCESCO MASO, Feltre, Italija, OIB 53210484394, Via Nuova 13, Feltre; MONYA ARNOFFI, Feltre, Italija, OIB 15650457069, Via Eccelino Di Celarda 57, Feltro</izvorni_sadrzaj>
    <derivirana_varijabla naziv="DomainObject.Predmet.StrankaFormatedWithAdressOIB_1"> FRANCESCO MASO, Feltre, Italija, OIB 53210484394, Via Nuova 13, Feltre; MONYA ARNOFFI, Feltre, Italija, OIB 15650457069, Via Eccelino Di Celarda 57, Feltro</derivirana_varijabla>
  </DomainObject.Predmet.StrankaFormatedWithAdressOIB>
  <DomainObject.Predmet.StrankaWithAdress>
    <izvorni_sadrzaj>FRANCESCO MASO, Feltre, Italija Via Nuova 13,Feltre,MONYA ARNOFFI, Feltre, Italija Via Eccelino Di Celarda 57,Feltro</izvorni_sadrzaj>
    <derivirana_varijabla naziv="DomainObject.Predmet.StrankaWithAdress_1">FRANCESCO MASO, Feltre, Italija Via Nuova 13,Feltre,MONYA ARNOFFI, Feltre, Italija Via Eccelino Di Celarda 57,Feltro</derivirana_varijabla>
  </DomainObject.Predmet.StrankaWithAdress>
  <DomainObject.Predmet.StrankaWithAdressOIB>
    <izvorni_sadrzaj>FRANCESCO MASO, Feltre, Italija, OIB 53210484394, Via Nuova 13,Feltre,MONYA ARNOFFI, Feltre, Italija, OIB 15650457069, Via Eccelino Di Celarda 57,Feltro</izvorni_sadrzaj>
    <derivirana_varijabla naziv="DomainObject.Predmet.StrankaWithAdressOIB_1">FRANCESCO MASO, Feltre, Italija, OIB 53210484394, Via Nuova 13,Feltre,MONYA ARNOFFI, Feltre, Italija, OIB 15650457069, Via Eccelino Di Celarda 57,Feltro</derivirana_varijabla>
  </DomainObject.Predmet.StrankaWithAdressOIB>
  <DomainObject.Predmet.StrankaNazivFormated>
    <izvorni_sadrzaj>FRANCESCO MASO, Feltre, Italija,MONYA ARNOFFI, Feltre, Italija</izvorni_sadrzaj>
    <derivirana_varijabla naziv="DomainObject.Predmet.StrankaNazivFormated_1">FRANCESCO MASO, Feltre, Italija,MONYA ARNOFFI, Feltre, Italija</derivirana_varijabla>
  </DomainObject.Predmet.StrankaNazivFormated>
  <DomainObject.Predmet.StrankaNazivFormatedOIB>
    <izvorni_sadrzaj>FRANCESCO MASO, Feltre, Italija, OIB 53210484394,MONYA ARNOFFI, Feltre, Italija, OIB 15650457069</izvorni_sadrzaj>
    <derivirana_varijabla naziv="DomainObject.Predmet.StrankaNazivFormatedOIB_1">FRANCESCO MASO, Feltre, Italija, OIB 53210484394,MONYA ARNOFFI, Feltre, Italija, OIB 15650457069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FRANCESCO MASO, Feltre, Italija</item>
      <item>MONYA ARNOFFI, Feltre, Italija</item>
    </izvorni_sadrzaj>
    <derivirana_varijabla naziv="DomainObject.Predmet.StrankaListFormated_1">
      <item>FRANCESCO MASO, Feltre, Italija</item>
      <item>MONYA ARNOFFI, Feltre, Italija</item>
    </derivirana_varijabla>
  </DomainObject.Predmet.StrankaListFormated>
  <DomainObject.Predmet.StrankaListFormatedOIB>
    <izvorni_sadrzaj>
      <item>FRANCESCO MASO, Feltre, Italija, OIB 53210484394</item>
      <item>MONYA ARNOFFI, Feltre, Italija, OIB 15650457069</item>
    </izvorni_sadrzaj>
    <derivirana_varijabla naziv="DomainObject.Predmet.StrankaListFormatedOIB_1">
      <item>FRANCESCO MASO, Feltre, Italija, OIB 53210484394</item>
      <item>MONYA ARNOFFI, Feltre, Italija, OIB 15650457069</item>
    </derivirana_varijabla>
  </DomainObject.Predmet.StrankaListFormatedOIB>
  <DomainObject.Predmet.StrankaListFormatedWithAdress>
    <izvorni_sadrzaj>
      <item>FRANCESCO MASO, Feltre, Italija, Via Nuova 13, Feltre</item>
      <item>MONYA ARNOFFI, Feltre, Italija, Via Eccelino Di Celarda 57, Feltro</item>
    </izvorni_sadrzaj>
    <derivirana_varijabla naziv="DomainObject.Predmet.StrankaListFormatedWithAdress_1">
      <item>FRANCESCO MASO, Feltre, Italija, Via Nuova 13, Feltre</item>
      <item>MONYA ARNOFFI, Feltre, Italija, Via Eccelino Di Celarda 57, Feltro</item>
    </derivirana_varijabla>
  </DomainObject.Predmet.StrankaListFormatedWithAdress>
  <DomainObject.Predmet.StrankaListFormatedWithAdressOIB>
    <izvorni_sadrzaj>
      <item>FRANCESCO MASO, Feltre, Italija, OIB 53210484394, Via Nuova 13, Feltre</item>
      <item>MONYA ARNOFFI, Feltre, Italija, OIB 15650457069, Via Eccelino Di Celarda 57, Feltro</item>
    </izvorni_sadrzaj>
    <derivirana_varijabla naziv="DomainObject.Predmet.StrankaListFormatedWithAdressOIB_1">
      <item>FRANCESCO MASO, Feltre, Italija, OIB 53210484394, Via Nuova 13, Feltre</item>
      <item>MONYA ARNOFFI, Feltre, Italija, OIB 15650457069, Via Eccelino Di Celarda 57, Feltro</item>
    </derivirana_varijabla>
  </DomainObject.Predmet.StrankaListFormatedWithAdressOIB>
  <DomainObject.Predmet.StrankaListNazivFormated>
    <izvorni_sadrzaj>
      <item>FRANCESCO MASO, Feltre, Italija</item>
      <item>MONYA ARNOFFI, Feltre, Italija</item>
    </izvorni_sadrzaj>
    <derivirana_varijabla naziv="DomainObject.Predmet.StrankaListNazivFormated_1">
      <item>FRANCESCO MASO, Feltre, Italija</item>
      <item>MONYA ARNOFFI, Feltre, Italija</item>
    </derivirana_varijabla>
  </DomainObject.Predmet.StrankaListNazivFormated>
  <DomainObject.Predmet.StrankaListNazivFormatedOIB>
    <izvorni_sadrzaj>
      <item>FRANCESCO MASO, Feltre, Italija, OIB 53210484394</item>
      <item>MONYA ARNOFFI, Feltre, Italija, OIB 15650457069</item>
    </izvorni_sadrzaj>
    <derivirana_varijabla naziv="DomainObject.Predmet.StrankaListNazivFormatedOIB_1">
      <item>FRANCESCO MASO, Feltre, Italija, OIB 53210484394</item>
      <item>MONYA ARNOFFI, Feltre, Italija, OIB 15650457069</item>
    </derivirana_varijabla>
  </DomainObject.Predmet.StrankaListNazivFormatedOIB>
  <DomainObject.Predmet.ProtuStrankaListFormated>
    <izvorni_sadrzaj>
      <item>Stečajna masa iza UNIANIMUS društvo s ograničenom odgovornošću za pružanje usluga elektronske obrade podataka i savjetovan</item>
    </izvorni_sadrzaj>
    <derivirana_varijabla naziv="DomainObject.Predmet.ProtuStrankaListFormated_1">
      <item>Stečajna masa iza UNIANIMUS društvo s ograničenom odgovornošću za pružanje usluga elektronske obrade podataka i savjetovan</item>
    </derivirana_varijabla>
  </DomainObject.Predmet.ProtuStrankaListFormated>
  <DomainObject.Predmet.ProtuStrankaList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FormatedOIB_1">
      <item>Stečajna masa iza UNIANIMUS društvo s ograničenom odgovornošću za pružanje usluga elektronske obrade podataka i savjetovan, OIB 29978207731</item>
    </derivirana_varijabla>
  </DomainObject.Predmet.ProtuStrankaListFormatedOIB>
  <DomainObject.Predmet.ProtuStrankaListFormatedWithAdress>
    <izvorni_sadrzaj>
      <item>Stečajna masa iza UNIANIMUS društvo s ograničenom odgovornošću za pružanje usluga elektronske obrade podataka i savjetovan, Laginjina 6, 52100 Pula</item>
    </izvorni_sadrzaj>
    <derivirana_varijabla naziv="DomainObject.Predmet.ProtuStrankaListFormatedWithAdress_1">
      <item>Stečajna masa iza UNIANIMUS društvo s ograničenom odgovornošću za pružanje usluga elektronske obrade podataka i savjetovan, Laginjina 6, 52100 Pula</item>
    </derivirana_varijabla>
  </DomainObject.Predmet.ProtuStrankaListFormatedWithAdress>
  <DomainObject.Predmet.ProtuStrankaListFormatedWithAdressOIB>
    <izvorni_sadrzaj>
      <item>Stečajna masa iza UNIANIMUS društvo s ograničenom odgovornošću za pružanje usluga elektronske obrade podataka i savjetovan, OIB 29978207731, Laginjina 6, 52100 Pula</item>
    </izvorni_sadrzaj>
    <derivirana_varijabla naziv="DomainObject.Predmet.ProtuStrankaListFormatedWithAdressOIB_1">
      <item>Stečajna masa iza UNIANIMUS društvo s ograničenom odgovornošću za pružanje usluga elektronske obrade podataka i savjetovan, OIB 29978207731, Laginjina 6, 52100 Pula</item>
    </derivirana_varijabla>
  </DomainObject.Predmet.ProtuStrankaListFormatedWithAdressOIB>
  <DomainObject.Predmet.ProtuStrankaListNazivFormated>
    <izvorni_sadrzaj>
      <item>Stečajna masa iza UNIANIMUS društvo s ograničenom odgovornošću za pružanje usluga elektronske obrade podataka i savjetovan</item>
    </izvorni_sadrzaj>
    <derivirana_varijabla naziv="DomainObject.Predmet.ProtuStrankaListNazivFormated_1">
      <item>Stečajna masa iza UNIANIMUS društvo s ograničenom odgovornošću za pružanje usluga elektronske obrade podataka i savjetovan</item>
    </derivirana_varijabla>
  </DomainObject.Predmet.ProtuStrankaListNazivFormated>
  <DomainObject.Predmet.ProtuStrankaListNaziv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NazivFormatedOIB_1">
      <item>Stečajna masa iza UNIANIMUS društvo s ograničenom odgovornošću za pružanje usluga elektronske obrade podataka i savjetovan, OIB 29978207731</item>
    </derivirana_varijabla>
  </DomainObject.Predmet.ProtuStrankaListNazivFormatedOIB>
  <DomainObject.Predmet.OstaliListFormated>
    <izvorni_sadrzaj>
      <item>odvj. ADRIANA PETROVIĆ</item>
    </izvorni_sadrzaj>
    <derivirana_varijabla naziv="DomainObject.Predmet.OstaliListFormated_1">
      <item>odvj. ADRIANA PETROVIĆ</item>
    </derivirana_varijabla>
  </DomainObject.Predmet.OstaliListFormated>
  <DomainObject.Predmet.OstaliListFormatedOIB>
    <izvorni_sadrzaj>
      <item>odvj. ADRIANA PETROVIĆ, OIB 99407979274</item>
    </izvorni_sadrzaj>
    <derivirana_varijabla naziv="DomainObject.Predmet.OstaliListFormatedOIB_1">
      <item>odvj. ADRIANA PETROVIĆ, OIB 99407979274</item>
    </derivirana_varijabla>
  </DomainObject.Predmet.OstaliListFormatedOIB>
  <DomainObject.Predmet.OstaliListFormatedWithAdress>
    <izvorni_sadrzaj>
      <item>odvj. ADRIANA PETROVIĆ, Partizanska 4/1, 52440 Poreč</item>
    </izvorni_sadrzaj>
    <derivirana_varijabla naziv="DomainObject.Predmet.OstaliListFormatedWithAdress_1">
      <item>odvj. ADRIANA PETROVIĆ, Partizanska 4/1, 52440 Poreč</item>
    </derivirana_varijabla>
  </DomainObject.Predmet.OstaliListFormatedWithAdress>
  <DomainObject.Predmet.OstaliListFormatedWithAdressOIB>
    <izvorni_sadrzaj>
      <item>odvj. ADRIANA PETROVIĆ, OIB 99407979274, Partizanska 4/1, 52440 Poreč</item>
    </izvorni_sadrzaj>
    <derivirana_varijabla naziv="DomainObject.Predmet.OstaliListFormatedWithAdressOIB_1">
      <item>odvj. ADRIANA PETROVIĆ, OIB 99407979274, Partizanska 4/1, 52440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FRANCESCO MASO, Feltre, Italija i dr.</izvorni_sadrzaj>
    <derivirana_varijabla naziv="DomainObject.Predmet.StrankaIDrugi_1">FRANCESCO MASO, Feltre, Italija i dr.</derivirana_varijabla>
  </DomainObject.Predmet.StrankaIDrugi>
  <DomainObject.Predmet.ProtustrankaIDrugi>
    <izvorni_sadrzaj>Stečajna masa iza UNIANIMUS društvo s ograničenom odgovornošću za pružanje usluga elektronske obrade podataka i savjetovan</izvorni_sadrzaj>
    <derivirana_varijabla naziv="DomainObject.Predmet.ProtustrankaIDrugi_1">Stečajna masa iza UNIANIMUS društvo s ograničenom odgovornošću za pružanje usluga elektronske obrade podataka i savjetovan</derivirana_varijabla>
  </DomainObject.Predmet.ProtustrankaIDrugi>
  <DomainObject.Predmet.StrankaIDrugiAdressOIB>
    <izvorni_sadrzaj>FRANCESCO MASO, Feltre, Italija, OIB 53210484394, Via Nuova 13, Feltre i dr.</izvorni_sadrzaj>
    <derivirana_varijabla naziv="DomainObject.Predmet.StrankaIDrugiAdressOIB_1">FRANCESCO MASO, Feltre, Italija, OIB 53210484394, Via Nuova 13, Feltre i dr.</derivirana_varijabla>
  </DomainObject.Predmet.StrankaIDrugiAdressOIB>
  <DomainObject.Predmet.ProtustrankaIDrugi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IDrugiAdressOIB_1">Stečajna masa iza UNIANIMUS društvo s ograničenom odgovornošću za pružanje usluga elektronske obrade podataka i savjetovan, OIB 29978207731,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izvorni_sadrzaj>
    <derivirana_varijabla naziv="DomainObject.Predmet.SudioniciListNaziv_1"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derivirana_varijabla>
  </DomainObject.Predmet.SudioniciListNaziv>
  <DomainObject.Predmet.SudioniciListAdressOIB>
    <izvorni_sadrzaj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izvorni_sadrzaj>
    <derivirana_varijabla naziv="DomainObject.Predmet.SudioniciListAdressOIB_1"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29978207731</item>
      <item>, OIB 99407979274</item>
      <item>, OIB 53210484394</item>
      <item>, OIB 15650457069</item>
    </izvorni_sadrzaj>
    <derivirana_varijabla naziv="DomainObject.Predmet.SudioniciListNazivOIB_1">
      <item>, OIB 29978207731</item>
      <item>, OIB 99407979274</item>
      <item>, OIB 53210484394</item>
      <item>, OIB 15650457069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St-604/2017-43</izvorni_sadrzaj>
    <derivirana_varijabla naziv="DomainObject.PredzadnjaOdlukaIzPredmeta.Oznaka_1">St-604/2017-43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2146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2018-10-09T12:54:00Z</dcterms:created>
  <dc:creator>Damir Rabar</dc:creator>
  <cp:lastModifiedBy>Lorena Paris Aničić</cp:lastModifiedBy>
  <cp:lastPrinted>2018-10-09T12:57:00Z</cp:lastPrinted>
  <dcterms:modified xmlns:xsi="http://www.w3.org/2001/XMLSchema-instance" xsi:type="dcterms:W3CDTF">2018-10-09T13:01:00Z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(St-604-17 Poziv vjerovnicima nižih isplatnih redova.docx)</vt:lpwstr>
  </prop:property>
  <prop:property name="CC_coloring" pid="5" fmtid="{D5CDD505-2E9C-101B-9397-08002B2CF9AE}">
    <vt:bool>false</vt:bool>
  </prop:property>
</prop:Properties>
</file>