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7b6e" w14:paraId="aec7b6e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2171CB" w:rsidP="00791A59" w:rsidR="00791A59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Stalna služba u Dubrovniku</w:t>
      </w:r>
    </w:p>
    <w:p w:rsidRDefault="002171CB" w:rsidP="00791A59" w:rsidR="00A13140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Dubrovnik, Dr. Ante Starčevića 23</w:t>
      </w: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A5642B" w:rsidP="00511223" w:rsidR="00A5642B">
      <w:pPr>
        <w:jc w:val="center"/>
        <w:rPr>
          <w:b/>
          <w:szCs w:val="24"/>
          <w:lang w:val="hr-HR"/>
        </w:rPr>
      </w:pPr>
    </w:p>
    <w:p w:rsidRDefault="0016296F" w:rsidP="0016296F" w:rsidR="0016296F">
      <w:pPr>
        <w:rPr>
          <w:b/>
          <w:szCs w:val="24"/>
        </w:rPr>
      </w:pPr>
    </w:p>
    <w:p w:rsidRDefault="0016296F" w:rsidP="0016296F" w:rsidR="0016296F" w:rsidRPr="00D1370B">
      <w:pPr>
        <w:jc w:val="center"/>
        <w:rPr>
          <w:b/>
          <w:szCs w:val="24"/>
        </w:rPr>
      </w:pPr>
      <w:r w:rsidRPr="00D1370B">
        <w:rPr>
          <w:b/>
          <w:szCs w:val="24"/>
        </w:rPr>
        <w:t>R E P U B L I K A   H R V A T S K A</w:t>
      </w:r>
    </w:p>
    <w:p w:rsidRDefault="0016296F" w:rsidP="0016296F" w:rsidR="0016296F" w:rsidRPr="00D1370B">
      <w:pPr>
        <w:keepNext/>
        <w:jc w:val="center"/>
        <w:outlineLvl w:val="1"/>
        <w:rPr>
          <w:b/>
          <w:szCs w:val="24"/>
        </w:rPr>
      </w:pPr>
      <w:r w:rsidRPr="00D1370B">
        <w:rPr>
          <w:b/>
          <w:szCs w:val="24"/>
        </w:rPr>
        <w:t>Z A K L J U Č A K</w:t>
      </w:r>
    </w:p>
    <w:p w:rsidRDefault="0016296F" w:rsidP="0016296F" w:rsidR="0016296F" w:rsidRPr="00D1370B">
      <w:pPr>
        <w:jc w:val="both"/>
        <w:rPr>
          <w:szCs w:val="24"/>
        </w:rPr>
      </w:pPr>
      <w:r w:rsidRPr="00D1370B">
        <w:rPr>
          <w:szCs w:val="24"/>
        </w:rPr>
        <w:tab/>
      </w:r>
    </w:p>
    <w:p w:rsidRDefault="0016296F" w:rsidP="0016296F" w:rsidR="0016296F" w:rsidRPr="00D1370B">
      <w:pPr>
        <w:ind w:firstLine="720"/>
        <w:jc w:val="both"/>
        <w:rPr>
          <w:szCs w:val="24"/>
        </w:rPr>
      </w:pPr>
      <w:r w:rsidRPr="00A83E63">
        <w:rPr>
          <w:szCs w:val="24"/>
        </w:rPr>
        <w:t xml:space="preserve">Trgovački sud u Splitu, Stalna služba u Dubrovniku, po sucu tog suda Katarini Franković kao sucu pojedincu u stečajnom postupku nad dužnikom </w:t>
      </w:r>
      <w:r w:rsidRPr="00514BE4">
        <w:rPr>
          <w:szCs w:val="24"/>
        </w:rPr>
        <w:t>JAMBO PROMET d.o.o. za proizvodnju, trgovinu i usluge "u stečaju",  Metković, Splitska  bb, MBS: 060158402, OIB: 69588435053, zastupanog po stečajnom upravitelju Krešimi</w:t>
      </w:r>
      <w:r>
        <w:rPr>
          <w:szCs w:val="24"/>
        </w:rPr>
        <w:t>r Peroš, Zadar, I. Gundulića 4d</w:t>
      </w:r>
      <w:r w:rsidRPr="00A83E63">
        <w:rPr>
          <w:szCs w:val="24"/>
        </w:rPr>
        <w:t>, izvan ročišta</w:t>
      </w:r>
      <w:r>
        <w:rPr>
          <w:szCs w:val="24"/>
        </w:rPr>
        <w:t>, dana 19. prosinc</w:t>
      </w:r>
      <w:r w:rsidRPr="00D1370B">
        <w:rPr>
          <w:szCs w:val="24"/>
        </w:rPr>
        <w:t>a 201</w:t>
      </w:r>
      <w:r>
        <w:rPr>
          <w:szCs w:val="24"/>
        </w:rPr>
        <w:t>8</w:t>
      </w:r>
      <w:r w:rsidRPr="00D1370B">
        <w:rPr>
          <w:szCs w:val="24"/>
        </w:rPr>
        <w:t xml:space="preserve">. godine </w:t>
      </w:r>
    </w:p>
    <w:p w:rsidRDefault="0016296F" w:rsidP="0016296F" w:rsidR="0016296F">
      <w:pPr>
        <w:jc w:val="both"/>
        <w:rPr>
          <w:szCs w:val="24"/>
        </w:rPr>
      </w:pPr>
    </w:p>
    <w:p w:rsidRDefault="00A13140" w:rsidP="00A5642B" w:rsidR="00A13140">
      <w:pPr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>z a k lj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511223" w:rsidR="00511223" w:rsidRPr="002171CB">
      <w:pPr>
        <w:ind w:firstLine="720"/>
        <w:jc w:val="both"/>
        <w:rPr>
          <w:lang w:val="hr-HR"/>
        </w:rPr>
      </w:pPr>
      <w:r w:rsidRPr="00DA1BD1">
        <w:rPr>
          <w:lang w:val="hr-HR"/>
        </w:rPr>
        <w:t>Nalaže se Financijskoj agenciji vraćanje novčanih sredstava</w:t>
      </w:r>
      <w:r w:rsidR="00DA1BD1">
        <w:rPr>
          <w:lang w:val="hr-HR"/>
        </w:rPr>
        <w:t xml:space="preserve"> </w:t>
      </w:r>
      <w:r w:rsidR="00511223">
        <w:rPr>
          <w:lang w:val="hr-HR"/>
        </w:rPr>
        <w:t xml:space="preserve">svim </w:t>
      </w:r>
      <w:r w:rsidR="00814764">
        <w:rPr>
          <w:lang w:val="hr-HR"/>
        </w:rPr>
        <w:t>ponuditeljima</w:t>
      </w:r>
      <w:r w:rsidR="00511223">
        <w:rPr>
          <w:lang w:val="hr-HR"/>
        </w:rPr>
        <w:t>,  prema listi u tablici III i IV</w:t>
      </w:r>
      <w:r w:rsidR="00814764">
        <w:rPr>
          <w:lang w:val="hr-HR"/>
        </w:rPr>
        <w:t xml:space="preserve"> </w:t>
      </w:r>
      <w:r w:rsidR="00DA1BD1">
        <w:rPr>
          <w:lang w:val="hr-HR"/>
        </w:rPr>
        <w:t>uplaćenih</w:t>
      </w:r>
      <w:r w:rsidRPr="00DA1BD1">
        <w:rPr>
          <w:lang w:val="hr-HR"/>
        </w:rPr>
        <w:t xml:space="preserve"> s osnova jamčevine (</w:t>
      </w:r>
      <w:r w:rsidR="00DA1BD1">
        <w:rPr>
          <w:lang w:val="hr-HR"/>
        </w:rPr>
        <w:t xml:space="preserve">za identifikator </w:t>
      </w:r>
      <w:r w:rsidR="00CB2C00">
        <w:rPr>
          <w:lang w:val="hr-HR"/>
        </w:rPr>
        <w:t xml:space="preserve">nadmetanja </w:t>
      </w:r>
      <w:r w:rsidR="0016296F">
        <w:rPr>
          <w:lang w:val="hr-HR"/>
        </w:rPr>
        <w:t>9265</w:t>
      </w:r>
      <w:r w:rsidRPr="00DA1BD1">
        <w:rPr>
          <w:lang w:val="hr-HR"/>
        </w:rPr>
        <w:t>)</w:t>
      </w:r>
      <w:r w:rsidR="003320D2">
        <w:rPr>
          <w:lang w:val="hr-HR"/>
        </w:rPr>
        <w:t xml:space="preserve"> na račun FINA HR 3323900011300028779</w:t>
      </w:r>
      <w:r w:rsidR="00511223">
        <w:rPr>
          <w:lang w:val="hr-HR"/>
        </w:rPr>
        <w:t>, a na njihove račune navedene u tablici VI u trećem stupcu Izvještaja o provedenoj elektroničkoj javnoj dražbi</w:t>
      </w:r>
      <w:r w:rsidR="00A33A69" w:rsidRPr="00A33A69">
        <w:t xml:space="preserve"> </w:t>
      </w:r>
      <w:r w:rsidR="00A33A69" w:rsidRPr="00A33A69">
        <w:rPr>
          <w:lang w:val="hr-HR"/>
        </w:rPr>
        <w:t>Klasa: O/110-10/1</w:t>
      </w:r>
      <w:r w:rsidR="00A74C66">
        <w:rPr>
          <w:lang w:val="hr-HR"/>
        </w:rPr>
        <w:t>7-01/1012</w:t>
      </w:r>
      <w:r w:rsidR="00A33A69" w:rsidRPr="00A33A69">
        <w:rPr>
          <w:lang w:val="hr-HR"/>
        </w:rPr>
        <w:t xml:space="preserve">, Ur. </w:t>
      </w:r>
      <w:r w:rsidR="00A74C66">
        <w:rPr>
          <w:lang w:val="hr-HR"/>
        </w:rPr>
        <w:t>broj: 07-01-18-129</w:t>
      </w:r>
      <w:r w:rsidR="00511223">
        <w:rPr>
          <w:lang w:val="hr-HR"/>
        </w:rPr>
        <w:t xml:space="preserve"> od </w:t>
      </w:r>
      <w:r w:rsidR="00A74C66">
        <w:rPr>
          <w:lang w:val="hr-HR"/>
        </w:rPr>
        <w:t>03</w:t>
      </w:r>
      <w:r w:rsidR="00A33A69">
        <w:rPr>
          <w:lang w:val="hr-HR"/>
        </w:rPr>
        <w:t>.10.2018.g</w:t>
      </w:r>
      <w:r w:rsidR="00A5642B">
        <w:rPr>
          <w:lang w:val="hr-HR"/>
        </w:rPr>
        <w:t>.</w:t>
      </w:r>
      <w:r w:rsidR="00A33A69">
        <w:rPr>
          <w:lang w:val="hr-HR"/>
        </w:rPr>
        <w:t xml:space="preserve"> </w:t>
      </w:r>
    </w:p>
    <w:p w:rsidRDefault="00A13140" w:rsidP="001D331A" w:rsidR="00A13140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511223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511223" w:rsidRPr="00511223">
        <w:rPr>
          <w:lang w:val="hr-HR"/>
        </w:rPr>
        <w:t xml:space="preserve">Prema izvješću Financijske agencije o provedenoj elektroničkoj dražbi (list spisa </w:t>
      </w:r>
      <w:r w:rsidR="00A74C66">
        <w:rPr>
          <w:lang w:val="hr-HR"/>
        </w:rPr>
        <w:t>1188</w:t>
      </w:r>
      <w:r w:rsidR="00A33A69">
        <w:rPr>
          <w:lang w:val="hr-HR"/>
        </w:rPr>
        <w:t>-</w:t>
      </w:r>
      <w:r w:rsidR="00A74C66">
        <w:rPr>
          <w:lang w:val="hr-HR"/>
        </w:rPr>
        <w:t>1319</w:t>
      </w:r>
      <w:r w:rsidR="00511223" w:rsidRPr="00511223">
        <w:rPr>
          <w:lang w:val="hr-HR"/>
        </w:rPr>
        <w:t xml:space="preserve">) </w:t>
      </w:r>
      <w:r w:rsidR="00A74C66">
        <w:rPr>
          <w:lang w:val="hr-HR"/>
        </w:rPr>
        <w:t>četvrta dražba je počela 11</w:t>
      </w:r>
      <w:r w:rsidR="00A33A69" w:rsidRPr="00A33A69">
        <w:rPr>
          <w:lang w:val="hr-HR"/>
        </w:rPr>
        <w:t>. srpnja 2018. godine</w:t>
      </w:r>
      <w:r w:rsidR="00A74C66">
        <w:rPr>
          <w:lang w:val="hr-HR"/>
        </w:rPr>
        <w:t xml:space="preserve"> u 15:00:00 sati, te završila 02</w:t>
      </w:r>
      <w:r w:rsidR="00A33A69" w:rsidRPr="00A33A69">
        <w:rPr>
          <w:lang w:val="hr-HR"/>
        </w:rPr>
        <w:t xml:space="preserve">. listopada 2018. godine u 23:59:59 sati i uplaćene su jamčevine evidentirana u iznosu </w:t>
      </w:r>
      <w:r w:rsidR="00A74C66">
        <w:rPr>
          <w:lang w:val="hr-HR"/>
        </w:rPr>
        <w:t>0,1</w:t>
      </w:r>
      <w:r w:rsidR="00A33A69" w:rsidRPr="00A33A69">
        <w:rPr>
          <w:lang w:val="hr-HR"/>
        </w:rPr>
        <w:t xml:space="preserve">0 kn ( </w:t>
      </w:r>
      <w:r w:rsidR="00A74C66">
        <w:rPr>
          <w:lang w:val="hr-HR"/>
        </w:rPr>
        <w:t>deset lipa</w:t>
      </w:r>
      <w:r w:rsidR="00A33A69" w:rsidRPr="00A33A69">
        <w:rPr>
          <w:lang w:val="hr-HR"/>
        </w:rPr>
        <w:t xml:space="preserve">) od strane </w:t>
      </w:r>
      <w:r w:rsidR="00A74C66">
        <w:rPr>
          <w:lang w:val="hr-HR"/>
        </w:rPr>
        <w:t xml:space="preserve">114 </w:t>
      </w:r>
      <w:r w:rsidR="00A33A69" w:rsidRPr="00A33A69">
        <w:rPr>
          <w:lang w:val="hr-HR"/>
        </w:rPr>
        <w:t>uplatitelja jamčevine</w:t>
      </w:r>
      <w:r w:rsidR="00A74C66">
        <w:rPr>
          <w:lang w:val="hr-HR"/>
        </w:rPr>
        <w:t>, te 3 uplate jamčevine van roka</w:t>
      </w:r>
      <w:r w:rsidR="00511223" w:rsidRPr="00511223">
        <w:rPr>
          <w:lang w:val="hr-HR"/>
        </w:rPr>
        <w:t xml:space="preserve">. </w:t>
      </w:r>
    </w:p>
    <w:p w:rsidRDefault="00511223" w:rsidP="001D331A" w:rsidR="00511223">
      <w:pPr>
        <w:tabs>
          <w:tab w:pos="567" w:val="left"/>
        </w:tabs>
        <w:jc w:val="both"/>
        <w:rPr>
          <w:lang w:val="hr-HR"/>
        </w:rPr>
      </w:pPr>
    </w:p>
    <w:p w:rsidRDefault="00511223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DB115B">
        <w:rPr>
          <w:lang w:val="hr-HR"/>
        </w:rPr>
        <w:t>Ponuditelj</w:t>
      </w:r>
      <w:r w:rsidR="00CB2C00">
        <w:rPr>
          <w:lang w:val="hr-HR"/>
        </w:rPr>
        <w:t>i koji su</w:t>
      </w:r>
      <w:r w:rsidR="00DB115B">
        <w:rPr>
          <w:lang w:val="hr-HR"/>
        </w:rPr>
        <w:t xml:space="preserve"> naveden</w:t>
      </w:r>
      <w:r w:rsidR="00CB2C00">
        <w:rPr>
          <w:lang w:val="hr-HR"/>
        </w:rPr>
        <w:t>i</w:t>
      </w:r>
      <w:r w:rsidR="005C4A0D">
        <w:rPr>
          <w:lang w:val="hr-HR"/>
        </w:rPr>
        <w:t xml:space="preserve"> u </w:t>
      </w:r>
      <w:r>
        <w:rPr>
          <w:lang w:val="hr-HR"/>
        </w:rPr>
        <w:t xml:space="preserve">tablicama </w:t>
      </w:r>
      <w:r w:rsidR="00B15A41">
        <w:rPr>
          <w:lang w:val="hr-HR"/>
        </w:rPr>
        <w:t xml:space="preserve"> </w:t>
      </w:r>
      <w:r w:rsidR="00CB2C00">
        <w:rPr>
          <w:lang w:val="hr-HR"/>
        </w:rPr>
        <w:t>uplatili</w:t>
      </w:r>
      <w:r w:rsidR="00DB115B">
        <w:rPr>
          <w:lang w:val="hr-HR"/>
        </w:rPr>
        <w:t xml:space="preserve"> </w:t>
      </w:r>
      <w:r w:rsidR="00CB2C00">
        <w:rPr>
          <w:lang w:val="hr-HR"/>
        </w:rPr>
        <w:t>su</w:t>
      </w:r>
      <w:r w:rsidR="005C4A0D">
        <w:rPr>
          <w:lang w:val="hr-HR"/>
        </w:rPr>
        <w:t xml:space="preserve"> prema podacima Financijske agencije iz Izvještaja o provedenoj elektroničkoj javnoj dražbi</w:t>
      </w:r>
      <w:r w:rsidR="00B15A41">
        <w:rPr>
          <w:lang w:val="hr-HR"/>
        </w:rPr>
        <w:t xml:space="preserve"> od </w:t>
      </w:r>
      <w:r w:rsidR="00A74C66">
        <w:rPr>
          <w:lang w:val="hr-HR"/>
        </w:rPr>
        <w:t>03</w:t>
      </w:r>
      <w:r w:rsidR="00A33A69" w:rsidRPr="00A33A69">
        <w:rPr>
          <w:lang w:val="hr-HR"/>
        </w:rPr>
        <w:t>.10.2018.g</w:t>
      </w:r>
      <w:r w:rsidR="00B15A41">
        <w:rPr>
          <w:lang w:val="hr-HR"/>
        </w:rPr>
        <w:t xml:space="preserve">., </w:t>
      </w:r>
      <w:r w:rsidR="005C4A0D">
        <w:rPr>
          <w:lang w:val="hr-HR"/>
        </w:rPr>
        <w:t xml:space="preserve">Klasa: </w:t>
      </w:r>
      <w:r w:rsidR="00A74C66" w:rsidRPr="00A74C66">
        <w:rPr>
          <w:lang w:val="hr-HR"/>
        </w:rPr>
        <w:t>O/110-10/17-01/1012, Ur. broj: 07-01-18-129</w:t>
      </w:r>
      <w:r w:rsidR="00B15A41">
        <w:rPr>
          <w:lang w:val="hr-HR"/>
        </w:rPr>
        <w:t xml:space="preserve">, </w:t>
      </w:r>
      <w:r w:rsidR="005C4A0D">
        <w:rPr>
          <w:lang w:val="hr-HR"/>
        </w:rPr>
        <w:t>jamčevin</w:t>
      </w:r>
      <w:r w:rsidR="00DB115B">
        <w:rPr>
          <w:lang w:val="hr-HR"/>
        </w:rPr>
        <w:t>u</w:t>
      </w:r>
      <w:r w:rsidR="005C4A0D">
        <w:rPr>
          <w:lang w:val="hr-HR"/>
        </w:rPr>
        <w:t xml:space="preserve"> za sudjelovanje u javnoj dražbi za prodaju nekretnin</w:t>
      </w:r>
      <w:r w:rsidR="00A74C66">
        <w:rPr>
          <w:lang w:val="hr-HR"/>
        </w:rPr>
        <w:t>e</w:t>
      </w:r>
      <w:r w:rsidR="005C4A0D">
        <w:rPr>
          <w:lang w:val="hr-HR"/>
        </w:rPr>
        <w:t xml:space="preserve"> ovog stečajnog dužnika.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CB2C00" w:rsidR="00A33A69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CB2C00">
        <w:rPr>
          <w:lang w:val="hr-HR"/>
        </w:rPr>
        <w:t>O</w:t>
      </w:r>
      <w:r w:rsidR="00CB2C00" w:rsidRPr="00CB2C00">
        <w:rPr>
          <w:lang w:val="hr-HR"/>
        </w:rPr>
        <w:t>bzirom da je do dovršetka dražbovanja kao valjana ponuda zabilježena ponuda</w:t>
      </w:r>
      <w:r w:rsidR="00A74C66">
        <w:rPr>
          <w:lang w:val="hr-HR"/>
        </w:rPr>
        <w:t xml:space="preserve"> - izjava</w:t>
      </w:r>
      <w:r w:rsidR="00CB2C00" w:rsidRPr="00CB2C00">
        <w:rPr>
          <w:lang w:val="hr-HR"/>
        </w:rPr>
        <w:t xml:space="preserve"> </w:t>
      </w:r>
      <w:r w:rsidR="00A74C66">
        <w:rPr>
          <w:lang w:val="hr-HR"/>
        </w:rPr>
        <w:t>razlučnog vjerovnika B2 KAPITAL d.o.o.</w:t>
      </w:r>
      <w:r w:rsidR="00A74C66" w:rsidRPr="00A74C66">
        <w:t xml:space="preserve"> </w:t>
      </w:r>
      <w:r w:rsidR="00A74C66" w:rsidRPr="00A74C66">
        <w:rPr>
          <w:lang w:val="hr-HR"/>
        </w:rPr>
        <w:t>OIB: 57509775367, Radnička cesta 41, Zagreb, u visini utvrđene vrijednosti imovine 9.539.093,20 kuna, a obzirom da je cijena postignuta na javnoj dražbi manja od  9.539.093,20 kuna,</w:t>
      </w:r>
      <w:r w:rsidR="00CB2C00" w:rsidRPr="00CB2C00">
        <w:rPr>
          <w:lang w:val="hr-HR"/>
        </w:rPr>
        <w:t xml:space="preserve"> valjalo je sudionicima dražbe koji su uplatili jamčevinu, istu vratiti u skladu s čl. 132. e st. 4. Ovršnog zakona (Narodne novine broj 112/12, 25/13 i 93/14).</w:t>
      </w:r>
    </w:p>
    <w:p w:rsidRDefault="00CB2C00" w:rsidP="00CB2C00" w:rsidR="001D331A">
      <w:pPr>
        <w:tabs>
          <w:tab w:pos="567" w:val="left"/>
        </w:tabs>
        <w:jc w:val="both"/>
        <w:rPr>
          <w:lang w:val="hr-HR"/>
        </w:rPr>
      </w:pPr>
      <w:r w:rsidRPr="00CB2C00">
        <w:rPr>
          <w:lang w:val="hr-HR"/>
        </w:rPr>
        <w:tab/>
      </w: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511223">
        <w:rPr>
          <w:b/>
          <w:szCs w:val="24"/>
          <w:lang w:val="hr-HR"/>
        </w:rPr>
        <w:t>Dubrovnik</w:t>
      </w:r>
      <w:r w:rsidR="007912B2" w:rsidRPr="00791A59">
        <w:rPr>
          <w:b/>
          <w:szCs w:val="24"/>
          <w:lang w:val="hr-HR"/>
        </w:rPr>
        <w:t>u</w:t>
      </w:r>
      <w:r w:rsidRPr="00791A59">
        <w:rPr>
          <w:b/>
          <w:szCs w:val="24"/>
          <w:lang w:val="hr-HR"/>
        </w:rPr>
        <w:t xml:space="preserve">, </w:t>
      </w:r>
      <w:r w:rsidR="00A74C66">
        <w:rPr>
          <w:b/>
          <w:szCs w:val="24"/>
          <w:lang w:val="hr-HR"/>
        </w:rPr>
        <w:t>18. prosinca</w:t>
      </w:r>
      <w:r w:rsidR="00A33A69" w:rsidRPr="00A33A69">
        <w:rPr>
          <w:b/>
          <w:szCs w:val="24"/>
          <w:lang w:val="hr-HR"/>
        </w:rPr>
        <w:t xml:space="preserve"> </w:t>
      </w:r>
      <w:r w:rsidRPr="00791A59">
        <w:rPr>
          <w:b/>
          <w:szCs w:val="24"/>
          <w:lang w:val="hr-HR"/>
        </w:rPr>
        <w:t>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E86784" w:rsidR="00DA1BD1" w:rsidRPr="00E86784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lastRenderedPageBreak/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E86784" w:rsid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 xml:space="preserve">Financijska agencija, </w:t>
      </w:r>
      <w:r w:rsidR="00791A59" w:rsidRPr="00E86784">
        <w:rPr>
          <w:lang w:val="hr-HR"/>
        </w:rPr>
        <w:t>RC Split</w:t>
      </w:r>
      <w:r w:rsidR="00E86784" w:rsidRPr="00E86784">
        <w:rPr>
          <w:lang w:val="hr-HR"/>
        </w:rPr>
        <w:t xml:space="preserve"> </w:t>
      </w:r>
    </w:p>
    <w:p w:rsidRDefault="00CB2C00" w:rsidP="00A33A69" w:rsidR="00DB115B" w:rsidRP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>Ponuditeljima</w:t>
      </w:r>
      <w:r w:rsidR="00A74C66">
        <w:rPr>
          <w:lang w:val="hr-HR"/>
        </w:rPr>
        <w:t>, svima</w:t>
      </w:r>
      <w:r w:rsidR="00A33A69">
        <w:rPr>
          <w:lang w:val="hr-HR"/>
        </w:rPr>
        <w:t>,</w:t>
      </w:r>
      <w:r w:rsidRPr="00E86784">
        <w:rPr>
          <w:lang w:val="hr-HR"/>
        </w:rPr>
        <w:t xml:space="preserve"> putem mrežna stranica e oglasna ploča suda</w:t>
      </w:r>
    </w:p>
    <w:sectPr w:rsidSect="00B15A41" w:rsidR="00DB115B" w:rsidRPr="00E86784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2D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A33A69" w:rsidP="006A0B50" w:rsidR="00221421">
    <w:pPr>
      <w:pStyle w:val="Zaglavlje"/>
      <w:tabs>
        <w:tab w:pos="4536" w:val="clear"/>
        <w:tab w:pos="9072" w:val="clear"/>
        <w:tab w:pos="5930" w:val="left"/>
      </w:tabs>
    </w:pPr>
    <w:r>
      <w:tab/>
    </w:r>
    <w:r w:rsidR="00A74C66" w:rsidRPr="00A74C66">
      <w:t>Posl. br. 18 St-173/2016-137</w:t>
    </w: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r w:rsidR="0016296F">
      <w:rPr>
        <w:b/>
      </w:rPr>
      <w:t>Posl. br. 18 St-173/2016-137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2DCF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296F"/>
    <w:rsid w:val="00164199"/>
    <w:rsid w:val="001B3269"/>
    <w:rsid w:val="001D1E67"/>
    <w:rsid w:val="001D331A"/>
    <w:rsid w:val="001E25FA"/>
    <w:rsid w:val="001E7993"/>
    <w:rsid w:val="00200D65"/>
    <w:rsid w:val="002017C7"/>
    <w:rsid w:val="00207455"/>
    <w:rsid w:val="00214375"/>
    <w:rsid w:val="002171CB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20D2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35E0"/>
    <w:rsid w:val="00511223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D7BD6"/>
    <w:rsid w:val="005E44FF"/>
    <w:rsid w:val="005F2300"/>
    <w:rsid w:val="005F6A74"/>
    <w:rsid w:val="005F6A7D"/>
    <w:rsid w:val="006039AE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C574B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7F10"/>
    <w:rsid w:val="00811BA0"/>
    <w:rsid w:val="0081243E"/>
    <w:rsid w:val="00814764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9F6C7F"/>
    <w:rsid w:val="00A014A3"/>
    <w:rsid w:val="00A0571C"/>
    <w:rsid w:val="00A06FEF"/>
    <w:rsid w:val="00A13140"/>
    <w:rsid w:val="00A33A69"/>
    <w:rsid w:val="00A441BD"/>
    <w:rsid w:val="00A50EFC"/>
    <w:rsid w:val="00A53E49"/>
    <w:rsid w:val="00A54311"/>
    <w:rsid w:val="00A5642B"/>
    <w:rsid w:val="00A74C66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5408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2C00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5034"/>
    <w:rsid w:val="00DA73E3"/>
    <w:rsid w:val="00DB115B"/>
    <w:rsid w:val="00DB7BA3"/>
    <w:rsid w:val="00DC5E80"/>
    <w:rsid w:val="00DF2626"/>
    <w:rsid w:val="00DF5DD9"/>
    <w:rsid w:val="00DF658B"/>
    <w:rsid w:val="00E01CDC"/>
    <w:rsid w:val="00E20177"/>
    <w:rsid w:val="00E22DF4"/>
    <w:rsid w:val="00E26E84"/>
    <w:rsid w:val="00E2720A"/>
    <w:rsid w:val="00E30761"/>
    <w:rsid w:val="00E50571"/>
    <w:rsid w:val="00E8199B"/>
    <w:rsid w:val="00E86784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1B2E5A-00DF-4EA8-B16A-631F34D5F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1973</properties:Characters>
  <properties:Lines>56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2378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2018-12-19T12:46:00Z</dcterms:created>
  <dc:creator>Turek Nevenka</dc:creator>
  <cp:lastModifiedBy>Katarina Franković</cp:lastModifiedBy>
  <cp:lastPrinted>2018-11-06T12:58:00Z</cp:lastPrinted>
  <dcterms:modified xmlns:xsi="http://www.w3.org/2001/XMLSchema-instance" xsi:type="dcterms:W3CDTF">2018-12-19T12:51:00Z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novca ponuditeljima jamčevina 173  16 137.docx)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