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d1f3" w14:paraId="b26d1f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4937BF">
        <w:t>7189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541BF">
        <w:t>23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00BD7" w:rsidR="004937BF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937BF">
        <w:rPr>
          <w:szCs w:val="20"/>
        </w:rPr>
        <w:t xml:space="preserve">BIMED-H d.o.o., Samobor, Savrščak 4, MBS: 080472806, OIB: </w:t>
      </w:r>
    </w:p>
    <w:p w:rsidRDefault="004937BF" w:rsidP="00C00BD7" w:rsidR="00D541BF">
      <w:pPr>
        <w:ind w:firstLine="708"/>
        <w:jc w:val="both"/>
        <w:rPr>
          <w:szCs w:val="20"/>
        </w:rPr>
      </w:pPr>
      <w:r>
        <w:rPr>
          <w:szCs w:val="20"/>
        </w:rPr>
        <w:t xml:space="preserve">  46485505558</w:t>
      </w:r>
    </w:p>
    <w:p w:rsidRDefault="00C00BD7" w:rsidP="00C00BD7" w:rsidR="00C00BD7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937BF">
        <w:t>1.785,08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4C33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E4763F">
        <w:t>23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3CDC"/>
    <w:rsid w:val="00185571"/>
    <w:rsid w:val="001B2ED3"/>
    <w:rsid w:val="001D29BB"/>
    <w:rsid w:val="001E50FB"/>
    <w:rsid w:val="001F6933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937BF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00BD7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541BF"/>
    <w:rsid w:val="00D66226"/>
    <w:rsid w:val="00DB51B1"/>
    <w:rsid w:val="00E04B7F"/>
    <w:rsid w:val="00E05BED"/>
    <w:rsid w:val="00E16E7E"/>
    <w:rsid w:val="00E17954"/>
    <w:rsid w:val="00E17DBA"/>
    <w:rsid w:val="00E44A99"/>
    <w:rsid w:val="00E4763F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7189</izvorni_sadrzaj>
    <derivirana_varijabla naziv="DomainObject.Predmet.Broj_1">7189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St-7189/2015</izvorni_sadrzaj>
    <derivirana_varijabla naziv="DomainObject.Predmet.OznakaBroj_1">St-7189/2015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BIMED-H d.o.o. zastupanog po punomoćniku DAVORIN NEMEC</izvorni_sadrzaj>
    <derivirana_varijabla naziv="DomainObject.Predmet.ProtustrankaFormated_1">  BIMED-H d.o.o. zastupanog po punomoćniku DAVORIN NEMEC</derivirana_varijabla>
  </DomainObject.Predmet.ProtustrankaFormated>
  <DomainObject.Predmet.ProtustrankaFormatedOIB>
    <izvorni_sadrzaj>  BIMED-H d.o.o., OIB 46485505558 zastupanog po punomoćniku DAVORIN NEMEC</izvorni_sadrzaj>
    <derivirana_varijabla naziv="DomainObject.Predmet.ProtustrankaFormatedOIB_1">  BIMED-H d.o.o., OIB 46485505558 zastupanog po punomoćniku DAVORIN NEMEC</derivirana_varijabla>
  </DomainObject.Predmet.ProtustrankaFormatedOIB>
  <DomainObject.Predmet.ProtustrankaFormatedWithAdress>
    <izvorni_sadrzaj> BIMED-H d.o.o., Savrščak 4, 10430 Samobor zastupanog po punomoćniku DAVORIN NEMEC</izvorni_sadrzaj>
    <derivirana_varijabla naziv="DomainObject.Predmet.ProtustrankaFormatedWithAdress_1"> BIMED-H d.o.o., Savrščak 4, 10430 Samobor zastupanog po punomoćniku DAVORIN NEMEC</derivirana_varijabla>
  </DomainObject.Predmet.ProtustrankaFormatedWithAdress>
  <DomainObject.Predmet.ProtustrankaFormatedWithAdressOIB>
    <izvorni_sadrzaj> BIMED-H d.o.o., OIB 46485505558, Savrščak 4, 10430 Samobor zastupanog po punomoćniku DAVORIN NEMEC</izvorni_sadrzaj>
    <derivirana_varijabla naziv="DomainObject.Predmet.ProtustrankaFormatedWithAdressOIB_1"> BIMED-H d.o.o., OIB 46485505558, Savrščak 4, 10430 Samobor zastupanog po punomoćniku DAVORIN NEMEC</derivirana_varijabla>
  </DomainObject.Predmet.ProtustrankaFormatedWithAdressOIB>
  <DomainObject.Predmet.ProtustrankaWithAdress>
    <izvorni_sadrzaj>BIMED-H d.o.o. Savrščak 4, 10430 Samobor</izvorni_sadrzaj>
    <derivirana_varijabla naziv="DomainObject.Predmet.ProtustrankaWithAdress_1">BIMED-H d.o.o. Savrščak 4, 10430 Samobor</derivirana_varijabla>
  </DomainObject.Predmet.ProtustrankaWithAdress>
  <DomainObject.Predmet.ProtustrankaWithAdressOIB>
    <izvorni_sadrzaj>BIMED-H d.o.o., OIB 46485505558, Savrščak 4, 10430 Samobor</izvorni_sadrzaj>
    <derivirana_varijabla naziv="DomainObject.Predmet.ProtustrankaWithAdressOIB_1">BIMED-H d.o.o., OIB 46485505558, Savrščak 4, 10430 Samobor</derivirana_varijabla>
  </DomainObject.Predmet.ProtustrankaWithAdressOIB>
  <DomainObject.Predmet.ProtustrankaNazivFormated>
    <izvorni_sadrzaj>BIMED-H d.o.o.</izvorni_sadrzaj>
    <derivirana_varijabla naziv="DomainObject.Predmet.ProtustrankaNazivFormated_1">BIMED-H d.o.o.</derivirana_varijabla>
  </DomainObject.Predmet.ProtustrankaNazivFormated>
  <DomainObject.Predmet.ProtustrankaNazivFormatedOIB>
    <izvorni_sadrzaj>BIMED-H d.o.o., OIB 46485505558</izvorni_sadrzaj>
    <derivirana_varijabla naziv="DomainObject.Predmet.ProtustrankaNazivFormatedOIB_1">BIMED-H d.o.o., OIB 46485505558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BIMED-H d.o.o. zastupanog po punomoćniku DAVORIN NEMEC</item>
    </izvorni_sadrzaj>
    <derivirana_varijabla naziv="DomainObject.Predmet.ProtuStrankaListFormated_1">
      <item>BIMED-H d.o.o. zastupanog po punomoćniku DAVORIN NEMEC</item>
    </derivirana_varijabla>
  </DomainObject.Predmet.ProtuStrankaListFormated>
  <DomainObject.Predmet.ProtuStrankaListFormatedOIB>
    <izvorni_sadrzaj>
      <item>BIMED-H d.o.o., OIB 46485505558 zastupanog po punomoćniku DAVORIN NEMEC</item>
    </izvorni_sadrzaj>
    <derivirana_varijabla naziv="DomainObject.Predmet.ProtuStrankaListFormatedOIB_1">
      <item>BIMED-H d.o.o., OIB 46485505558 zastupanog po punomoćniku DAVORIN NEMEC</item>
    </derivirana_varijabla>
  </DomainObject.Predmet.ProtuStrankaListFormatedOIB>
  <DomainObject.Predmet.ProtuStrankaListFormatedWithAdress>
    <izvorni_sadrzaj>
      <item>BIMED-H d.o.o., Savrščak 4, 10430 Samobor zastupanog po punomoćniku DAVORIN NEMEC</item>
    </izvorni_sadrzaj>
    <derivirana_varijabla naziv="DomainObject.Predmet.ProtuStrankaListFormatedWithAdress_1">
      <item>BIMED-H d.o.o., Savrščak 4, 10430 Samobor zastupanog po punomoćniku DAVORIN NEMEC</item>
    </derivirana_varijabla>
  </DomainObject.Predmet.ProtuStrankaListFormatedWithAdress>
  <DomainObject.Predmet.ProtuStrankaListFormatedWithAdressOIB>
    <izvorni_sadrzaj>
      <item>BIMED-H d.o.o., OIB 46485505558, Savrščak 4, 10430 Samobor zastupanog po punomoćniku DAVORIN NEMEC</item>
    </izvorni_sadrzaj>
    <derivirana_varijabla naziv="DomainObject.Predmet.ProtuStrankaListFormatedWithAdressOIB_1">
      <item>BIMED-H d.o.o., OIB 46485505558, Savrščak 4, 10430 Samobor zastupanog po punomoćniku DAVORIN NEMEC</item>
    </derivirana_varijabla>
  </DomainObject.Predmet.ProtuStrankaListFormatedWithAdressOIB>
  <DomainObject.Predmet.ProtuStrankaListNazivFormated>
    <izvorni_sadrzaj>
      <item>BIMED-H d.o.o.</item>
    </izvorni_sadrzaj>
    <derivirana_varijabla naziv="DomainObject.Predmet.ProtuStrankaListNazivFormated_1">
      <item>BIMED-H d.o.o.</item>
    </derivirana_varijabla>
  </DomainObject.Predmet.ProtuStrankaListNazivFormated>
  <DomainObject.Predmet.ProtuStrankaListNazivFormatedOIB>
    <izvorni_sadrzaj>
      <item>BIMED-H d.o.o., OIB 46485505558</item>
    </izvorni_sadrzaj>
    <derivirana_varijabla naziv="DomainObject.Predmet.ProtuStrankaListNazivFormatedOIB_1">
      <item>BIMED-H d.o.o., OIB 46485505558</item>
    </derivirana_varijabla>
  </DomainObject.Predmet.ProtuStrankaListNazivFormatedOIB>
  <DomainObject.Predmet.OstaliListFormated>
    <izvorni_sadrzaj>
      <item>DAVORIN NEMEC punomoćnik sudionika u postupku BIMED-H d.o.o.</item>
    </izvorni_sadrzaj>
    <derivirana_varijabla naziv="DomainObject.Predmet.OstaliListFormated_1">
      <item>DAVORIN NEMEC punomoćnik sudionika u postupku BIMED-H d.o.o.</item>
    </derivirana_varijabla>
  </DomainObject.Predmet.OstaliListFormated>
  <DomainObject.Predmet.OstaliListFormatedOIB>
    <izvorni_sadrzaj>
      <item>DAVORIN NEMEC punomoćnik sudionika u postupku BIMED-H d.o.o.</item>
    </izvorni_sadrzaj>
    <derivirana_varijabla naziv="DomainObject.Predmet.OstaliListFormatedOIB_1">
      <item>DAVORIN NEMEC punomoćnik sudionika u postupku BIMED-H d.o.o.</item>
    </derivirana_varijabla>
  </DomainObject.Predmet.OstaliListFormatedOIB>
  <DomainObject.Predmet.OstaliListFormatedWithAdress>
    <izvorni_sadrzaj>
      <item>DAVORIN NEMEC, Po Lazami 122, Vrtojba punomoćnik sudionika u postupku BIMED-H d.o.o.</item>
    </izvorni_sadrzaj>
    <derivirana_varijabla naziv="DomainObject.Predmet.OstaliListFormatedWithAdress_1">
      <item>DAVORIN NEMEC, Po Lazami 122, Vrtojba punomoćnik sudionika u postupku BIMED-H d.o.o.</item>
    </derivirana_varijabla>
  </DomainObject.Predmet.OstaliListFormatedWithAdress>
  <DomainObject.Predmet.OstaliListFormatedWithAdressOIB>
    <izvorni_sadrzaj>
      <item>DAVORIN NEMEC, Po Lazami 122, Vrtojba punomoćnik sudionika u postupku BIMED-H d.o.o.</item>
    </izvorni_sadrzaj>
    <derivirana_varijabla naziv="DomainObject.Predmet.OstaliListFormatedWithAdressOIB_1">
      <item>DAVORIN NEMEC, Po Lazami 122, Vrtojba punomoćnik sudionika u postupku BIMED-H d.o.o.</item>
    </derivirana_varijabla>
  </DomainObject.Predmet.OstaliListFormatedWithAdressOIB>
  <DomainObject.Predmet.OstaliListNazivFormated>
    <izvorni_sadrzaj>
      <item>DAVORIN NEMEC</item>
    </izvorni_sadrzaj>
    <derivirana_varijabla naziv="DomainObject.Predmet.OstaliListNazivFormated_1">
      <item>DAVORIN NEMEC</item>
    </derivirana_varijabla>
  </DomainObject.Predmet.OstaliListNazivFormated>
  <DomainObject.Predmet.OstaliListNazivFormatedOIB>
    <izvorni_sadrzaj>
      <item>DAVORIN NEMEC</item>
    </izvorni_sadrzaj>
    <derivirana_varijabla naziv="DomainObject.Predmet.OstaliListNazivFormatedOIB_1">
      <item>DAVORIN NEMEC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BIMED-H d.o.o.</izvorni_sadrzaj>
    <derivirana_varijabla naziv="DomainObject.Predmet.ProtustrankaIDrugi_1">BIMED-H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BIMED-H d.o.o., OIB 46485505558, Savrščak 4, 10430 Samobor</izvorni_sadrzaj>
    <derivirana_varijabla naziv="DomainObject.Predmet.ProtustrankaIDrugiAdressOIB_1">BIMED-H d.o.o., OIB 46485505558, Savrščak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BIMED-H d.o.o.</item>
      <item>DAVORIN NEMEC</item>
    </izvorni_sadrzaj>
    <derivirana_varijabla naziv="DomainObject.Predmet.SudioniciListNaziv_1">
      <item>FINA Regionalni centar Zagreb</item>
      <item>BIMED-H d.o.o.</item>
      <item>DAVORIN NEMEC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BIMED-H d.o.o., OIB 46485505558, Savrščak 4,10430 Samobor</item>
      <item>DAVORIN NEMEC, Po Lazami 122,Vrtojba</item>
    </izvorni_sadrzaj>
    <derivirana_varijabla naziv="DomainObject.Predmet.SudioniciListAdressOIB_1">
      <item>FINA Regionalni centar Zagreb, OIB 85821130368, Trg svibanjskih žrtava 1995. br. 1,10000 Zagreb</item>
      <item>BIMED-H d.o.o., OIB 46485505558, Savrščak 4,10430 Samobor</item>
      <item>DAVORIN NEMEC, Po Lazami 122,Vrtojba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46485505558</item>
      <item>, OIB null</item>
    </izvorni_sadrzaj>
    <derivirana_varijabla naziv="DomainObject.Predmet.SudioniciListNazivOIB_1">
      <item>, OIB 85821130368</item>
      <item>, OIB 46485505558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1291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2016-02-23T14:01:00Z</dcterms:created>
  <dc:creator>ilukac</dc:creator>
  <cp:lastModifiedBy>Ksenija Nol</cp:lastModifiedBy>
  <cp:lastPrinted>2016-02-23T14:01:00Z</cp:lastPrinted>
  <dcterms:modified xmlns:xsi="http://www.w3.org/2001/XMLSchema-instance" xsi:type="dcterms:W3CDTF">2016-02-23T14:13:00Z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