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8e97" w14:paraId="b2d8e9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36A00">
        <w:t>798</w:t>
      </w:r>
      <w:r w:rsidR="001A2481" w:rsidRPr="000351DA">
        <w:t>/1</w:t>
      </w:r>
      <w:r w:rsidR="00436A00">
        <w:t>6</w:t>
      </w:r>
      <w:r w:rsidR="0024291D">
        <w:t>-</w:t>
      </w:r>
      <w:r w:rsidR="00F006FD">
        <w:t>16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42E6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436A00">
        <w:t>STOLARIJA BOJANIĆ j.d.o.o., Šibenik, Kralja Zvonimira 146, OIB: 03631271453</w:t>
      </w:r>
    </w:p>
    <w:p w:rsidRDefault="00FC495A" w:rsidP="00AC26FF" w:rsidR="00FC495A" w:rsidRPr="00AC26FF"/>
    <w:p w:rsidRDefault="00F75AF5" w:rsidP="002965A7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36A00">
        <w:t>STOLARIJA BOJANIĆ j.d.o.o., Šibenik</w:t>
      </w:r>
      <w:r w:rsidR="00B80E46">
        <w:t>.</w:t>
      </w:r>
    </w:p>
    <w:p w:rsidRDefault="00B80E46" w:rsidP="002965A7" w:rsidR="00B80E46" w:rsidRPr="00F75AF5">
      <w:pPr>
        <w:ind w:firstLine="708"/>
        <w:jc w:val="both"/>
      </w:pPr>
    </w:p>
    <w:p w:rsidRDefault="00F75AF5" w:rsidP="002965A7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13577B">
        <w:t>7.</w:t>
      </w:r>
      <w:r w:rsidR="00F006FD">
        <w:t xml:space="preserve">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>Za točnost otpravka-ovlašteni službenik:                                                     Sudac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5C3CF3" w:rsidP="005C3CF3" w:rsidR="005C3CF3">
      <w:r>
        <w:t>DNA:</w:t>
      </w:r>
    </w:p>
    <w:p w:rsidRDefault="005C3CF3" w:rsidP="005C3CF3" w:rsidR="005C3CF3">
      <w:pPr>
        <w:pStyle w:val="Odlomakpopisa"/>
        <w:numPr>
          <w:ilvl w:val="0"/>
          <w:numId w:val="1"/>
        </w:numPr>
      </w:pPr>
      <w:r>
        <w:t>Fina Šibenik  – putem e-oglasne ploče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3577B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965A7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3CF3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3C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7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77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77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77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3C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7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77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77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77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64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84</properties:Words>
  <properties:Characters>502</properties:Characters>
  <properties:Lines>32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2016-10-25T08:40:00Z</dcterms:created>
  <dc:creator>Administrator</dc:creator>
  <cp:lastModifiedBy>Martina Kalmeta</cp:lastModifiedBy>
  <cp:lastPrinted>2017-06-07T11:50:00Z</cp:lastPrinted>
  <dcterms:modified xmlns:xsi="http://www.w3.org/2001/XMLSchema-instance" xsi:type="dcterms:W3CDTF">2017-06-07T11:50:00Z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