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d067" w14:paraId="2fad067" w:rsidRDefault="00637444" w:rsidP="00637444" w:rsidR="00637444">
      <w:pPr>
        <w:jc w:val="right"/>
        <w15:collapsed w:val="false"/>
      </w:pPr>
      <w:bookmarkStart w:name="_GoBack" w:id="0"/>
      <w:bookmarkEnd w:id="0"/>
      <w:r>
        <w:t>Poslovni broj: 9 S</w:t>
      </w:r>
      <w:r w:rsidR="00DE5384">
        <w:t>t</w:t>
      </w:r>
      <w:r>
        <w:t>-</w:t>
      </w:r>
      <w:r w:rsidR="005D7B0E">
        <w:t>215</w:t>
      </w:r>
      <w:r w:rsidR="0081351D">
        <w:t>/</w:t>
      </w:r>
      <w:r w:rsidR="00774716">
        <w:t>20</w:t>
      </w:r>
      <w:r w:rsidR="0081351D">
        <w:t>15-</w:t>
      </w:r>
      <w:r w:rsidR="005D7B0E">
        <w:t>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5D7B0E" w:rsidP="00637444" w:rsidR="005D7B0E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Maji Valušnig,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37444">
        <w:t xml:space="preserve"> </w:t>
      </w:r>
      <w:r w:rsidR="005D7B0E">
        <w:t>Udruga dragovoljaca domovinskog rata Koprivničko-križevačke županije – PODRAVSKA UZDANICA 1991</w:t>
      </w:r>
      <w:r w:rsidR="00AF2C11">
        <w:t>,</w:t>
      </w:r>
      <w:r w:rsidR="00DE5384">
        <w:t xml:space="preserve"> </w:t>
      </w:r>
      <w:r w:rsidR="005D7B0E">
        <w:t xml:space="preserve">Koprivnica, Ante Starčevića 39, </w:t>
      </w:r>
      <w:r w:rsidR="00F10C2B">
        <w:t>OIB:</w:t>
      </w:r>
      <w:r w:rsidR="00EB56AA" w:rsidRPr="00EB56AA">
        <w:t xml:space="preserve"> </w:t>
      </w:r>
      <w:r w:rsidR="005D7B0E">
        <w:t>14393588885</w:t>
      </w:r>
      <w:r w:rsidR="00637444">
        <w:t xml:space="preserve">, dana </w:t>
      </w:r>
      <w:r w:rsidR="00EB56AA">
        <w:t>28</w:t>
      </w:r>
      <w:r w:rsidR="00637444">
        <w:t xml:space="preserve">. </w:t>
      </w:r>
      <w:r>
        <w:t>rujna</w:t>
      </w:r>
      <w:r w:rsidR="00637444">
        <w:t xml:space="preserve"> 201</w:t>
      </w:r>
      <w:r>
        <w:t>5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iznos evidentiranog duga dužnika </w:t>
      </w:r>
      <w:r w:rsidR="005D7B0E">
        <w:t>Udruga dragovoljaca domovinskog rata Koprivničko-križevačke županije – PODRAVSKA UZDANICA 1991, Koprivnica, Ante Starčevića 39, OIB:</w:t>
      </w:r>
      <w:r w:rsidR="005D7B0E" w:rsidRPr="00EB56AA">
        <w:t xml:space="preserve"> </w:t>
      </w:r>
      <w:r w:rsidR="005D7B0E">
        <w:t xml:space="preserve">14393588885 </w:t>
      </w:r>
      <w:r w:rsidR="00CB6C18">
        <w:t xml:space="preserve">iznosi </w:t>
      </w:r>
      <w:r w:rsidR="005D7B0E">
        <w:t>532.131,07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 w:rsidRPr="00E33B4F">
        <w:t>II</w:t>
      </w:r>
      <w:r w:rsidR="0081351D" w:rsidRPr="00E33B4F">
        <w:t>/</w:t>
      </w:r>
      <w:r w:rsidR="0081351D" w:rsidRPr="00E33B4F">
        <w:tab/>
      </w:r>
      <w:r w:rsidRPr="00E33B4F">
        <w:t xml:space="preserve"> P</w:t>
      </w:r>
      <w:r w:rsidR="00D60907" w:rsidRPr="00E33B4F">
        <w:t xml:space="preserve">oziva se </w:t>
      </w:r>
      <w:r w:rsidR="00E33B4F" w:rsidRPr="00E33B4F">
        <w:t>predsjednik udruge dužnika</w:t>
      </w:r>
      <w:r w:rsidR="00B57BF9" w:rsidRPr="00E33B4F">
        <w:t xml:space="preserve"> </w:t>
      </w:r>
      <w:r w:rsidR="00E33B4F" w:rsidRPr="00E33B4F">
        <w:t xml:space="preserve">Damir </w:t>
      </w:r>
      <w:proofErr w:type="spellStart"/>
      <w:r w:rsidR="00E33B4F" w:rsidRPr="00E33B4F">
        <w:t>Đurašin</w:t>
      </w:r>
      <w:proofErr w:type="spellEnd"/>
      <w:r w:rsidR="003B5997" w:rsidRPr="00E33B4F">
        <w:t xml:space="preserve"> </w:t>
      </w:r>
      <w:r w:rsidR="0081351D" w:rsidRPr="00E33B4F">
        <w:t xml:space="preserve">da u roku od petnaest </w:t>
      </w:r>
      <w:r w:rsidR="00D60907" w:rsidRPr="00E33B4F">
        <w:t>dana</w:t>
      </w:r>
      <w:r w:rsidR="005E111A" w:rsidRPr="00E33B4F">
        <w:t xml:space="preserve"> od </w:t>
      </w:r>
      <w:r w:rsidR="005E111A">
        <w:t>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E33B4F">
        <w:t xml:space="preserve">predsjednike udruge </w:t>
      </w:r>
      <w:r w:rsidR="00CB6C18">
        <w:t>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 xml:space="preserve">ko ni jedan vjerovnik u roku od 45 dana od objave oglasa ovog poziva ne predloži otvaranje stečajnog postupka,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3B5997">
        <w:t>,</w:t>
      </w:r>
      <w:r>
        <w:t xml:space="preserve"> </w:t>
      </w:r>
      <w:r w:rsidR="00EB56AA">
        <w:t>28</w:t>
      </w:r>
      <w:r>
        <w:t>. rujna 2015.</w:t>
      </w: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74716">
        <w:t>Stečajni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74716">
        <w:tab/>
      </w:r>
      <w:r>
        <w:t>Maja Valušnig</w:t>
      </w:r>
    </w:p>
    <w:sectPr w:rsidSect="001159F0" w:rsidR="001159F0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3B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B3972"/>
    <w:rsid w:val="005D0289"/>
    <w:rsid w:val="005D7B0E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449BA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F2C11"/>
    <w:rsid w:val="00B26931"/>
    <w:rsid w:val="00B34567"/>
    <w:rsid w:val="00B57BF9"/>
    <w:rsid w:val="00B62791"/>
    <w:rsid w:val="00B97476"/>
    <w:rsid w:val="00BA0E8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373D"/>
    <w:rsid w:val="00E33B4F"/>
    <w:rsid w:val="00E72541"/>
    <w:rsid w:val="00E82B62"/>
    <w:rsid w:val="00EA5D61"/>
    <w:rsid w:val="00EB56AA"/>
    <w:rsid w:val="00EF0806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4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9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9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9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9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4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9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9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9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9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St-215/2015</izvorni_sadrzaj>
    <derivirana_varijabla naziv="DomainObject.Predmet.OznakaBroj_1">St-215/2015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dragovoljaca Domovinskog rata Koprivničko-križevačke županie - Podravska uzdanica 1991</izvorni_sadrzaj>
    <derivirana_varijabla naziv="DomainObject.Predmet.ProtustrankaFormated_1">  Udruga dragovoljaca Domovinskog rata Koprivničko-križevačke županie - Podravska uzdanica 1991</derivirana_varijabla>
  </DomainObject.Predmet.ProtustrankaFormated>
  <DomainObject.Predmet.ProtustrankaFormatedOIB>
    <izvorni_sadrzaj>  Udruga dragovoljaca Domovinskog rata Koprivničko-križevačke županie - Podravska uzdanica 1991, OIB 14393588885</izvorni_sadrzaj>
    <derivirana_varijabla naziv="DomainObject.Predmet.ProtustrankaFormatedOIB_1">  Udruga dragovoljaca Domovinskog rata Koprivničko-križevačke županie - Podravska uzdanica 1991, OIB 14393588885</derivirana_varijabla>
  </DomainObject.Predmet.ProtustrankaFormatedOIB>
  <DomainObject.Predmet.ProtustrankaFormatedWithAdress>
    <izvorni_sadrzaj> Udruga dragovoljaca Domovinskog rata Koprivničko-križevačke županie - Podravska uzdanica 1991, Ante Starčevića 39, 48000 Koprivnica</izvorni_sadrzaj>
    <derivirana_varijabla naziv="DomainObject.Predmet.ProtustrankaFormatedWithAdress_1"> Udruga dragovoljaca Domovinskog rata Koprivničko-križevačke županie - Podravska uzdanica 1991, Ante Starčevića 39, 48000 Koprivnica</derivirana_varijabla>
  </DomainObject.Predmet.ProtustrankaFormatedWithAdress>
  <DomainObject.Predmet.ProtustrankaFormatedWithAdressOIB>
    <izvorni_sadrzaj> Udruga dragovoljaca Domovinskog rata Koprivničko-križevačke županie - Podravska uzdanica 1991, OIB 14393588885, Ante Starčevića 39, 48000 Koprivnica</izvorni_sadrzaj>
    <derivirana_varijabla naziv="DomainObject.Predmet.ProtustrankaFormatedWithAdressOIB_1"> Udruga dragovoljaca Domovinskog rata Koprivničko-križevačke županie - Podravska uzdanica 1991, OIB 14393588885, Ante Starčevića 39, 48000 Koprivnica</derivirana_varijabla>
  </DomainObject.Predmet.ProtustrankaFormatedWithAdressOIB>
  <DomainObject.Predmet.ProtustrankaWithAdress>
    <izvorni_sadrzaj>Udruga dragovoljaca Domovinskog rata Koprivničko-križevačke županie - Podravska uzdanica 1991 Ante Starčevića 39, 48000 Koprivnica</izvorni_sadrzaj>
    <derivirana_varijabla naziv="DomainObject.Predmet.ProtustrankaWithAdress_1">Udruga dragovoljaca Domovinskog rata Koprivničko-križevačke županie - Podravska uzdanica 1991 Ante Starčevića 39, 48000 Koprivnica</derivirana_varijabla>
  </DomainObject.Predmet.ProtustrankaWithAdress>
  <DomainObject.Predmet.ProtustrankaWithAdressOIB>
    <izvorni_sadrzaj>Udruga dragovoljaca Domovinskog rata Koprivničko-križevačke županie - Podravska uzdanica 1991, OIB 14393588885, Ante Starčevića 39, 48000 Koprivnica</izvorni_sadrzaj>
    <derivirana_varijabla naziv="DomainObject.Predmet.ProtustrankaWithAdressOIB_1">Udruga dragovoljaca Domovinskog rata Koprivničko-križevačke županie - Podravska uzdanica 1991, OIB 14393588885, Ante Starčevića 39, 48000 Koprivnica</derivirana_varijabla>
  </DomainObject.Predmet.ProtustrankaWithAdressOIB>
  <DomainObject.Predmet.ProtustrankaNazivFormated>
    <izvorni_sadrzaj>Udruga dragovoljaca Domovinskog rata Koprivničko-križevačke županie - Podravska uzdanica 1991</izvorni_sadrzaj>
    <derivirana_varijabla naziv="DomainObject.Predmet.ProtustrankaNazivFormated_1">Udruga dragovoljaca Domovinskog rata Koprivničko-križevačke županie - Podravska uzdanica 1991</derivirana_varijabla>
  </DomainObject.Predmet.ProtustrankaNazivFormated>
  <DomainObject.Predmet.ProtustrankaNazivFormatedOIB>
    <izvorni_sadrzaj>Udruga dragovoljaca Domovinskog rata Koprivničko-križevačke županie - Podravska uzdanica 1991, OIB 14393588885</izvorni_sadrzaj>
    <derivirana_varijabla naziv="DomainObject.Predmet.ProtustrankaNazivFormatedOIB_1">Udruga dragovoljaca Domovinskog rata Koprivničko-križevačke županie - Podravska uzdanica 1991, OIB 14393588885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532131.07</izvorni_sadrzaj>
    <derivirana_varijabla naziv="DomainObject.Predmet.TrenutnaVrijednost_1">532131.07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Udruga dragovoljaca Domovinskog rata Koprivničko-križevačke županie - Podravska uzdanica 1991</item>
    </izvorni_sadrzaj>
    <derivirana_varijabla naziv="DomainObject.Predmet.ProtuStrankaListFormated_1">
      <item>Udruga dragovoljaca Domovinskog rata Koprivničko-križevačke županie - Podravska uzdanica 1991</item>
    </derivirana_varijabla>
  </DomainObject.Predmet.ProtuStrankaListFormated>
  <DomainObject.Predmet.ProtuStrankaListFormatedOIB>
    <izvorni_sadrzaj>
      <item>Udruga dragovoljaca Domovinskog rata Koprivničko-križevačke županie - Podravska uzdanica 1991, OIB 14393588885</item>
    </izvorni_sadrzaj>
    <derivirana_varijabla naziv="DomainObject.Predmet.ProtuStrankaListFormatedOIB_1">
      <item>Udruga dragovoljaca Domovinskog rata Koprivničko-križevačke županie - Podravska uzdanica 1991, OIB 14393588885</item>
    </derivirana_varijabla>
  </DomainObject.Predmet.ProtuStrankaListFormatedOIB>
  <DomainObject.Predmet.ProtuStrankaListFormatedWithAdress>
    <izvorni_sadrzaj>
      <item>Udruga dragovoljaca Domovinskog rata Koprivničko-križevačke županie - Podravska uzdanica 1991, Ante Starčevića 39, 48000 Koprivnica</item>
    </izvorni_sadrzaj>
    <derivirana_varijabla naziv="DomainObject.Predmet.ProtuStrankaListFormatedWithAdress_1">
      <item>Udruga dragovoljaca Domovinskog rata Koprivničko-križevačke županie - Podravska uzdanica 1991, Ante Starčevića 39, 48000 Koprivnica</item>
    </derivirana_varijabla>
  </DomainObject.Predmet.ProtuStrankaListFormatedWithAdress>
  <DomainObject.Predmet.ProtuStrankaListFormatedWithAdressOIB>
    <izvorni_sadrzaj>
      <item>Udruga dragovoljaca Domovinskog rata Koprivničko-križevačke županie - Podravska uzdanica 1991, OIB 14393588885, Ante Starčevića 39, 48000 Koprivnica</item>
    </izvorni_sadrzaj>
    <derivirana_varijabla naziv="DomainObject.Predmet.ProtuStrankaListFormatedWithAdressOIB_1">
      <item>Udruga dragovoljaca Domovinskog rata Koprivničko-križevačke županie - Podravska uzdanica 1991, OIB 14393588885, Ante Starčevića 39, 48000 Koprivnica</item>
    </derivirana_varijabla>
  </DomainObject.Predmet.ProtuStrankaListFormatedWithAdressOIB>
  <DomainObject.Predmet.ProtuStrankaListNazivFormated>
    <izvorni_sadrzaj>
      <item>Udruga dragovoljaca Domovinskog rata Koprivničko-križevačke županie - Podravska uzdanica 1991</item>
    </izvorni_sadrzaj>
    <derivirana_varijabla naziv="DomainObject.Predmet.ProtuStrankaListNazivFormated_1">
      <item>Udruga dragovoljaca Domovinskog rata Koprivničko-križevačke županie - Podravska uzdanica 1991</item>
    </derivirana_varijabla>
  </DomainObject.Predmet.ProtuStrankaListNazivFormated>
  <DomainObject.Predmet.ProtuStrankaListNazivFormatedOIB>
    <izvorni_sadrzaj>
      <item>Udruga dragovoljaca Domovinskog rata Koprivničko-križevačke županie - Podravska uzdanica 1991, OIB 14393588885</item>
    </izvorni_sadrzaj>
    <derivirana_varijabla naziv="DomainObject.Predmet.ProtuStrankaListNazivFormatedOIB_1">
      <item>Udruga dragovoljaca Domovinskog rata Koprivničko-križevačke županie - Podravska uzdanica 1991, OIB 14393588885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Udruga dragovoljaca Domovinskog rata Koprivničko-križevačke županie - Podravska uzdanica 1991</izvorni_sadrzaj>
    <derivirana_varijabla naziv="DomainObject.Predmet.ProtustrankaIDrugi_1">Udruga dragovoljaca Domovinskog rata Koprivničko-križevačke županie - Podravska uzdanica 1991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Udruga dragovoljaca Domovinskog rata Koprivničko-križevačke županie - Podravska uzdanica 1991, OIB 14393588885, Ante Starčevića 39, 48000 Koprivnica</izvorni_sadrzaj>
    <derivirana_varijabla naziv="DomainObject.Predmet.ProtustrankaIDrugiAdressOIB_1">Udruga dragovoljaca Domovinskog rata Koprivničko-križevačke županie - Podravska uzdanica 1991, OIB 14393588885, Ante Starčevića 39,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Udruga dragovoljaca Domovinskog rata Koprivničko-križevačke županie - Podravska uzdanica 1991</item>
      <item>e-Oglasna ploča</item>
    </izvorni_sadrzaj>
    <derivirana_varijabla naziv="DomainObject.Predmet.SudioniciListNaziv_1">
      <item>Financijska agencija, Regionalni centar Zagreb, Podružnica Varaždin</item>
      <item>Udruga dragovoljaca Domovinskog rata Koprivničko-križevačke županie - Podravska uzdanica 1991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Udruga dragovoljaca Domovinskog rata Koprivničko-križevačke županie - Podravska uzdanica 1991, OIB 14393588885, Ante Starčevića 39,48000 Koprivnica</item>
      <item>e-Oglasna ploča</item>
    </izvorni_sadrzaj>
    <derivirana_varijabla naziv="DomainObject.Predmet.SudioniciListAdressOIB_1">
      <item>Financijska agencija, Regionalni centar Zagreb, Podružnica Varaždin, A. Cesarca 2,42000 Varaždin</item>
      <item>Udruga dragovoljaca Domovinskog rata Koprivničko-križevačke županie - Podravska uzdanica 1991, OIB 14393588885, Ante Starčevića 39,48000 Koprivnica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14393588885</item>
      <item>, OIB null</item>
    </izvorni_sadrzaj>
    <derivirana_varijabla naziv="DomainObject.Predmet.SudioniciListNazivOIB_1">
      <item>, OIB null</item>
      <item>, OIB 14393588885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1F231-F63A-4150-A7D6-013ADD569A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353</properties:Words>
  <properties:Characters>1965</properties:Characters>
  <properties:Lines>47</properties:Lines>
  <properties:Paragraphs>14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2015-09-28T11:18:00Z</dcterms:created>
  <dc:creator>Ljubica Makovec</dc:creator>
  <cp:lastModifiedBy>Nevenka Vuković</cp:lastModifiedBy>
  <cp:lastPrinted>2015-09-28T12:02:00Z</cp:lastPrinted>
  <dcterms:modified xmlns:xsi="http://www.w3.org/2001/XMLSchema-instance" xsi:type="dcterms:W3CDTF">2015-09-28T12:03:00Z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