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55ed" w14:paraId="c1055ed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B23E32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455861" w:rsidP="00455861" w:rsidR="00455861" w:rsidRPr="00BF2229">
      <w:pPr>
        <w:jc w:val="right"/>
        <w:rPr>
          <w:lang w:val="pt-BR"/>
        </w:rPr>
      </w:pP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363937" w:rsidP="00363937" w:rsidR="00363937">
      <w:pPr>
        <w:ind w:firstLine="708"/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>
        <w:t>MERKUR-HRVATSKA d.o.o. – u stečaju,</w:t>
      </w:r>
      <w:r w:rsidRPr="00355EA3">
        <w:t xml:space="preserve"> Sesvete (Grad Zagreb), Ivana Keleka 18/A, OIB: 22660999705, MBS: 080111925</w:t>
      </w:r>
      <w:r w:rsidRPr="000D7E78">
        <w:t>,</w:t>
      </w:r>
      <w:r w:rsidRPr="000D7E78">
        <w:rPr>
          <w:lang w:val="pt-BR"/>
        </w:rPr>
        <w:t xml:space="preserve"> dana </w:t>
      </w:r>
      <w:r>
        <w:rPr>
          <w:lang w:val="pt-BR"/>
        </w:rPr>
        <w:t>16</w:t>
      </w:r>
      <w:r w:rsidRPr="000D7E78">
        <w:rPr>
          <w:lang w:val="pt-BR"/>
        </w:rPr>
        <w:t>.</w:t>
      </w:r>
      <w:r>
        <w:rPr>
          <w:lang w:val="pt-BR"/>
        </w:rPr>
        <w:t xml:space="preserve"> veljače</w:t>
      </w:r>
      <w:r w:rsidRPr="000D7E78">
        <w:rPr>
          <w:lang w:val="pt-BR"/>
        </w:rPr>
        <w:t xml:space="preserve"> 201</w:t>
      </w:r>
      <w:r>
        <w:rPr>
          <w:lang w:val="pt-BR"/>
        </w:rPr>
        <w:t>8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 w:rsidRPr="00841B03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841B03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841B03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841B03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F21090">
        <w:rPr>
          <w:rFonts w:hAnsi="Times New Roman" w:ascii="Times New Roman"/>
          <w:color w:val="auto"/>
          <w:szCs w:val="24"/>
        </w:rPr>
        <w:t>18</w:t>
      </w:r>
      <w:r w:rsidR="00C971EC">
        <w:rPr>
          <w:rFonts w:hAnsi="Times New Roman" w:ascii="Times New Roman"/>
          <w:color w:val="auto"/>
          <w:szCs w:val="24"/>
        </w:rPr>
        <w:t>.</w:t>
      </w:r>
      <w:r w:rsidR="00F21090">
        <w:rPr>
          <w:rFonts w:hAnsi="Times New Roman" w:ascii="Times New Roman"/>
          <w:color w:val="auto"/>
          <w:szCs w:val="24"/>
        </w:rPr>
        <w:t xml:space="preserve"> travnja</w:t>
      </w:r>
      <w:r w:rsidR="00C971EC">
        <w:rPr>
          <w:rFonts w:hAnsi="Times New Roman" w:ascii="Times New Roman"/>
          <w:color w:val="auto"/>
          <w:szCs w:val="24"/>
        </w:rPr>
        <w:t xml:space="preserve"> 201</w:t>
      </w:r>
      <w:r w:rsidR="00F21090">
        <w:rPr>
          <w:rFonts w:hAnsi="Times New Roman" w:ascii="Times New Roman"/>
          <w:color w:val="auto"/>
          <w:szCs w:val="24"/>
        </w:rPr>
        <w:t>8</w:t>
      </w:r>
      <w:r w:rsidR="00C971EC">
        <w:rPr>
          <w:rFonts w:hAnsi="Times New Roman" w:ascii="Times New Roman"/>
          <w:color w:val="auto"/>
          <w:szCs w:val="24"/>
        </w:rPr>
        <w:t>. u 1</w:t>
      </w:r>
      <w:r w:rsidR="00F21090">
        <w:rPr>
          <w:rFonts w:hAnsi="Times New Roman" w:ascii="Times New Roman"/>
          <w:color w:val="auto"/>
          <w:szCs w:val="24"/>
        </w:rPr>
        <w:t>1</w:t>
      </w:r>
      <w:r w:rsidR="00C971EC">
        <w:rPr>
          <w:rFonts w:hAnsi="Times New Roman" w:ascii="Times New Roman"/>
          <w:color w:val="auto"/>
          <w:szCs w:val="24"/>
        </w:rPr>
        <w:t>,</w:t>
      </w:r>
      <w:r w:rsidR="00F21090">
        <w:rPr>
          <w:rFonts w:hAnsi="Times New Roman" w:ascii="Times New Roman"/>
          <w:color w:val="auto"/>
          <w:szCs w:val="24"/>
        </w:rPr>
        <w:t>30</w:t>
      </w:r>
      <w:r w:rsidR="00C971EC">
        <w:rPr>
          <w:rFonts w:hAnsi="Times New Roman" w:ascii="Times New Roman"/>
          <w:color w:val="auto"/>
          <w:szCs w:val="24"/>
        </w:rPr>
        <w:t xml:space="preserve"> 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 w:rsidRPr="00841B03">
      <w:pPr>
        <w:jc w:val="center"/>
      </w:pPr>
      <w:r w:rsidRPr="00841B03"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F21090">
        <w:t>8</w:t>
      </w:r>
      <w:r w:rsidR="006C2557">
        <w:t>2</w:t>
      </w:r>
      <w:r>
        <w:t>/II.</w:t>
      </w:r>
    </w:p>
    <w:p w:rsidRDefault="00D4566E" w:rsidP="00D4566E" w:rsidR="00953DF9">
      <w:pPr>
        <w:jc w:val="both"/>
      </w:pPr>
      <w:r>
        <w:tab/>
      </w:r>
      <w:r w:rsidR="00953DF9">
        <w:t>II Nalaže se stečajnom upravitelju javno</w:t>
      </w:r>
      <w:r w:rsidR="00C869FC">
        <w:t>,</w:t>
      </w:r>
      <w:r w:rsidR="00953DF9">
        <w:t xml:space="preserve"> </w:t>
      </w:r>
      <w:r w:rsidR="00772C18">
        <w:t>n</w:t>
      </w:r>
      <w:r w:rsidR="00A031C6">
        <w:t>a e-oglasnoj ploči suda</w:t>
      </w:r>
      <w:r w:rsidR="00772C18">
        <w:t>,</w:t>
      </w:r>
      <w:r w:rsidR="00A031C6">
        <w:t xml:space="preserve"> </w:t>
      </w:r>
      <w:r w:rsidR="00953DF9">
        <w:t xml:space="preserve">objaviti 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F21090">
        <w:t>26</w:t>
      </w:r>
      <w:r w:rsidR="0047320A">
        <w:t>.</w:t>
      </w:r>
      <w:r w:rsidR="00F21090">
        <w:t xml:space="preserve"> </w:t>
      </w:r>
      <w:r w:rsidR="0047320A">
        <w:t>siječnja</w:t>
      </w:r>
      <w:r w:rsidR="006C2557">
        <w:t xml:space="preserve"> 201</w:t>
      </w:r>
      <w:r w:rsidR="00F21090">
        <w:t>8</w:t>
      </w:r>
      <w:r w:rsidR="006C2557">
        <w:t>.</w:t>
      </w:r>
      <w:r w:rsidR="00CA134C">
        <w:t xml:space="preserve"> stečajni je upravitelj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 xml:space="preserve">, </w:t>
      </w:r>
      <w:r>
        <w:t xml:space="preserve"> a temeljem članka 192. stavak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lastRenderedPageBreak/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8C011C" w:rsidRPr="005D23CA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363937">
        <w:t>16</w:t>
      </w:r>
      <w:r w:rsidR="0047320A">
        <w:t>.</w:t>
      </w:r>
      <w:r w:rsidR="00363937">
        <w:t xml:space="preserve"> </w:t>
      </w:r>
      <w:r w:rsidR="0047320A">
        <w:t>veljače</w:t>
      </w:r>
      <w:r w:rsidR="0027775F">
        <w:t xml:space="preserve"> </w:t>
      </w:r>
      <w:r w:rsidR="00D4566E">
        <w:t>201</w:t>
      </w:r>
      <w:r w:rsidR="00363937">
        <w:t>8.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841B03" w:rsidP="00E91121" w:rsidR="00841B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41B03" w:rsidP="00E91121" w:rsidR="00841B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41B03" w:rsidP="00E91121" w:rsidR="00841B0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41B03" w:rsidP="00E91121" w:rsidR="00841B0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41B03" w:rsidP="00E91121" w:rsidR="00841B0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41B03" w:rsidP="00841B03" w:rsidR="00841B0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059C7" w:rsidP="00841B03" w:rsidR="00C059C7">
      <w:pPr>
        <w:ind w:left="4956"/>
        <w:jc w:val="both"/>
      </w:pP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4E566A" w:rsidP="008D1DD1" w:rsidR="004E566A" w:rsidRPr="005D23CA"/>
    <w:p w:rsidRDefault="00C24CE1" w:rsidP="00370380" w:rsidR="00C24CE1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841B03" w:rsidP="004E2F55" w:rsidR="00841B03"/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5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63937" w:rsidP="00363937" w:rsidR="007038ED">
    <w:pPr>
      <w:pStyle w:val="Zaglavlje"/>
      <w:jc w:val="right"/>
    </w:pPr>
    <w:smartTag w:element="metricconverter" w:uri="urn:schemas-microsoft-com:office:smarttags">
      <w:smartTagPr>
        <w:attr w:val="72 St" w:name="ProductID"/>
      </w:smartTagPr>
      <w:r w:rsidRPr="002F67E5">
        <w:t>72 St</w:t>
      </w:r>
    </w:smartTag>
    <w:r w:rsidRPr="002F67E5">
      <w:t xml:space="preserve"> -</w:t>
    </w:r>
    <w:r>
      <w:t>246/2015</w:t>
    </w:r>
    <w:r w:rsidR="00841B03">
      <w:t>-124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63937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4C87"/>
    <w:rsid w:val="00841B03"/>
    <w:rsid w:val="008558F8"/>
    <w:rsid w:val="00855C48"/>
    <w:rsid w:val="0086171F"/>
    <w:rsid w:val="00863AA6"/>
    <w:rsid w:val="008744BE"/>
    <w:rsid w:val="008839D7"/>
    <w:rsid w:val="00892FC4"/>
    <w:rsid w:val="008975AC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B05B9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D3D20"/>
    <w:rsid w:val="00C059C7"/>
    <w:rsid w:val="00C13A9F"/>
    <w:rsid w:val="00C13B6B"/>
    <w:rsid w:val="00C170C1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973A8"/>
    <w:rsid w:val="00EE3CE2"/>
    <w:rsid w:val="00F04123"/>
    <w:rsid w:val="00F147FB"/>
    <w:rsid w:val="00F21090"/>
    <w:rsid w:val="00F22439"/>
    <w:rsid w:val="00F23789"/>
    <w:rsid w:val="00F33C40"/>
    <w:rsid w:val="00F41208"/>
    <w:rsid w:val="00F50B10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841B0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975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5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5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5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5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841B0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97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5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MERKUR-HRVATSKA d.o.o. za trgovinu i usluge</izvorni_sadrzaj>
    <derivirana_varijabla naziv="DomainObject.Predmet.ProtustrankaFormated_1">  MERKUR-HRVATSKA d.o.o. za trgovinu i usluge</derivirana_varijabla>
  </DomainObject.Predmet.ProtustrankaFormated>
  <DomainObject.Predmet.ProtustrankaFormatedOIB>
    <izvorni_sadrzaj>  MERKUR-HRVATSKA d.o.o. za trgovinu i usluge, OIB 22660999705</izvorni_sadrzaj>
    <derivirana_varijabla naziv="DomainObject.Predmet.ProtustrankaFormatedOIB_1">  MERKUR-HRVATSKA d.o.o. za trgovinu i usluge, OIB 22660999705</derivirana_varijabla>
  </DomainObject.Predmet.ProtustrankaFormatedOIB>
  <DomainObject.Predmet.ProtustrankaFormatedWithAdress>
    <izvorni_sadrzaj> MERKUR-HRVATSKA d.o.o. za trgovinu i usluge, Ivana Keleka 18/A, 10360 Sesvete</izvorni_sadrzaj>
    <derivirana_varijabla naziv="DomainObject.Predmet.ProtustrankaFormatedWithAdress_1"> MERKUR-HRVATSKA d.o.o. za trgovinu i usluge, Ivana Keleka 18/A, 10360 Sesvete</derivirana_varijabla>
  </DomainObject.Predmet.ProtustrankaFormatedWithAdress>
  <DomainObject.Predmet.ProtustrankaFormatedWithAdressOIB>
    <izvorni_sadrzaj> MERKUR-HRVATSKA d.o.o. za trgovinu i usluge, OIB 22660999705, Ivana Keleka 18/A, 10360 Sesvete</izvorni_sadrzaj>
    <derivirana_varijabla naziv="DomainObject.Predmet.ProtustrankaFormatedWithAdressOIB_1"> MERKUR-HRVATSKA d.o.o. za trgovinu i usluge, OIB 22660999705, Ivana Keleka 18/A, 10360 Sesvete</derivirana_varijabla>
  </DomainObject.Predmet.ProtustrankaFormatedWithAdressOIB>
  <DomainObject.Predmet.ProtustrankaWithAdress>
    <izvorni_sadrzaj>MERKUR-HRVATSKA d.o.o. za trgovinu i usluge Ivana Keleka 18/A, 10360 Sesvete</izvorni_sadrzaj>
    <derivirana_varijabla naziv="DomainObject.Predmet.ProtustrankaWithAdress_1">MERKUR-HRVATSKA d.o.o. za trgovinu i usluge Ivana Keleka 18/A, 10360 Sesvete</derivirana_varijabla>
  </DomainObject.Predmet.ProtustrankaWithAdress>
  <DomainObject.Predmet.ProtustrankaWithAdressOIB>
    <izvorni_sadrzaj>MERKUR-HRVATSKA d.o.o. za trgovinu i usluge, OIB 22660999705, Ivana Keleka 18/A, 10360 Sesvete</izvorni_sadrzaj>
    <derivirana_varijabla naziv="DomainObject.Predmet.ProtustrankaWithAdressOIB_1">MERKUR-HRVATSKA d.o.o. za trgovinu i usluge, OIB 22660999705, Ivana Keleka 18/A, 10360 Sesvete</derivirana_varijabla>
  </DomainObject.Predmet.ProtustrankaWithAdressOIB>
  <DomainObject.Predmet.ProtustrankaNazivFormated>
    <izvorni_sadrzaj>MERKUR-HRVATSKA d.o.o. za trgovinu i usluge</izvorni_sadrzaj>
    <derivirana_varijabla naziv="DomainObject.Predmet.ProtustrankaNazivFormated_1">MERKUR-HRVATSKA d.o.o. za trgovinu i usluge</derivirana_varijabla>
  </DomainObject.Predmet.ProtustrankaNazivFormated>
  <DomainObject.Predmet.ProtustrankaNazivFormatedOIB>
    <izvorni_sadrzaj>MERKUR-HRVATSKA d.o.o. za trgovinu i usluge, OIB 22660999705</izvorni_sadrzaj>
    <derivirana_varijabla naziv="DomainObject.Predmet.ProtustrankaNazivFormatedOIB_1">MERKUR-HRVATSKA d.o.o. za trgovinu i usluge, OIB 22660999705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MERKUR-HRVATSKA d.o.o. za trgovinu i usluge</item>
    </izvorni_sadrzaj>
    <derivirana_varijabla naziv="DomainObject.Predmet.ProtuStrankaListFormated_1">
      <item>MERKUR-HRVATSKA d.o.o. za trgovinu i usluge</item>
    </derivirana_varijabla>
  </DomainObject.Predmet.ProtuStrankaListFormated>
  <DomainObject.Predmet.ProtuStrankaListFormatedOIB>
    <izvorni_sadrzaj>
      <item>MERKUR-HRVATSKA d.o.o. za trgovinu i usluge, OIB 22660999705</item>
    </izvorni_sadrzaj>
    <derivirana_varijabla naziv="DomainObject.Predmet.ProtuStrankaListFormatedOIB_1">
      <item>MERKUR-HRVATSKA d.o.o. za trgovinu i usluge, OIB 22660999705</item>
    </derivirana_varijabla>
  </DomainObject.Predmet.ProtuStrankaListFormatedOIB>
  <DomainObject.Predmet.ProtuStrankaListFormatedWithAdress>
    <izvorni_sadrzaj>
      <item>MERKUR-HRVATSKA d.o.o. za trgovinu i usluge, Ivana Keleka 18/A, 10360 Sesvete</item>
    </izvorni_sadrzaj>
    <derivirana_varijabla naziv="DomainObject.Predmet.ProtuStrankaListFormatedWithAdress_1">
      <item>MERKUR-HRVATSKA d.o.o. za trgovinu i usluge, Ivana Keleka 18/A, 10360 Sesvete</item>
    </derivirana_varijabla>
  </DomainObject.Predmet.ProtuStrankaListFormatedWithAdress>
  <DomainObject.Predmet.ProtuStrankaListFormatedWithAdressOIB>
    <izvorni_sadrzaj>
      <item>MERKUR-HRVATSKA d.o.o. za trgovinu i usluge, OIB 22660999705, Ivana Keleka 18/A, 10360 Sesvete</item>
    </izvorni_sadrzaj>
    <derivirana_varijabla naziv="DomainObject.Predmet.ProtuStrankaListFormatedWithAdressOIB_1">
      <item>MERKUR-HRVATSKA d.o.o. za trgovinu i usluge, OIB 22660999705, Ivana Keleka 18/A, 10360 Sesvete</item>
    </derivirana_varijabla>
  </DomainObject.Predmet.ProtuStrankaListFormatedWithAdressOIB>
  <DomainObject.Predmet.ProtuStrankaListNazivFormated>
    <izvorni_sadrzaj>
      <item>MERKUR-HRVATSKA d.o.o. za trgovinu i usluge</item>
    </izvorni_sadrzaj>
    <derivirana_varijabla naziv="DomainObject.Predmet.ProtuStrankaListNazivFormated_1">
      <item>MERKUR-HRVATSKA d.o.o. za trgovinu i usluge</item>
    </derivirana_varijabla>
  </DomainObject.Predmet.ProtuStrankaListNazivFormated>
  <DomainObject.Predmet.ProtuStrankaListNazivFormatedOIB>
    <izvorni_sadrzaj>
      <item>MERKUR-HRVATSKA d.o.o. za trgovinu i usluge, OIB 22660999705</item>
    </izvorni_sadrzaj>
    <derivirana_varijabla naziv="DomainObject.Predmet.ProtuStrankaListNazivFormatedOIB_1">
      <item>MERKUR-HRVATSKA d.o.o. za trgovinu i usluge, OIB 22660999705</item>
    </derivirana_varijabla>
  </DomainObject.Predmet.ProtuStrankaListNazivFormatedOIB>
  <DomainObject.Predmet.OstaliList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Formated>
  <DomainObject.Predmet.OstaliList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FormatedOIB>
  <DomainObject.Predmet.OstaliListFormatedWithAdress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izvorni_sadrzaj>
    <derivirana_varijabla naziv="DomainObject.Predmet.OstaliListFormatedWithAdress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Domagojeva 18, Zagreb</item>
      <item>Tomislav Orehovec, Ulica Tadije Smičiklasa 18, 10000 Zagreb</item>
      <item>Krešo Šulj, Ulica Ivana Žbulja 15, 40320 Sveta Marija</item>
      <item>OD Vidović &amp; Vidović, Kratka 2/I, 42000 Varaždin</item>
      <item>PEWA d.o.o. u stečaju, Ravenska 8, 52100 Pula</item>
      <item>Jasmina Lichtenberg, steč. uprav., Ravenska 8, 52100 Pula</item>
      <item>MEĐIMURSKE VODE, Matice hrvatske 10, 40000 Čakovec</item>
      <item>Lidija Sitar - Novak, Frankopanska 49, 40315 Mursko Središće</item>
      <item>Rajka Grcić, Ul. Ladislava Šabana 30, 10360 Sesvete</item>
      <item>GRAD RIJEKA,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Radnička cesta 80, 10000 Zagreb</item>
      <item>VIDOVIĆ &amp; VIDOVIĆ, odvjetničko društvo, Kratka ulica 2/I, 42000 Varaždin</item>
      <item>Kruno Turković, Mostečka 16, 42204 Turčin</item>
      <item>IVAN KUBANOVIĆ, Gandhijeva 7, 10000 Zagreb</item>
      <item>1. Sanja Topolovac, Jasenovačka Ulica 16, 10000 Zagreb</item>
      <item>2. Katarina Stopić, Ulica Roberta Močiljanina 5, 10000 Zagreb</item>
      <item>3. Sanja Kučko, Podjezerska Ulica 10, 10362 Planina Gornja</item>
      <item>4. Ivana Brzuhalski Horvat, Kolodvorska Ulica 3, 40000 Čakovec</item>
      <item>5. Ignac Pasanec, Ulica Hrvatskog Proljeća 43, 10000 Zagreb</item>
      <item>6. Dalibor Cetina, Ulica Monte Paradiso 30, 52100 Pula</item>
      <item>7. Tatjana Fanuko, Bunarska Cesta 13, 52100 Pula</item>
      <item>8. Destri Ferčec, Vintijan 59, 52100 Vintijan</item>
      <item>9. Kristian Frančula, Ul. Bože Gumpca 32, 52100 Pula</item>
      <item>10. Alja Kolenc Gotal, Paduljski Put 19, 52100 Pula</item>
      <item>11.Tihana Pavlićević, Carlijeva Ulica 39, 52100 Pula</item>
      <item>12. Darko Kocijan, Savska Ulica 25, 10361 Sop</item>
      <item>13. Dario Bajzek, Ulica Ivana Pl. Zajca 15, 40000 Čakovec</item>
      <item>14. Ivana Babić, Ulica Jakova Gotovca 5, 10360 Sesvete</item>
      <item>15. Stjepan Babić, Sesvetska Ulica 37, 10362 Planina Gornja</item>
      <item>16. Blanka Baković, Stjepana Horvatića 1, 10360 Ivanja Reka</item>
      <item>17. Krunoslav Baković, Cvjetna Ulica 8, 10362 Paruževina</item>
      <item>18. Željko Baković, Ulica Josipa Kozarca 100, 44322 Lipovljani</item>
      <item>19. Kristina Čižmešija, Ćirilometodska Ulica 22, 10430 Samobor</item>
      <item>20. Blaženko Dujmenović, Vinogradska Ulica 13, 44000 Sisak</item>
      <item>21. Damir Jembrih, Mrnjaki 3, 10000 Zagreb</item>
      <item>22. Krunoslav Karagić, Omladinska Ulica 10, 10431 Brezje</item>
      <item>23. Vlasta Kezić, Ulica Naste Rojc 8, 10360 Sesvete</item>
      <item>24. Marko Mažar, Ulica Svetog Martina 12, 10361 Cerje</item>
      <item>25. Željka Novak, Selnica Psarjevačka 4, 10380 Selnica Psarjevačka</item>
      <item>26. Zdenkica Šarac, Gornjopoljska Ulica 18, 10360 Sesvete</item>
      <item>27. Damir Zmiša, Donja Drenova 8, 10382 Donja Drenova</item>
      <item>28. Karlo Žmauc, Ulica Slavoljuba Bulvana 20, 10000 Zagreb</item>
      <item>29. Dario Papež, Ulica Varoš 8, 44317 Stružec</item>
      <item>30. Jere Buva, Grubišići 70, 22000 Bilice</item>
      <item>31. Robert Furčić, Put Tanaje 3, 22000 Šibenik</item>
      <item>32. Milan Grubišić, Trg Andrije Hebranga 8, 22000 Šibenik</item>
      <item>33. Ivica Gruja, Ivana Meštrovića 26, 22000 Šibenik</item>
      <item>34. Krešimir Kardum, Istarska Ulica 56, 22000 Šibenik</item>
      <item>35. Branka Krnić, Gornji Krnići 25, 22221 Konjevrate</item>
      <item>36. Natalija Malenica, Cesta Šibenik-Perković 20, 22000 Danilo Biranj</item>
      <item>37. Krešimir Matić, Kornatska 58, 22000 Šibenik</item>
      <item>38. Mirjana Peran, Donja Grebaštica 30, 22000 Grebaštica</item>
      <item>39. Mili Reljanović, Put 1. Šibenskog Partiz.odreda 28, 22000 Šibenik</item>
      <item>40. Diana Slavica, Slavice 19, 22000 Bilice</item>
      <item>41. Ana Stančić, Ul.8.udarne Dalmat.brigade 24, 22000 Šibenik</item>
      <item>42. Damir Šarić, Trtarska 15 A, 22000 Šibenik</item>
      <item>43. Igor Šumečki, Bana Josipa Jelačića 13 F, 22000 Šibenik</item>
      <item>44. Bojana Berović, Jasenovo 23, 22000 Žaborić</item>
      <item>45. Marijana Dubravica, Stankovci 32, 23422 Stankovci</item>
      <item>46. Ivana Dujić, Prokljanska 55, 22000 Šibenik</item>
      <item>47. Ana Livaić, Ante Španje 36A, 22211 Vodice</item>
      <item>48. Boris Nadoveza, Ivana Meštrovića 62, 22000 Šibenik</item>
      <item>49. Jagoda Radovčić, Zadarska 32, 22000 Šibenik</item>
      <item>50. Jadranka Svirčić, Rešačka 8, 22000 Brodarica</item>
      <item>51. Perica Šarić, Grubišići 75, 22000 Bilice</item>
      <item>52. Mario Šuperba, Cesta Šibenik-split 82, 22000 Donje Polje</item>
      <item>53. Krešimir Loffler, Selčinska Ulica 28 A, 10360 Sesvete</item>
      <item>54. Kristina Behtan, Suhodol Zelinski 18A, 10382 Donja Zelina</item>
      <item>55. Snježana Bakran, Ulica Stjepana Radića 11, 10382 Donja Zelina</item>
      <item>56. Danijela Frančić, Ulica Nikole Tesle 12, 40000 Štefanec</item>
      <item>57. Nives Gerenčer, Ulica Ivana Pl. Zajca 33, 40000 Čakovec</item>
      <item>58. Natalija Herman, Vučetinec 173, 40000 Vučetinec</item>
      <item>59. Branka Kolac, Valenta Morandinija 3, 40000 Čakovec</item>
      <item>60. Josip Labazan, Ulica Antuna Mihanovića 2 A, 40000 Pribislavec</item>
      <item>61. Slađana Lesjak, Ulica Otona Župančića 5, 40000 Čakovec</item>
      <item>62. Sandra Mislović, Ulica Domovinskih Žrtava 28, 40000 Čakovec</item>
      <item>63. Draženka Sobočan, Ivana Plemenitog Zajca 45, 40000 Čakovec</item>
      <item>64. Marina Šimek, Varaždinska Ulica 69, 42242 Tužno</item>
      <item>65. Marko Trojok, Slakovec 84, 40000 Slakovec</item>
      <item>66. Tomislav Volf, Kalnička 29, 40000 Čakovec</item>
      <item>67. Vanja Žižek, Ulica Dr. Vlatka Mačeka 33, 40000 Čakovec</item>
      <item>68. Alenka Bilić, Ulica Borik 27, 52100 Pula</item>
      <item>69. Moris Bolković, Dalmatinska 57, 52207 Rakalj</item>
      <item>70. Franka Bucić, Osječka Ulica 22, 52100 Pula</item>
      <item>71. Zlatko German, Studenčeva Ulica 26, 52100 Pula</item>
      <item>72. Sandra Kolić, Glavani 29, 52207 Glavani</item>
      <item>73. Sabina Komparić, Palisina Ulica 13, 52100 Pula</item>
      <item>74. Meri Marasović, Osječka 11, 52100 Pula</item>
      <item>75. Davorin Matić, Pineta 23A, 52100 Valbandon</item>
      <item>76. Sonja Miškulin, Ulica Velog Jože 6, 52100 Pula</item>
      <item>77. Tibor Radin, Kvart Mimoza 3, 52100 Valbandon</item>
      <item>78. Jasminka Radoš, Ulica Velog Jože 10, 52100 Pula</item>
      <item>79. Sanja Teković, Mate Balote 47, 52207 Rakalj</item>
      <item>80. Drago Vrkljan, Kučine 23, 52100 Vinkuran</item>
      <item>81. Saša Kirin, POLJANICA 88 D (ranije: PEŠĆENICA, KOLODVORSKA, 88 D), 44272 Pešćenica</item>
      <item>82. Ninoslav Dravinac, Ivanjorečka Cesta 112, 10360 Ivanja Reka</item>
      <item>83. Josip Fruk, Bosna 8, 10380 Bosna</item>
      <item>84. Ivica Kirin, Poljanica 88 D, 44272 Pešćenica</item>
      <item>85. Manda Badenić, Kanarinska Ulica 74, 10000 Zagreb</item>
      <item>86. Marina Jurić, Podotočje Gornje 53/2, 10410 Gornje Podotočje</item>
      <item>87. Biserka Bilić, Ulica Hrvatskog Proljeća 26, 10000 Zagreb</item>
      <item>88. Marina Lisjak, Mije Silobod Bolšića 4, 10000 Zagreb</item>
      <item>89. Mario Marić, Ulica Hrvatskog Proljeća 40, 10000 Zagreb</item>
      <item>90. Ivana Parać, Sobolski Put 5, 10000 Zagreb</item>
      <item>91. Jurica Špoljarec, Špoljarci 3, 10000 Zagreb</item>
      <item>92. Rajka Grcić, Ulica Ladislava Šabana 30, 10360 Sesvete</item>
      <item>93. Zdenko Črnelić, Kraljevec Na Sutli 2, 49294 Kraljevec Na Sutli</item>
      <item>94. Antica Klarin, Ulica Stjepana Radića 42 A, 23000 Zadar</item>
      <item>95. Marija Jadrić, Riječka 1 A, 22213 Pirovac</item>
      <item>96. Andreja Sabol, Ulica Milke Trnine 17, 40000 Čakovec</item>
      <item>97. Marina Rendulić Kozina, Maksimirsko Naselje Ii. 4, 10000 Zagreb</item>
      <item>98. Mijo Ost, Sesvetska c. 16, 10360 Sesvete</item>
      <item>99. Drago Burazer, Ulica Vida Došena 24, 10000 Zagreb</item>
      <item>100. Miloš Pendl, Ulica Ljerke Šram 2, 10000 Zagreb</item>
      <item>101. Mario Cicak, Franje Puđaka 28/1, 10360 Sesvete</item>
      <item>102. Sanja Jalšovec, Radnička 74, 40000 Savska Ves</item>
      <item>103. Josipa Matoša, Zasadbreg 188 A, 40000 Zasadbreg</item>
      <item>104. Vladimira Lučić, Ulica Matije Gupca 50, 10290 Zaprešić</item>
      <item>105. Ankica Bastalić, Bastalićeva Ulica Ii. 2, 10363 Moravče</item>
      <item>106. Dubravka Družić Azenić, Rebro 36/18, 10360 Sesvete</item>
      <item>107. Renata Kovačić, Matije Gupca 36, 10380 Sveti Ivan Zelina</item>
      <item>108. Ana-Marija Nahod, Lička Ulica 4, 10360 Soblinec</item>
      <item>109. Valentina Ravlić, I. Odvojak Josipa Barberića 4, 10361 Čista Mlaka</item>
      <item>110. Ivana Zubatović, Ulica Slavka Tomerlina 12 A, 10360 Sesvete</item>
      <item>111. Ksenija Trivanović, Ulica Hrvatskog Preporoda 67 B, 10370 Dugo Selo</item>
      <item>112. Ana Rakuša, Vučetićev Prilaz 3, 10000 Zagreb</item>
      <item>113. Sanja Šajatović, Ližnjan 25, 52204 Ližnjan</item>
      <item>114. Ivana Kovačev, Požeška 6, 21000 Split</item>
      <item>115. Željka Špadina, Vlašić 51, 22240 Dubrava Kod Tisna</item>
      <item>Agencija za osiguranje radničkih potraživanja u slučaju stečaja poslodavca, Frankopanska 11, 10000 Zagreb</item>
      <item>MINISTARSTVO UNUTARNJIH POSLOVA, Heinzelova 98, 10000 Zagreb</item>
      <item>Financijska agencija, Služba upisa, Upisničko mjesto Zagreb, Šoštarićeva 2, 10000 Zagreb</item>
      <item>Odvjetničko društvo BRLEČIĆ &amp; partneri, javno trgovačko društvo za obavljanje odvjetničkih poslova, Optujska ulica 25/1, 42000 Varaždin</item>
      <item>Dijana Kelerajter, Ulica Franje Punčeca 8a, 40000 Čakovec</item>
      <item>VUKIĆ, JELUŠIĆ, ŠULINA, STANKOVIĆ, JURCAN &amp; JABUKA odvjetničko društvo s ograničenom odgovornošću, Nikole Tesle 9, 51000 Rijeka</item>
      <item>MRNJAVAC društvo s ograničenom odgovornošću za trgovinu i transport, Frlanska cesta 3/A, 51211 Matulji</item>
      <item>DALMARE društvo s ograničenom odgovornošću za trgovinu i usluge, Velimira Škorpika 23, 22000 Šibenik</item>
      <item>OPĆINSKI SUD U NOVOM ZAGREBU, Stalna služba u Zaprešiću, Trg Žrtava fašizma 1, 10290 Zaprešić</item>
    </derivirana_varijabla>
  </DomainObject.Predmet.OstaliListFormatedWithAdress>
  <DomainObject.Predmet.OstaliListFormatedWithAdressOIB>
    <izvorni_sadrzaj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izvorni_sadrzaj>
    <derivirana_varijabla naziv="DomainObject.Predmet.OstaliListFormatedWithAdressOIB_1">
      <item>RH, MF, Porezna uprava, Av. Dubrovnik 32, 10000 Zagreb</item>
      <item>RH, Ministarstvo pravosuđa, Ul. grada Vukovara 49, 10000 Zagreb</item>
      <item>Županijsko državno odvjetništvo u Zagrebu</item>
      <item>Općinski sud u Zadru, zemljišno-knjižni odjel, x, 23000 Zadar</item>
      <item>Općinski građanski sud u Zagrebu, Stalna služba u Sesvetama</item>
      <item>Općinski građanski sud u Zagrebu, Stalna služba u Sesvetama, Zagrebačka 22, 10360 Sesvete</item>
      <item>Odvjetničko društvo Leko i partneri društvo s ograničenom odgovornošću, OIB 35913314365, Domagojeva 18, Zagreb</item>
      <item>Tomislav Orehovec, OIB 02009648274, Ulica Tadije Smičiklasa 18, 10000 Zagreb</item>
      <item>Krešo Šulj, OIB 07512281925, Ulica Ivana Žbulja 15, 40320 Sveta Marija</item>
      <item>OD Vidović &amp; Vidović, Kratka 2/I, 42000 Varaždin</item>
      <item>PEWA d.o.o. u stečaju, OIB 39117975699, Ravenska 8, 52100 Pula</item>
      <item>Jasmina Lichtenberg, steč. uprav., Ravenska 8, 52100 Pula</item>
      <item>MEĐIMURSKE VODE, OIB 81394716246, Matice hrvatske 10, 40000 Čakovec</item>
      <item>Lidija Sitar - Novak, OIB 60937713942, Frankopanska 49, 40315 Mursko Središće</item>
      <item>Rajka Grcić, OIB 87451189688, Ul. Ladislava Šabana 30, 10360 Sesvete</item>
      <item>GRAD RIJEKA, OIB 54382731928, Korzo 16, 51000 Rijeka</item>
      <item>ZOU Knežević i drugi, Ribarska 4, 51000 Rijeka</item>
      <item>Dubravka Kraljić, Sajmišna 2, 40000 Mala Subotica</item>
      <item>Danijela Zoroja, Ludbreška 4, 42202 Štefanec</item>
      <item>MERKUR TRGOVINA d.d., Cesta na Okroglo 7, 4202 Naklo</item>
      <item>MAMIĆ PERIĆ REBERSKI RIMAC Odvjetničko društvo, društvo s ograničenom odgovornošću, OIB 32802230502, Radnička cesta 80, 10000 Zagreb</item>
      <item>VIDOVIĆ &amp; VIDOVIĆ, odvjetničko društvo, OIB 46414052982, Kratka ulica 2/I, 42000 Varaždin</item>
      <item>Kruno Turković, Mostečka 16, 42204 Turčin</item>
      <item>IVAN KUBANOVIĆ, Gandhijeva 7, 10000 Zagreb</item>
      <item>1. Sanja Topolovac, OIB 17828081305, Jasenovačka Ulica 16, 10000 Zagreb</item>
      <item>2. Katarina Stopić, OIB 94703442362, Ulica Roberta Močiljanina 5, 10000 Zagreb</item>
      <item>3. Sanja Kučko, OIB 15425862399, Podjezerska Ulica 10, 10362 Planina Gornja</item>
      <item>4. Ivana Brzuhalski Horvat, OIB 50477233891, Kolodvorska Ulica 3, 40000 Čakovec</item>
      <item>5. Ignac Pasanec, OIB 79941318248, Ulica Hrvatskog Proljeća 43, 10000 Zagreb</item>
      <item>6. Dalibor Cetina, OIB 73880626571, Ulica Monte Paradiso 30, 52100 Pula</item>
      <item>7. Tatjana Fanuko, OIB 54926042404, Bunarska Cesta 13, 52100 Pula</item>
      <item>8. Destri Ferčec, OIB 39938997806, Vintijan 59, 52100 Vintijan</item>
      <item>9. Kristian Frančula, OIB 45761795345, Ul. Bože Gumpca 32, 52100 Pula</item>
      <item>10. Alja Kolenc Gotal, OIB 39976783875, Paduljski Put 19, 52100 Pula</item>
      <item>11.Tihana Pavlićević, OIB 41561020384, Carlijeva Ulica 39, 52100 Pula</item>
      <item>12. Darko Kocijan, OIB 97814362165, Savska Ulica 25, 10361 Sop</item>
      <item>13. Dario Bajzek, OIB 25524436666, Ulica Ivana Pl. Zajca 15, 40000 Čakovec</item>
      <item>14. Ivana Babić, OIB 67972693640, Ulica Jakova Gotovca 5, 10360 Sesvete</item>
      <item>15. Stjepan Babić, OIB 74653121129, Sesvetska Ulica 37, 10362 Planina Gornja</item>
      <item>16. Blanka Baković, OIB 11411617851, Stjepana Horvatića 1, 10360 Ivanja Reka</item>
      <item>17. Krunoslav Baković, OIB 38645116874, Cvjetna Ulica 8, 10362 Paruževina</item>
      <item>18. Željko Baković, OIB 81336576091, Ulica Josipa Kozarca 100, 44322 Lipovljani</item>
      <item>19. Kristina Čižmešija, OIB 17047869769, Ćirilometodska Ulica 22, 10430 Samobor</item>
      <item>20. Blaženko Dujmenović, OIB 46532858248, Vinogradska Ulica 13, 44000 Sisak</item>
      <item>21. Damir Jembrih, OIB 61657373337, Mrnjaki 3, 10000 Zagreb</item>
      <item>22. Krunoslav Karagić, OIB 58289148235, Omladinska Ulica 10, 10431 Brezje</item>
      <item>23. Vlasta Kezić, OIB 30386304648, Ulica Naste Rojc 8, 10360 Sesvete</item>
      <item>24. Marko Mažar, OIB 56986372324, Ulica Svetog Martina 12, 10361 Cerje</item>
      <item>25. Željka Novak, OIB 52655461765, Selnica Psarjevačka 4, 10380 Selnica Psarjevačka</item>
      <item>26. Zdenkica Šarac, OIB 41089133299, Gornjopoljska Ulica 18, 10360 Sesvete</item>
      <item>27. Damir Zmiša, OIB 78601511691, Donja Drenova 8, 10382 Donja Drenova</item>
      <item>28. Karlo Žmauc, OIB 75397611238, Ulica Slavoljuba Bulvana 20, 10000 Zagreb</item>
      <item>29. Dario Papež, OIB 87554271709, Ulica Varoš 8, 44317 Stružec</item>
      <item>30. Jere Buva, OIB 19426496399, Grubišići 70, 22000 Bilice</item>
      <item>31. Robert Furčić, OIB 92325681628, Put Tanaje 3, 22000 Šibenik</item>
      <item>32. Milan Grubišić, OIB 66038764118, Trg Andrije Hebranga 8, 22000 Šibenik</item>
      <item>33. Ivica Gruja, OIB 54304438796, Ivana Meštrovića 26, 22000 Šibenik</item>
      <item>34. Krešimir Kardum, OIB 26551982890, Istarska Ulica 56, 22000 Šibenik</item>
      <item>35. Branka Krnić, OIB 83032193276, Gornji Krnići 25, 22221 Konjevrate</item>
      <item>36. Natalija Malenica, OIB , Cesta Šibenik-Perković 20, 22000 Danilo Biranj</item>
      <item>37. Krešimir Matić, OIB 30408348779, Kornatska 58, 22000 Šibenik</item>
      <item>38. Mirjana Peran, OIB 56388151112, Donja Grebaštica 30, 22000 Grebaštica</item>
      <item>39. Mili Reljanović, OIB 43832522963, Put 1. Šibenskog Partiz.odreda 28, 22000 Šibenik</item>
      <item>40. Diana Slavica, OIB 99631166350, Slavice 19, 22000 Bilice</item>
      <item>41. Ana Stančić, OIB 48317679304, Ul.8.udarne Dalmat.brigade 24, 22000 Šibenik</item>
      <item>42. Damir Šarić, OIB 81308793429, Trtarska 15 A, 22000 Šibenik</item>
      <item>43. Igor Šumečki, OIB 11025003521, Bana Josipa Jelačića 13 F, 22000 Šibenik</item>
      <item>44. Bojana Berović, OIB 53764597143, Jasenovo 23, 22000 Žaborić</item>
      <item>45. Marijana Dubravica, OIB 60534598981, Stankovci 32, 23422 Stankovci</item>
      <item>46. Ivana Dujić, OIB 84954170536, Prokljanska 55, 22000 Šibenik</item>
      <item>47. Ana Livaić, OIB , Ante Španje 36A, 22211 Vodice</item>
      <item>48. Boris Nadoveza, OIB 81693393209, Ivana Meštrovića 62, 22000 Šibenik</item>
      <item>49. Jagoda Radovčić, OIB 26077765854, Zadarska 32, 22000 Šibenik</item>
      <item>50. Jadranka Svirčić, OIB 71616377641, Rešačka 8, 22000 Brodarica</item>
      <item>51. Perica Šarić, OIB 29293868352, Grubišići 75, 22000 Bilice</item>
      <item>52. Mario Šuperba, OIB 29638747290, Cesta Šibenik-split 82, 22000 Donje Polje</item>
      <item>53. Krešimir Loffler, OIB 93986888774, Selčinska Ulica 28 A, 10360 Sesvete</item>
      <item>54. Kristina Behtan, OIB , Suhodol Zelinski 18A, 10382 Donja Zelina</item>
      <item>55. Snježana Bakran, OIB 35374129674, Ulica Stjepana Radića 11, 10382 Donja Zelina</item>
      <item>56. Danijela Frančić, OIB 44973410322, Ulica Nikole Tesle 12, 40000 Štefanec</item>
      <item>57. Nives Gerenčer, OIB 60185202321, Ulica Ivana Pl. Zajca 33, 40000 Čakovec</item>
      <item>58. Natalija Herman, OIB 99700303319, Vučetinec 173, 40000 Vučetinec</item>
      <item>59. Branka Kolac, OIB 33596323687, Valenta Morandinija 3, 40000 Čakovec</item>
      <item>60. Josip Labazan, OIB 21192864979, Ulica Antuna Mihanovića 2 A, 40000 Pribislavec</item>
      <item>61. Slađana Lesjak, OIB 70104536720, Ulica Otona Župančića 5, 40000 Čakovec</item>
      <item>62. Sandra Mislović, OIB 43944122813, Ulica Domovinskih Žrtava 28, 40000 Čakovec</item>
      <item>63. Draženka Sobočan, OIB , Ivana Plemenitog Zajca 45, 40000 Čakovec</item>
      <item>64. Marina Šimek, OIB 20435397641, Varaždinska Ulica 69, 42242 Tužno</item>
      <item>65. Marko Trojok, OIB 98023919165, Slakovec 84, 40000 Slakovec</item>
      <item>66. Tomislav Volf, OIB 16251663522, Kalnička 29, 40000 Čakovec</item>
      <item>67. Vanja Žižek, OIB 00122728377, Ulica Dr. Vlatka Mačeka 33, 40000 Čakovec</item>
      <item>68. Alenka Bilić, OIB 12386032769, Ulica Borik 27, 52100 Pula</item>
      <item>69. Moris Bolković, OIB 99497381506, Dalmatinska 57, 52207 Rakalj</item>
      <item>70. Franka Bucić, OIB 59533335171, Osječka Ulica 22, 52100 Pula</item>
      <item>71. Zlatko German, OIB 40185730303, Studenčeva Ulica 26, 52100 Pula</item>
      <item>72. Sandra Kolić, OIB 55395915057, Glavani 29, 52207 Glavani</item>
      <item>73. Sabina Komparić, OIB 90708921779, Palisina Ulica 13, 52100 Pula</item>
      <item>74. Meri Marasović, OIB 02684557197, Osječka 11, 52100 Pula</item>
      <item>75. Davorin Matić, OIB , Pineta 23A, 52100 Valbandon</item>
      <item>76. Sonja Miškulin, OIB 67205638105, Ulica Velog Jože 6, 52100 Pula</item>
      <item>77. Tibor Radin, OIB 87457312290, Kvart Mimoza 3, 52100 Valbandon</item>
      <item>78. Jasminka Radoš, OIB 54165570304, Ulica Velog Jože 10, 52100 Pula</item>
      <item>79. Sanja Teković, OIB 95907822649, Mate Balote 47, 52207 Rakalj</item>
      <item>80. Drago Vrkljan, OIB 66705962769, Kučine 23, 52100 Vinkuran</item>
      <item>81. Saša Kirin, OIB 76375401635, POLJANICA 88 D (ranije: PEŠĆENICA, KOLODVORSKA, 88 D), 44272 Pešćenica</item>
      <item>82. Ninoslav Dravinac, OIB 79670805305, Ivanjorečka Cesta 112, 10360 Ivanja Reka</item>
      <item>83. Josip Fruk, OIB 70612460740, Bosna 8, 10380 Bosna</item>
      <item>84. Ivica Kirin, OIB 46629735336, Poljanica 88 D, 44272 Pešćenica</item>
      <item>85. Manda Badenić, OIB 93913616332, Kanarinska Ulica 74, 10000 Zagreb</item>
      <item>86. Marina Jurić, OIB 39455599855, Podotočje Gornje 53/2, 10410 Gornje Podotočje</item>
      <item>87. Biserka Bilić, OIB 29033816560, Ulica Hrvatskog Proljeća 26, 10000 Zagreb</item>
      <item>88. Marina Lisjak, OIB , Mije Silobod Bolšića 4, 10000 Zagreb</item>
      <item>89. Mario Marić, OIB 33816500219, Ulica Hrvatskog Proljeća 40, 10000 Zagreb</item>
      <item>90. Ivana Parać, OIB 37065726946, Sobolski Put 5, 10000 Zagreb</item>
      <item>91. Jurica Špoljarec, OIB 29888459151, Špoljarci 3, 10000 Zagreb</item>
      <item>92. Rajka Grcić, OIB 87451189688, Ulica Ladislava Šabana 30, 10360 Sesvete</item>
      <item>93. Zdenko Črnelić, OIB 54309214908, Kraljevec Na Sutli 2, 49294 Kraljevec Na Sutli</item>
      <item>94. Antica Klarin, OIB 96169408712, Ulica Stjepana Radića 42 A, 23000 Zadar</item>
      <item>95. Marija Jadrić, OIB 29049205449, Riječka 1 A, 22213 Pirovac</item>
      <item>96. Andreja Sabol, OIB 90193203132, Ulica Milke Trnine 17, 40000 Čakovec</item>
      <item>97. Marina Rendulić Kozina, OIB 57857931007, Maksimirsko Naselje Ii. 4, 10000 Zagreb</item>
      <item>98. Mijo Ost, OIB 10727964426, Sesvetska c. 16, 10360 Sesvete</item>
      <item>99. Drago Burazer, OIB 11912928051, Ulica Vida Došena 24, 10000 Zagreb</item>
      <item>100. Miloš Pendl, OIB 93913542628, Ulica Ljerke Šram 2, 10000 Zagreb</item>
      <item>101. Mario Cicak, OIB 18484723011, Franje Puđaka 28/1, 10360 Sesvete</item>
      <item>102. Sanja Jalšovec, OIB 30255395085, Radnička 74, 40000 Savska Ves</item>
      <item>103. Josipa Matoša, OIB 86120213742, Zasadbreg 188 A, 40000 Zasadbreg</item>
      <item>104. Vladimira Lučić, OIB 55491110480, Ulica Matije Gupca 50, 10290 Zaprešić</item>
      <item>105. Ankica Bastalić, OIB 85849205026, Bastalićeva Ulica Ii. 2, 10363 Moravče</item>
      <item>106. Dubravka Družić Azenić, OIB 70983449222, Rebro 36/18, 10360 Sesvete</item>
      <item>107. Renata Kovačić, OIB , Matije Gupca 36, 10380 Sveti Ivan Zelina</item>
      <item>108. Ana-Marija Nahod, OIB 96833836239, Lička Ulica 4, 10360 Soblinec</item>
      <item>109. Valentina Ravlić, OIB 74794500883, I. Odvojak Josipa Barberića 4, 10361 Čista Mlaka</item>
      <item>110. Ivana Zubatović, OIB 35027905346, Ulica Slavka Tomerlina 12 A, 10360 Sesvete</item>
      <item>111. Ksenija Trivanović, OIB 42272574945, Ulica Hrvatskog Preporoda 67 B, 10370 Dugo Selo</item>
      <item>112. Ana Rakuša, OIB 19878662154, Vučetićev Prilaz 3, 10000 Zagreb</item>
      <item>113. Sanja Šajatović, OIB 27799505889, Ližnjan 25, 52204 Ližnjan</item>
      <item>114. Ivana Kovačev, OIB 92907046538, Požeška 6, 21000 Split</item>
      <item>115. Željka Špadina, OIB 49768074464, Vlašić 51, 22240 Dubrava Kod Tisna</item>
      <item>Agencija za osiguranje radničkih potraživanja u slučaju stečaja poslodavca, OIB 04323472109, Frankopanska 11, 10000 Zagreb</item>
      <item>MINISTARSTVO UNUTARNJIH POSLOVA, OIB 36162371878, Heinzelova 98, 10000 Zagreb</item>
      <item>Financijska agencija, Služba upisa, Upisničko mjesto Zagreb, OIB 85821130368, Šoštarićeva 2, 10000 Zagreb</item>
      <item>Odvjetničko društvo BRLEČIĆ &amp; partneri, javno trgovačko društvo za obavljanje odvjetničkih poslova, OIB 75277763692, Optujska ulica 25/1, 42000 Varaždin</item>
      <item>Dijana Kelerajter, OIB 55209280932, Ulica Franje Punčeca 8a, 40000 Čakovec</item>
      <item>VUKIĆ, JELUŠIĆ, ŠULINA, STANKOVIĆ, JURCAN &amp; JABUKA odvjetničko društvo s ograničenom odgovornošću, OIB 01394705384, Nikole Tesle 9, 51000 Rijeka</item>
      <item>MRNJAVAC društvo s ograničenom odgovornošću za trgovinu i transport, OIB 39503432286, Frlanska cesta 3/A, 51211 Matulji</item>
      <item>DALMARE društvo s ograničenom odgovornošću za trgovinu i usluge, OIB 35920050985, Velimira Škorpika 23, 22000 Šibenik</item>
      <item>OPĆINSKI SUD U NOVOM ZAGREBU, Stalna služba u Zaprešiću, OIB 79678318317, Trg Žrtava fašizma 1, 10290 Zaprešić</item>
    </derivirana_varijabla>
  </DomainObject.Predmet.OstaliListFormatedWithAdressOIB>
  <DomainObject.Predmet.OstaliListNazivFormated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OstaliListNazivFormated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OstaliListNazivFormated>
  <DomainObject.Predmet.OstaliListNazivFormatedOIB>
    <izvorni_sadrzaj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izvorni_sadrzaj>
    <derivirana_varijabla naziv="DomainObject.Predmet.OstaliListNazivFormatedOIB_1"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odgovornošću, OIB 35913314365</item>
      <item>Tomislav Orehovec, OIB 02009648274</item>
      <item>Krešo Šulj, OIB 07512281925</item>
      <item>OD Vidović &amp; Vidović</item>
      <item>PEWA d.o.o. u stečaju, OIB 39117975699</item>
      <item>Jasmina Lichtenberg, steč. uprav.</item>
      <item>MEĐIMURSKE VODE, OIB 81394716246</item>
      <item>Lidija Sitar - Novak, OIB 60937713942</item>
      <item>Rajka Grcić, OIB 87451189688</item>
      <item>GRAD RIJEKA, OIB 54382731928</item>
      <item>ZOU Knežević i drugi</item>
      <item>Dubravka Kraljić</item>
      <item>Danijela Zoroja</item>
      <item>MERKUR TRGOVINA d.d.</item>
      <item>MAMIĆ PERIĆ REBERSKI RIMAC Odvjetničko društvo, društvo s ograničenom odgovornošću, OIB 32802230502</item>
      <item>VIDOVIĆ &amp; VIDOVIĆ, odvjetničko društvo, OIB 46414052982</item>
      <item>Kruno Turković</item>
      <item>IVAN KUBANOVIĆ</item>
      <item>1. Sanja Topolovac, OIB 17828081305</item>
      <item>2. Katarina Stopić, OIB 94703442362</item>
      <item>3. Sanja Kučko, OIB 15425862399</item>
      <item>4. Ivana Brzuhalski Horvat, OIB 50477233891</item>
      <item>5. Ignac Pasanec, OIB 79941318248</item>
      <item>6. Dalibor Cetina, OIB 73880626571</item>
      <item>7. Tatjana Fanuko, OIB 54926042404</item>
      <item>8. Destri Ferčec, OIB 39938997806</item>
      <item>9. Kristian Frančula, OIB 45761795345</item>
      <item>10. Alja Kolenc Gotal, OIB 39976783875</item>
      <item>11.Tihana Pavlićević, OIB 41561020384</item>
      <item>12. Darko Kocijan, OIB 97814362165</item>
      <item>13. Dario Bajzek, OIB 25524436666</item>
      <item>14. Ivana Babić, OIB 67972693640</item>
      <item>15. Stjepan Babić, OIB 74653121129</item>
      <item>16. Blanka Baković, OIB 11411617851</item>
      <item>17. Krunoslav Baković, OIB 38645116874</item>
      <item>18. Željko Baković, OIB 81336576091</item>
      <item>19. Kristina Čižmešija, OIB 17047869769</item>
      <item>20. Blaženko Dujmenović, OIB 46532858248</item>
      <item>21. Damir Jembrih, OIB 61657373337</item>
      <item>22. Krunoslav Karagić, OIB 58289148235</item>
      <item>23. Vlasta Kezić, OIB 30386304648</item>
      <item>24. Marko Mažar, OIB 56986372324</item>
      <item>25. Željka Novak, OIB 52655461765</item>
      <item>26. Zdenkica Šarac, OIB 41089133299</item>
      <item>27. Damir Zmiša, OIB 78601511691</item>
      <item>28. Karlo Žmauc, OIB 75397611238</item>
      <item>29. Dario Papež, OIB 87554271709</item>
      <item>30. Jere Buva, OIB 19426496399</item>
      <item>31. Robert Furčić, OIB 92325681628</item>
      <item>32. Milan Grubišić, OIB 66038764118</item>
      <item>33. Ivica Gruja, OIB 54304438796</item>
      <item>34. Krešimir Kardum, OIB 26551982890</item>
      <item>35. Branka Krnić, OIB 83032193276</item>
      <item>36. Natalija Malenica, OIB </item>
      <item>37. Krešimir Matić, OIB 30408348779</item>
      <item>38. Mirjana Peran, OIB 56388151112</item>
      <item>39. Mili Reljanović, OIB 43832522963</item>
      <item>40. Diana Slavica, OIB 99631166350</item>
      <item>41. Ana Stančić, OIB 48317679304</item>
      <item>42. Damir Šarić, OIB 81308793429</item>
      <item>43. Igor Šumečki, OIB 11025003521</item>
      <item>44. Bojana Berović, OIB 53764597143</item>
      <item>45. Marijana Dubravica, OIB 60534598981</item>
      <item>46. Ivana Dujić, OIB 84954170536</item>
      <item>47. Ana Livaić, OIB </item>
      <item>48. Boris Nadoveza, OIB 81693393209</item>
      <item>49. Jagoda Radovčić, OIB 26077765854</item>
      <item>50. Jadranka Svirčić, OIB 71616377641</item>
      <item>51. Perica Šarić, OIB 29293868352</item>
      <item>52. Mario Šuperba, OIB 29638747290</item>
      <item>53. Krešimir Loffler, OIB 93986888774</item>
      <item>54. Kristina Behtan, OIB </item>
      <item>55. Snježana Bakran, OIB 35374129674</item>
      <item>56. Danijela Frančić, OIB 44973410322</item>
      <item>57. Nives Gerenčer, OIB 60185202321</item>
      <item>58. Natalija Herman, OIB 99700303319</item>
      <item>59. Branka Kolac, OIB 33596323687</item>
      <item>60. Josip Labazan, OIB 21192864979</item>
      <item>61. Slađana Lesjak, OIB 70104536720</item>
      <item>62. Sandra Mislović, OIB 43944122813</item>
      <item>63. Draženka Sobočan, OIB </item>
      <item>64. Marina Šimek, OIB 20435397641</item>
      <item>65. Marko Trojok, OIB 98023919165</item>
      <item>66. Tomislav Volf, OIB 16251663522</item>
      <item>67. Vanja Žižek, OIB 00122728377</item>
      <item>68. Alenka Bilić, OIB 12386032769</item>
      <item>69. Moris Bolković, OIB 99497381506</item>
      <item>70. Franka Bucić, OIB 59533335171</item>
      <item>71. Zlatko German, OIB 40185730303</item>
      <item>72. Sandra Kolić, OIB 55395915057</item>
      <item>73. Sabina Komparić, OIB 90708921779</item>
      <item>74. Meri Marasović, OIB 02684557197</item>
      <item>75. Davorin Matić, OIB </item>
      <item>76. Sonja Miškulin, OIB 67205638105</item>
      <item>77. Tibor Radin, OIB 87457312290</item>
      <item>78. Jasminka Radoš, OIB 54165570304</item>
      <item>79. Sanja Teković, OIB 95907822649</item>
      <item>80. Drago Vrkljan, OIB 66705962769</item>
      <item>81. Saša Kirin, OIB 76375401635</item>
      <item>82. Ninoslav Dravinac, OIB 79670805305</item>
      <item>83. Josip Fruk, OIB 70612460740</item>
      <item>84. Ivica Kirin, OIB 46629735336</item>
      <item>85. Manda Badenić, OIB 93913616332</item>
      <item>86. Marina Jurić, OIB 39455599855</item>
      <item>87. Biserka Bilić, OIB 29033816560</item>
      <item>88. Marina Lisjak, OIB </item>
      <item>89. Mario Marić, OIB 33816500219</item>
      <item>90. Ivana Parać, OIB 37065726946</item>
      <item>91. Jurica Špoljarec, OIB 29888459151</item>
      <item>92. Rajka Grcić, OIB 87451189688</item>
      <item>93. Zdenko Črnelić, OIB 54309214908</item>
      <item>94. Antica Klarin, OIB 96169408712</item>
      <item>95. Marija Jadrić, OIB 29049205449</item>
      <item>96. Andreja Sabol, OIB 90193203132</item>
      <item>97. Marina Rendulić Kozina, OIB 57857931007</item>
      <item>98. Mijo Ost, OIB 10727964426</item>
      <item>99. Drago Burazer, OIB 11912928051</item>
      <item>100. Miloš Pendl, OIB 93913542628</item>
      <item>101. Mario Cicak, OIB 18484723011</item>
      <item>102. Sanja Jalšovec, OIB 30255395085</item>
      <item>103. Josipa Matoša, OIB 86120213742</item>
      <item>104. Vladimira Lučić, OIB 55491110480</item>
      <item>105. Ankica Bastalić, OIB 85849205026</item>
      <item>106. Dubravka Družić Azenić, OIB 70983449222</item>
      <item>107. Renata Kovačić, OIB </item>
      <item>108. Ana-Marija Nahod, OIB 96833836239</item>
      <item>109. Valentina Ravlić, OIB 74794500883</item>
      <item>110. Ivana Zubatović, OIB 35027905346</item>
      <item>111. Ksenija Trivanović, OIB 42272574945</item>
      <item>112. Ana Rakuša, OIB 19878662154</item>
      <item>113. Sanja Šajatović, OIB 27799505889</item>
      <item>114. Ivana Kovačev, OIB 92907046538</item>
      <item>115. Željka Špadina, OIB 49768074464</item>
      <item>Agencija za osiguranje radničkih potraživanja u slučaju stečaja poslodavca, OIB 04323472109</item>
      <item>MINISTARSTVO UNUTARNJIH POSLOVA, OIB 36162371878</item>
      <item>Financijska agencija, Služba upisa, Upisničko mjesto Zagreb, OIB 85821130368</item>
      <item>Odvjetničko društvo BRLEČIĆ &amp; partneri, javno trgovačko društvo za obavljanje odvjetničkih poslova, OIB 75277763692</item>
      <item>Dijana Kelerajter, OIB 55209280932</item>
      <item>VUKIĆ, JELUŠIĆ, ŠULINA, STANKOVIĆ, JURCAN &amp; JABUKA odvjetničko društvo s ograničenom odgovornošću, OIB 01394705384</item>
      <item>MRNJAVAC društvo s ograničenom odgovornošću za trgovinu i transport, OIB 39503432286</item>
      <item>DALMARE društvo s ograničenom odgovornošću za trgovinu i usluge, OIB 35920050985</item>
      <item>OPĆINSKI SUD U NOVOM ZAGREBU, Stalna služba u Zaprešiću, OIB 79678318317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MERKUR-HRVATSKA d.o.o. za trgovinu i usluge</izvorni_sadrzaj>
    <derivirana_varijabla naziv="DomainObject.Predmet.ProtustrankaIDrugi_1">MERKUR-HRVATSKA d.o.o. za trgovinu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MERKUR-HRVATSKA d.o.o. za trgovinu i usluge, OIB 22660999705, Ivana Keleka 18/A, 10360 Sesvete</izvorni_sadrzaj>
    <derivirana_varijabla naziv="DomainObject.Predmet.ProtustrankaIDrugiAdressOIB_1">MERKUR-HRVATSKA d.o.o. za trgovinu i usluge, OIB 22660999705,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izvorni_sadrzaj>
    <derivirana_varijabla naziv="DomainObject.Predmet.SudioniciListNaziv_1">
      <item>FINA Regionalni centar Zagreb</item>
      <item>MERKUR-HRVATSKA d.o.o. za trgovinu i usluge</item>
      <item>RH, MF, Porezna uprava</item>
      <item>RH, Ministarstvo pravosuđa</item>
      <item>Županijsko državno odvjetništvo u Zagrebu</item>
      <item>Općinski sud u Zadru, zemljišno-knjižni odjel</item>
      <item>Općinski građanski sud u Zagrebu, Stalna služba u Sesvetama</item>
      <item>Općinski građanski sud u Zagrebu, Stalna služba u Sesvetama</item>
      <item>Odvjetničko društvo Leko i partneri društvo s ograničenom odgovornošću</item>
      <item>Tomislav Orehovec</item>
      <item>Krešo Šulj</item>
      <item>OD Vidović &amp; Vidović</item>
      <item>PEWA d.o.o. u stečaju</item>
      <item>Jasmina Lichtenberg, steč. uprav.</item>
      <item>MEĐIMURSKE VODE</item>
      <item>Lidija Sitar - Novak</item>
      <item>Rajka Grcić</item>
      <item>GRAD RIJEKA</item>
      <item>ZOU Knežević i drugi</item>
      <item>Dubravka Kraljić</item>
      <item>Danijela Zoroja</item>
      <item>MERKUR TRGOVINA d.d.</item>
      <item>MAMIĆ PERIĆ REBERSKI RIMAC Odvjetničko društvo, društvo s ograničenom odgovornošću</item>
      <item>VIDOVIĆ &amp; VIDOVIĆ, odvjetničko društvo</item>
      <item>Kruno Turković</item>
      <item>IVAN KUBANOVIĆ</item>
      <item>1. Sanja Topolovac</item>
      <item>2. Katarina Stopić</item>
      <item>3. Sanja Kučko</item>
      <item>4. Ivana Brzuhalski Horvat</item>
      <item>5. Ignac Pasanec</item>
      <item>6. Dalibor Cetina</item>
      <item>7. Tatjana Fanuko</item>
      <item>8. Destri Ferčec</item>
      <item>9. Kristian Frančula</item>
      <item>10. Alja Kolenc Gotal</item>
      <item>11.Tihana Pavlićević</item>
      <item>12. Darko Kocijan</item>
      <item>13. Dario Bajzek</item>
      <item>14. Ivana Babić</item>
      <item>15. Stjepan Babić</item>
      <item>16. Blanka Baković</item>
      <item>17. Krunoslav Baković</item>
      <item>18. Željko Baković</item>
      <item>19. Kristina Čižmešija</item>
      <item>20. Blaženko Dujmenović</item>
      <item>21. Damir Jembrih</item>
      <item>22. Krunoslav Karagić</item>
      <item>23. Vlasta Kezić</item>
      <item>24. Marko Mažar</item>
      <item>25. Željka Novak</item>
      <item>26. Zdenkica Šarac</item>
      <item>27. Damir Zmiša</item>
      <item>28. Karlo Žmauc</item>
      <item>29. Dario Papež</item>
      <item>30. Jere Buva</item>
      <item>31. Robert Furčić</item>
      <item>32. Milan Grubišić</item>
      <item>33. Ivica Gruja</item>
      <item>34. Krešimir Kardum</item>
      <item>35. Branka Krnić</item>
      <item>36. Natalija Malenica</item>
      <item>37. Krešimir Matić</item>
      <item>38. Mirjana Peran</item>
      <item>39. Mili Reljanović</item>
      <item>40. Diana Slavica</item>
      <item>41. Ana Stančić</item>
      <item>42. Damir Šarić</item>
      <item>43. Igor Šumečki</item>
      <item>44. Bojana Berović</item>
      <item>45. Marijana Dubravica</item>
      <item>46. Ivana Dujić</item>
      <item>47. Ana Livaić</item>
      <item>48. Boris Nadoveza</item>
      <item>49. Jagoda Radovčić</item>
      <item>50. Jadranka Svirčić</item>
      <item>51. Perica Šarić</item>
      <item>52. Mario Šuperba</item>
      <item>53. Krešimir Loffler</item>
      <item>54. Kristina Behtan</item>
      <item>55. Snježana Bakran</item>
      <item>56. Danijela Frančić</item>
      <item>57. Nives Gerenčer</item>
      <item>58. Natalija Herman</item>
      <item>59. Branka Kolac</item>
      <item>60. Josip Labazan</item>
      <item>61. Slađana Lesjak</item>
      <item>62. Sandra Mislović</item>
      <item>63. Draženka Sobočan</item>
      <item>64. Marina Šimek</item>
      <item>65. Marko Trojok</item>
      <item>66. Tomislav Volf</item>
      <item>67. Vanja Žižek</item>
      <item>68. Alenka Bilić</item>
      <item>69. Moris Bolković</item>
      <item>70. Franka Bucić</item>
      <item>71. Zlatko German</item>
      <item>72. Sandra Kolić</item>
      <item>73. Sabina Komparić</item>
      <item>74. Meri Marasović</item>
      <item>75. Davorin Matić</item>
      <item>76. Sonja Miškulin</item>
      <item>77. Tibor Radin</item>
      <item>78. Jasminka Radoš</item>
      <item>79. Sanja Teković</item>
      <item>80. Drago Vrkljan</item>
      <item>81. Saša Kirin</item>
      <item>82. Ninoslav Dravinac</item>
      <item>83. Josip Fruk</item>
      <item>84. Ivica Kirin</item>
      <item>85. Manda Badenić</item>
      <item>86. Marina Jurić</item>
      <item>87. Biserka Bilić</item>
      <item>88. Marina Lisjak</item>
      <item>89. Mario Marić</item>
      <item>90. Ivana Parać</item>
      <item>91. Jurica Špoljarec</item>
      <item>92. Rajka Grcić</item>
      <item>93. Zdenko Črnelić</item>
      <item>94. Antica Klarin</item>
      <item>95. Marija Jadrić</item>
      <item>96. Andreja Sabol</item>
      <item>97. Marina Rendulić Kozina</item>
      <item>98. Mijo Ost</item>
      <item>99. Drago Burazer</item>
      <item>100. Miloš Pendl</item>
      <item>101. Mario Cicak</item>
      <item>102. Sanja Jalšovec</item>
      <item>103. Josipa Matoša</item>
      <item>104. Vladimira Lučić</item>
      <item>105. Ankica Bastalić</item>
      <item>106. Dubravka Družić Azenić</item>
      <item>107. Renata Kovačić</item>
      <item>108. Ana-Marija Nahod</item>
      <item>109. Valentina Ravlić</item>
      <item>110. Ivana Zubatović</item>
      <item>111. Ksenija Trivanović</item>
      <item>112. Ana Rakuša</item>
      <item>113. Sanja Šajatović</item>
      <item>114. Ivana Kovačev</item>
      <item>115. Željka Špadina</item>
      <item>Agencija za osiguranje radničkih potraživanja u slučaju stečaja poslodavca</item>
      <item>MINISTARSTVO UNUTARNJIH POSLOVA</item>
      <item>Financijska agencija, Služba upisa, Upisničko mjesto Zagreb</item>
      <item>Odvjetničko društvo BRLEČIĆ &amp; partneri, javno trgovačko društvo za obavljanje odvjetničkih poslova</item>
      <item>Dijana Kelerajter</item>
      <item>VUKIĆ, JELUŠIĆ, ŠULINA, STANKOVIĆ, JURCAN &amp; JABUKA odvjetničko društvo s ograničenom odgovornošću</item>
      <item>MRNJAVAC društvo s ograničenom odgovornošću za trgovinu i transport</item>
      <item>DALMARE društvo s ograničenom odgovornošću za trgovinu i usluge</item>
      <item>OPĆINSKI SUD U NOVOM ZAGREBU, Stalna služba u Zaprešiću</item>
    </derivirana_varijabla>
  </DomainObject.Predmet.SudioniciListNaziv>
  <DomainObject.Predmet.SudioniciListAdressOIB>
    <izvorni_sadrzaj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izvorni_sadrzaj>
    <derivirana_varijabla naziv="DomainObject.Predmet.SudioniciListAdressOIB_1">
      <item>FINA Regionalni centar Zagreb, OIB 85821130368, Koturaška 43,10000 Zagreb</item>
      <item>MERKUR-HRVATSKA d.o.o. za trgovinu i usluge, OIB 22660999705, Ivana Keleka 18/A,10360 Sesvete</item>
      <item>RH, MF, Porezna uprava, Av. Dubrovnik 32,10000 Zagreb</item>
      <item>RH, Ministarstvo pravosuđa, Ul. grada Vukovara 49,10000 Zagreb</item>
      <item>Županijsko državno odvjetništvo u Zagrebu</item>
      <item>Općinski sud u Zadru, zemljišno-knjižni odjel, x,23000 Zadar</item>
      <item>Općinski građanski sud u Zagrebu, Stalna služba u Sesvetama</item>
      <item>Općinski građanski sud u Zagrebu, Stalna služba u Sesvetama, Zagrebačka 22,10360 Sesvete</item>
      <item>Odvjetničko društvo Leko i partneri društvo s ograničenom odgovornošću, OIB 35913314365, Domagojeva 18,Zagreb</item>
      <item>Tomislav Orehovec, OIB 02009648274, Ulica Tadije Smičiklasa 18,10000 Zagreb</item>
      <item>Krešo Šulj, OIB 07512281925, Ulica Ivana Žbulja 15,40320 Sveta Marija</item>
      <item>OD Vidović &amp; Vidović, Kratka 2/I,42000 Varaždin</item>
      <item>PEWA d.o.o. u stečaju, OIB 39117975699, Ravenska 8,52100 Pula</item>
      <item>Jasmina Lichtenberg, steč. uprav., Ravenska 8,52100 Pula</item>
      <item>MEĐIMURSKE VODE, OIB 81394716246, Matice hrvatske 10,40000 Čakovec</item>
      <item>Lidija Sitar - Novak, OIB 60937713942, Frankopanska 49,40315 Mursko Središće</item>
      <item>Rajka Grcić, OIB 87451189688, Ul. Ladislava Šabana 30,10360 Sesvete</item>
      <item>GRAD RIJEKA, OIB 54382731928, Korzo 16,51000 Rijeka</item>
      <item>ZOU Knežević i drugi, Ribarska 4,51000 Rijeka</item>
      <item>Dubravka Kraljić, Sajmišna 2,40000 Mala Subotica</item>
      <item>Danijela Zoroja, Ludbreška 4,42202 Štefanec</item>
      <item>MERKUR TRGOVINA d.d., Cesta na Okroglo 7,4202 Naklo</item>
      <item>MAMIĆ PERIĆ REBERSKI RIMAC Odvjetničko društvo, društvo s ograničenom odgovornošću, OIB 32802230502, Radnička cesta 80,10000 Zagreb</item>
      <item>VIDOVIĆ &amp; VIDOVIĆ, odvjetničko društvo, OIB 46414052982, Kratka ulica 2/I,42000 Varaždin</item>
      <item>Kruno Turković, Mostečka 16,42204 Turčin</item>
      <item>IVAN KUBANOVIĆ, Gandhijeva 7,10000 Zagreb</item>
      <item>1. Sanja Topolovac, OIB 17828081305, Jasenovačka Ulica 16,10000 Zagreb</item>
      <item>2. Katarina Stopić, OIB 94703442362, Ulica Roberta Močiljanina 5,10000 Zagreb</item>
      <item>3. Sanja Kučko, OIB 15425862399, Podjezerska Ulica 10,10362 Planina Gornja</item>
      <item>4. Ivana Brzuhalski Horvat, OIB 50477233891, Kolodvorska Ulica 3,40000 Čakovec</item>
      <item>5. Ignac Pasanec, OIB 79941318248, Ulica Hrvatskog Proljeća 43,10000 Zagreb</item>
      <item>6. Dalibor Cetina, OIB 73880626571, Ulica Monte Paradiso 30,52100 Pula</item>
      <item>7. Tatjana Fanuko, OIB 54926042404, Bunarska Cesta 13,52100 Pula</item>
      <item>8. Destri Ferčec, OIB 39938997806, Vintijan 59,52100 Vintijan</item>
      <item>9. Kristian Frančula, OIB 45761795345, Ul. Bože Gumpca 32,52100 Pula</item>
      <item>10. Alja Kolenc Gotal, OIB 39976783875, Paduljski Put 19,52100 Pula</item>
      <item>11.Tihana Pavlićević, OIB 41561020384, Carlijeva Ulica 39,52100 Pula</item>
      <item>12. Darko Kocijan, OIB 97814362165, Savska Ulica 25,10361 Sop</item>
      <item>13. Dario Bajzek, OIB 25524436666, Ulica Ivana Pl. Zajca 15,40000 Čakovec</item>
      <item>14. Ivana Babić, OIB 67972693640, Ulica Jakova Gotovca 5,10360 Sesvete</item>
      <item>15. Stjepan Babić, OIB 74653121129, Sesvetska Ulica 37,10362 Planina Gornja</item>
      <item>16. Blanka Baković, OIB 11411617851, Stjepana Horvatića 1,10360 Ivanja Reka</item>
      <item>17. Krunoslav Baković, OIB 38645116874, Cvjetna Ulica 8,10362 Paruževina</item>
      <item>18. Željko Baković, OIB 81336576091, Ulica Josipa Kozarca 100,44322 Lipovljani</item>
      <item>19. Kristina Čižmešija, OIB 17047869769, Ćirilometodska Ulica 22,10430 Samobor</item>
      <item>20. Blaženko Dujmenović, OIB 46532858248, Vinogradska Ulica 13,44000 Sisak</item>
      <item>21. Damir Jembrih, OIB 61657373337, Mrnjaki 3,10000 Zagreb</item>
      <item>22. Krunoslav Karagić, OIB 58289148235, Omladinska Ulica 10,10431 Brezje</item>
      <item>23. Vlasta Kezić, OIB 30386304648, Ulica Naste Rojc 8,10360 Sesvete</item>
      <item>24. Marko Mažar, OIB 56986372324, Ulica Svetog Martina 12,10361 Cerje</item>
      <item>25. Željka Novak, OIB 52655461765, Selnica Psarjevačka 4,10380 Selnica Psarjevačka</item>
      <item>26. Zdenkica Šarac, OIB 41089133299, Gornjopoljska Ulica 18,10360 Sesvete</item>
      <item>27. Damir Zmiša, OIB 78601511691, Donja Drenova 8,10382 Donja Drenova</item>
      <item>28. Karlo Žmauc, OIB 75397611238, Ulica Slavoljuba Bulvana 20,10000 Zagreb</item>
      <item>29. Dario Papež, OIB 87554271709, Ulica Varoš 8,44317 Stružec</item>
      <item>30. Jere Buva, OIB 19426496399, Grubišići 70,22000 Bilice</item>
      <item>31. Robert Furčić, OIB 92325681628, Put Tanaje 3,22000 Šibenik</item>
      <item>32. Milan Grubišić, OIB 66038764118, Trg Andrije Hebranga 8,22000 Šibenik</item>
      <item>33. Ivica Gruja, OIB 54304438796, Ivana Meštrovića 26,22000 Šibenik</item>
      <item>34. Krešimir Kardum, OIB 26551982890, Istarska Ulica 56,22000 Šibenik</item>
      <item>35. Branka Krnić, OIB 83032193276, Gornji Krnići 25,22221 Konjevrate</item>
      <item>36. Natalija Malenica, OIB , Cesta Šibenik-Perković 20,22000 Danilo Biranj</item>
      <item>37. Krešimir Matić, OIB 30408348779, Kornatska 58,22000 Šibenik</item>
      <item>38. Mirjana Peran, OIB 56388151112, Donja Grebaštica 30,22000 Grebaštica</item>
      <item>39. Mili Reljanović, OIB 43832522963, Put 1. Šibenskog Partiz.odreda 28,22000 Šibenik</item>
      <item>40. Diana Slavica, OIB 99631166350, Slavice 19,22000 Bilice</item>
      <item>41. Ana Stančić, OIB 48317679304, Ul.8.udarne Dalmat.brigade 24,22000 Šibenik</item>
      <item>42. Damir Šarić, OIB 81308793429, Trtarska 15 A,22000 Šibenik</item>
      <item>43. Igor Šumečki, OIB 11025003521, Bana Josipa Jelačića 13 F,22000 Šibenik</item>
      <item>44. Bojana Berović, OIB 53764597143, Jasenovo 23,22000 Žaborić</item>
      <item>45. Marijana Dubravica, OIB 60534598981, Stankovci 32,23422 Stankovci</item>
      <item>46. Ivana Dujić, OIB 84954170536, Prokljanska 55,22000 Šibenik</item>
      <item>47. Ana Livaić, OIB , Ante Španje 36A,22211 Vodice</item>
      <item>48. Boris Nadoveza, OIB 81693393209, Ivana Meštrovića 62,22000 Šibenik</item>
      <item>49. Jagoda Radovčić, OIB 26077765854, Zadarska 32,22000 Šibenik</item>
      <item>50. Jadranka Svirčić, OIB 71616377641, Rešačka 8,22000 Brodarica</item>
      <item>51. Perica Šarić, OIB 29293868352, Grubišići 75,22000 Bilice</item>
      <item>52. Mario Šuperba, OIB 29638747290, Cesta Šibenik-split 82,22000 Donje Polje</item>
      <item>53. Krešimir Loffler, OIB 93986888774, Selčinska Ulica 28 A,10360 Sesvete</item>
      <item>54. Kristina Behtan, OIB , Suhodol Zelinski 18A,10382 Donja Zelina</item>
      <item>55. Snježana Bakran, OIB 35374129674, Ulica Stjepana Radića 11,10382 Donja Zelina</item>
      <item>56. Danijela Frančić, OIB 44973410322, Ulica Nikole Tesle 12,40000 Štefanec</item>
      <item>57. Nives Gerenčer, OIB 60185202321, Ulica Ivana Pl. Zajca 33,40000 Čakovec</item>
      <item>58. Natalija Herman, OIB 99700303319, Vučetinec 173,40000 Vučetinec</item>
      <item>59. Branka Kolac, OIB 33596323687, Valenta Morandinija 3,40000 Čakovec</item>
      <item>60. Josip Labazan, OIB 21192864979, Ulica Antuna Mihanovića 2 A,40000 Pribislavec</item>
      <item>61. Slađana Lesjak, OIB 70104536720, Ulica Otona Župančića 5,40000 Čakovec</item>
      <item>62. Sandra Mislović, OIB 43944122813, Ulica Domovinskih Žrtava 28,40000 Čakovec</item>
      <item>63. Draženka Sobočan, OIB , Ivana Plemenitog Zajca 45,40000 Čakovec</item>
      <item>64. Marina Šimek, OIB 20435397641, Varaždinska Ulica 69,42242 Tužno</item>
      <item>65. Marko Trojok, OIB 98023919165, Slakovec 84,40000 Slakovec</item>
      <item>66. Tomislav Volf, OIB 16251663522, Kalnička 29,40000 Čakovec</item>
      <item>67. Vanja Žižek, OIB 00122728377, Ulica Dr. Vlatka Mačeka 33,40000 Čakovec</item>
      <item>68. Alenka Bilić, OIB 12386032769, Ulica Borik 27,52100 Pula</item>
      <item>69. Moris Bolković, OIB 99497381506, Dalmatinska 57,52207 Rakalj</item>
      <item>70. Franka Bucić, OIB 59533335171, Osječka Ulica 22,52100 Pula</item>
      <item>71. Zlatko German, OIB 40185730303, Studenčeva Ulica 26,52100 Pula</item>
      <item>72. Sandra Kolić, OIB 55395915057, Glavani 29,52207 Glavani</item>
      <item>73. Sabina Komparić, OIB 90708921779, Palisina Ulica 13,52100 Pula</item>
      <item>74. Meri Marasović, OIB 02684557197, Osječka 11,52100 Pula</item>
      <item>75. Davorin Matić, OIB , Pineta 23A,52100 Valbandon</item>
      <item>76. Sonja Miškulin, OIB 67205638105, Ulica Velog Jože 6,52100 Pula</item>
      <item>77. Tibor Radin, OIB 87457312290, Kvart Mimoza 3,52100 Valbandon</item>
      <item>78. Jasminka Radoš, OIB 54165570304, Ulica Velog Jože 10,52100 Pula</item>
      <item>79. Sanja Teković, OIB 95907822649, Mate Balote 47,52207 Rakalj</item>
      <item>80. Drago Vrkljan, OIB 66705962769, Kučine 23,52100 Vinkuran</item>
      <item>81. Saša Kirin, OIB 76375401635, POLJANICA 88 D (ranije: PEŠĆENICA, KOLODVORSKA, 88 D),44272 Pešćenica</item>
      <item>82. Ninoslav Dravinac, OIB 79670805305, Ivanjorečka Cesta 112,10360 Ivanja Reka</item>
      <item>83. Josip Fruk, OIB 70612460740, Bosna 8,10380 Bosna</item>
      <item>84. Ivica Kirin, OIB 46629735336, Poljanica 88 D,44272 Pešćenica</item>
      <item>85. Manda Badenić, OIB 93913616332, Kanarinska Ulica 74,10000 Zagreb</item>
      <item>86. Marina Jurić, OIB 39455599855, Podotočje Gornje 53/2,10410 Gornje Podotočje</item>
      <item>87. Biserka Bilić, OIB 29033816560, Ulica Hrvatskog Proljeća 26,10000 Zagreb</item>
      <item>88. Marina Lisjak, OIB , Mije Silobod Bolšića 4,10000 Zagreb</item>
      <item>89. Mario Marić, OIB 33816500219, Ulica Hrvatskog Proljeća 40,10000 Zagreb</item>
      <item>90. Ivana Parać, OIB 37065726946, Sobolski Put 5,10000 Zagreb</item>
      <item>91. Jurica Špoljarec, OIB 29888459151, Špoljarci 3,10000 Zagreb</item>
      <item>92. Rajka Grcić, OIB 87451189688, Ulica Ladislava Šabana 30,10360 Sesvete</item>
      <item>93. Zdenko Črnelić, OIB 54309214908, Kraljevec Na Sutli 2,49294 Kraljevec Na Sutli</item>
      <item>94. Antica Klarin, OIB 96169408712, Ulica Stjepana Radića 42 A,23000 Zadar</item>
      <item>95. Marija Jadrić, OIB 29049205449, Riječka 1 A,22213 Pirovac</item>
      <item>96. Andreja Sabol, OIB 90193203132, Ulica Milke Trnine 17,40000 Čakovec</item>
      <item>97. Marina Rendulić Kozina, OIB 57857931007, Maksimirsko Naselje Ii. 4,10000 Zagreb</item>
      <item>98. Mijo Ost, OIB 10727964426, Sesvetska c. 16,10360 Sesvete</item>
      <item>99. Drago Burazer, OIB 11912928051, Ulica Vida Došena 24,10000 Zagreb</item>
      <item>100. Miloš Pendl, OIB 93913542628, Ulica Ljerke Šram 2,10000 Zagreb</item>
      <item>101. Mario Cicak, OIB 18484723011, Franje Puđaka 28/1,10360 Sesvete</item>
      <item>102. Sanja Jalšovec, OIB 30255395085, Radnička 74,40000 Savska Ves</item>
      <item>103. Josipa Matoša, OIB 86120213742, Zasadbreg 188 A,40000 Zasadbreg</item>
      <item>104. Vladimira Lučić, OIB 55491110480, Ulica Matije Gupca 50,10290 Zaprešić</item>
      <item>105. Ankica Bastalić, OIB 85849205026, Bastalićeva Ulica Ii. 2,10363 Moravče</item>
      <item>106. Dubravka Družić Azenić, OIB 70983449222, Rebro 36/18,10360 Sesvete</item>
      <item>107. Renata Kovačić, OIB , Matije Gupca 36,10380 Sveti Ivan Zelina</item>
      <item>108. Ana-Marija Nahod, OIB 96833836239, Lička Ulica 4,10360 Soblinec</item>
      <item>109. Valentina Ravlić, OIB 74794500883, I. Odvojak Josipa Barberića 4,10361 Čista Mlaka</item>
      <item>110. Ivana Zubatović, OIB 35027905346, Ulica Slavka Tomerlina 12 A,10360 Sesvete</item>
      <item>111. Ksenija Trivanović, OIB 42272574945, Ulica Hrvatskog Preporoda 67 B,10370 Dugo Selo</item>
      <item>112. Ana Rakuša, OIB 19878662154, Vučetićev Prilaz 3,10000 Zagreb</item>
      <item>113. Sanja Šajatović, OIB 27799505889, Ližnjan 25,52204 Ližnjan</item>
      <item>114. Ivana Kovačev, OIB 92907046538, Požeška 6,21000 Split</item>
      <item>115. Željka Špadina, OIB 49768074464, Vlašić 51,22240 Dubrava Kod Tisna</item>
      <item>Agencija za osiguranje radničkih potraživanja u slučaju stečaja poslodavca, OIB 04323472109, Frankopanska 11,10000 Zagreb</item>
      <item>MINISTARSTVO UNUTARNJIH POSLOVA, OIB 36162371878, Heinzelova 98,10000 Zagreb</item>
      <item>Financijska agencija, Služba upisa, Upisničko mjesto Zagreb, OIB 85821130368, Šoštarićeva 2,10000 Zagreb</item>
      <item>Odvjetničko društvo BRLEČIĆ &amp; partneri, javno trgovačko društvo za obavljanje odvjetničkih poslova, OIB 75277763692, Optujska ulica 25/1,42000 Varaždin</item>
      <item>Dijana Kelerajter, OIB 55209280932, Ulica Franje Punčeca 8a,40000 Čakovec</item>
      <item>VUKIĆ, JELUŠIĆ, ŠULINA, STANKOVIĆ, JURCAN &amp; JABUKA odvjetničko društvo s ograničenom odgovornošću, OIB 01394705384, Nikole Tesle 9,51000 Rijeka</item>
      <item>MRNJAVAC društvo s ograničenom odgovornošću za trgovinu i transport, OIB 39503432286, Frlanska cesta 3/A,51211 Matulji</item>
      <item>DALMARE društvo s ograničenom odgovornošću za trgovinu i usluge, OIB 35920050985, Velimira Škorpika 23,22000 Šibenik</item>
      <item>OPĆINSKI SUD U NOVOM ZAGREBU, Stalna služba u Zaprešiću, OIB 79678318317, Trg Žrtava fašizma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izvorni_sadrzaj>
    <derivirana_varijabla naziv="DomainObject.Predmet.SudioniciListNazivOIB_1">
      <item>, OIB 85821130368</item>
      <item>, OIB 22660999705</item>
      <item>, OIB null</item>
      <item>, OIB null</item>
      <item>, OIB null</item>
      <item>, OIB null</item>
      <item>, OIB null</item>
      <item>, OIB null</item>
      <item>, OIB 35913314365</item>
      <item>, OIB 02009648274</item>
      <item>, OIB 07512281925</item>
      <item>, OIB null</item>
      <item>, OIB 39117975699</item>
      <item>, OIB null</item>
      <item>, OIB 81394716246</item>
      <item>, OIB 60937713942</item>
      <item>, OIB 87451189688</item>
      <item>, OIB 54382731928</item>
      <item>, OIB null</item>
      <item>, OIB null</item>
      <item>, OIB null</item>
      <item>, OIB null</item>
      <item>, OIB 32802230502</item>
      <item>, OIB 46414052982</item>
      <item>, OIB null</item>
      <item>, OIB null</item>
      <item>, OIB 17828081305</item>
      <item>, OIB 94703442362</item>
      <item>, OIB 15425862399</item>
      <item>, OIB 50477233891</item>
      <item>, OIB 79941318248</item>
      <item>, OIB 73880626571</item>
      <item>, OIB 54926042404</item>
      <item>, OIB 39938997806</item>
      <item>, OIB 45761795345</item>
      <item>, OIB 39976783875</item>
      <item>, OIB 41561020384</item>
      <item>, OIB 97814362165</item>
      <item>, OIB 25524436666</item>
      <item>, OIB 67972693640</item>
      <item>, OIB 74653121129</item>
      <item>, OIB 11411617851</item>
      <item>, OIB 38645116874</item>
      <item>, OIB 81336576091</item>
      <item>, OIB 17047869769</item>
      <item>, OIB 46532858248</item>
      <item>, OIB 61657373337</item>
      <item>, OIB 58289148235</item>
      <item>, OIB 30386304648</item>
      <item>, OIB 56986372324</item>
      <item>, OIB 52655461765</item>
      <item>, OIB 41089133299</item>
      <item>, OIB 78601511691</item>
      <item>, OIB 75397611238</item>
      <item>, OIB 87554271709</item>
      <item>, OIB 19426496399</item>
      <item>, OIB 92325681628</item>
      <item>, OIB 66038764118</item>
      <item>, OIB 54304438796</item>
      <item>, OIB 26551982890</item>
      <item>, OIB 83032193276</item>
      <item>, OIB </item>
      <item>, OIB 30408348779</item>
      <item>, OIB 56388151112</item>
      <item>, OIB 43832522963</item>
      <item>, OIB 99631166350</item>
      <item>, OIB 48317679304</item>
      <item>, OIB 81308793429</item>
      <item>, OIB 11025003521</item>
      <item>, OIB 53764597143</item>
      <item>, OIB 60534598981</item>
      <item>, OIB 84954170536</item>
      <item>, OIB </item>
      <item>, OIB 81693393209</item>
      <item>, OIB 26077765854</item>
      <item>, OIB 71616377641</item>
      <item>, OIB 29293868352</item>
      <item>, OIB 29638747290</item>
      <item>, OIB 93986888774</item>
      <item>, OIB </item>
      <item>, OIB 35374129674</item>
      <item>, OIB 44973410322</item>
      <item>, OIB 60185202321</item>
      <item>, OIB 99700303319</item>
      <item>, OIB 33596323687</item>
      <item>, OIB 21192864979</item>
      <item>, OIB 70104536720</item>
      <item>, OIB 43944122813</item>
      <item>, OIB </item>
      <item>, OIB 20435397641</item>
      <item>, OIB 98023919165</item>
      <item>, OIB 16251663522</item>
      <item>, OIB 00122728377</item>
      <item>, OIB 12386032769</item>
      <item>, OIB 99497381506</item>
      <item>, OIB 59533335171</item>
      <item>, OIB 40185730303</item>
      <item>, OIB 55395915057</item>
      <item>, OIB 90708921779</item>
      <item>, OIB 02684557197</item>
      <item>, OIB </item>
      <item>, OIB 67205638105</item>
      <item>, OIB 87457312290</item>
      <item>, OIB 54165570304</item>
      <item>, OIB 95907822649</item>
      <item>, OIB 66705962769</item>
      <item>, OIB 76375401635</item>
      <item>, OIB 79670805305</item>
      <item>, OIB 70612460740</item>
      <item>, OIB 46629735336</item>
      <item>, OIB 93913616332</item>
      <item>, OIB 39455599855</item>
      <item>, OIB 29033816560</item>
      <item>, OIB </item>
      <item>, OIB 33816500219</item>
      <item>, OIB 37065726946</item>
      <item>, OIB 29888459151</item>
      <item>, OIB 87451189688</item>
      <item>, OIB 54309214908</item>
      <item>, OIB 96169408712</item>
      <item>, OIB 29049205449</item>
      <item>, OIB 90193203132</item>
      <item>, OIB 57857931007</item>
      <item>, OIB 10727964426</item>
      <item>, OIB 11912928051</item>
      <item>, OIB 93913542628</item>
      <item>, OIB 18484723011</item>
      <item>, OIB 30255395085</item>
      <item>, OIB 86120213742</item>
      <item>, OIB 55491110480</item>
      <item>, OIB 85849205026</item>
      <item>, OIB 70983449222</item>
      <item>, OIB </item>
      <item>, OIB 96833836239</item>
      <item>, OIB 74794500883</item>
      <item>, OIB 35027905346</item>
      <item>, OIB 42272574945</item>
      <item>, OIB 19878662154</item>
      <item>, OIB 27799505889</item>
      <item>, OIB 92907046538</item>
      <item>, OIB 49768074464</item>
      <item>, OIB 04323472109</item>
      <item>, OIB 36162371878</item>
      <item>, OIB 85821130368</item>
      <item>, OIB 75277763692</item>
      <item>, OIB 55209280932</item>
      <item>, OIB 01394705384</item>
      <item>, OIB 39503432286</item>
      <item>, OIB 35920050985</item>
      <item>, OIB 79678318317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492</properties:Words>
  <properties:Characters>2489</properties:Characters>
  <properties:Lines>102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2018-02-16T12:33:00Z</dcterms:created>
  <dc:creator>RH-TDU</dc:creator>
  <cp:lastModifiedBy>Jadranka Zelić</cp:lastModifiedBy>
  <cp:lastPrinted>2018-02-16T12:33:00Z</cp:lastPrinted>
  <dcterms:modified xmlns:xsi="http://www.w3.org/2001/XMLSchema-instance" xsi:type="dcterms:W3CDTF">2018-02-16T12:35:00Z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