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27f4" w14:paraId="74627f4" w:rsidRDefault="00D11497" w:rsidP="00D11497" w:rsidR="00D11497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11497" w:rsidP="00D11497" w:rsidR="00D11497">
      <w:pPr>
        <w:jc w:val="both"/>
      </w:pPr>
      <w:r>
        <w:t xml:space="preserve">       REPUBLIKA HRVATSKA</w:t>
      </w:r>
    </w:p>
    <w:p w:rsidRDefault="00D11497" w:rsidP="00D11497" w:rsidR="00D1149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11497" w:rsidP="00D11497" w:rsidR="00D11497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11497" w:rsidP="00D11497" w:rsidR="00D11497">
      <w:pPr>
        <w:ind w:left="5664"/>
      </w:pPr>
    </w:p>
    <w:p w:rsidRDefault="00D11497" w:rsidP="00D11497" w:rsidR="00D11497">
      <w:pPr>
        <w:ind w:left="5664"/>
      </w:pPr>
    </w:p>
    <w:p w:rsidRDefault="00D11497" w:rsidP="00D11497" w:rsidR="00D11497">
      <w:pPr>
        <w:jc w:val="center"/>
      </w:pPr>
      <w:r>
        <w:t>R E P U B L I K A   H R V A T S K A</w:t>
      </w:r>
    </w:p>
    <w:p w:rsidRDefault="00D11497" w:rsidP="00D11497" w:rsidR="00D11497">
      <w:pPr>
        <w:rPr>
          <w:b/>
        </w:rPr>
      </w:pPr>
    </w:p>
    <w:p w:rsidRDefault="00D11497" w:rsidP="00D11497" w:rsidR="00D11497">
      <w:pPr>
        <w:jc w:val="center"/>
      </w:pPr>
      <w:r>
        <w:t>R J E Š E N J E</w:t>
      </w:r>
    </w:p>
    <w:p w:rsidRDefault="00D11497" w:rsidP="00D11497" w:rsidR="00D11497">
      <w:pPr>
        <w:jc w:val="center"/>
      </w:pPr>
    </w:p>
    <w:p w:rsidRDefault="00D11497" w:rsidP="00D11497" w:rsidR="00D11497">
      <w:pPr>
        <w:jc w:val="center"/>
      </w:pPr>
    </w:p>
    <w:p w:rsidRDefault="00BB42BD" w:rsidP="00D11497" w:rsidR="00D11497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FOGLEC jednostavno društvo s ograničenom odgovornošću za trgovinu i ugostiteljstvo, skraćena tvrtka FOGLEC j.d.o.o., </w:t>
      </w:r>
      <w:proofErr w:type="spellStart"/>
      <w:r>
        <w:t>Pesek</w:t>
      </w:r>
      <w:proofErr w:type="spellEnd"/>
      <w:r>
        <w:t xml:space="preserve"> 71, 48260 Križevci, MBS: 070107168, OIB: 31760692396, radi otvaranja stečajno</w:t>
      </w:r>
      <w:r>
        <w:t>g postupka nad dužnikom, dana 12</w:t>
      </w:r>
      <w:r>
        <w:t xml:space="preserve">. </w:t>
      </w:r>
      <w:r>
        <w:t>prosinca</w:t>
      </w:r>
      <w:r>
        <w:t xml:space="preserve"> 2016. godine, </w:t>
      </w:r>
      <w:r w:rsidR="00D11497">
        <w:t xml:space="preserve"> </w:t>
      </w: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</w:p>
    <w:p w:rsidRDefault="00D11497" w:rsidP="00D11497" w:rsidR="00D11497">
      <w:pPr>
        <w:jc w:val="center"/>
      </w:pPr>
      <w:r>
        <w:t xml:space="preserve">r i j e š i o    j e </w:t>
      </w:r>
    </w:p>
    <w:p w:rsidRDefault="00D11497" w:rsidP="00D11497" w:rsidR="00D11497">
      <w:pPr>
        <w:jc w:val="center"/>
      </w:pPr>
    </w:p>
    <w:p w:rsidRDefault="00D11497" w:rsidP="00D11497" w:rsidR="00D11497"/>
    <w:p w:rsidRDefault="00D11497" w:rsidP="00D11497" w:rsidR="00D11497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6F4265">
        <w:t xml:space="preserve">FOGLEC jednostavno društvo s ograničenom odgovornošću za trgovinu i ugostiteljstvo, skraćena tvrtka FOGLEC j.d.o.o., </w:t>
      </w:r>
      <w:proofErr w:type="spellStart"/>
      <w:r w:rsidR="006F4265">
        <w:t>Pesek</w:t>
      </w:r>
      <w:proofErr w:type="spellEnd"/>
      <w:r w:rsidR="006F4265">
        <w:t xml:space="preserve"> 71, 48260 Križevci, MBS: 070107168, OIB: 31760692396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D11497" w:rsidP="00D11497" w:rsidR="00D11497">
      <w:pPr>
        <w:jc w:val="both"/>
      </w:pPr>
    </w:p>
    <w:p w:rsidRDefault="00D11497" w:rsidP="00D11497" w:rsidR="00D11497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</w:p>
    <w:p w:rsidRDefault="00D11497" w:rsidP="00D11497" w:rsidR="00D11497">
      <w:pPr>
        <w:jc w:val="center"/>
      </w:pPr>
      <w:r>
        <w:t>Obrazloženje</w:t>
      </w:r>
    </w:p>
    <w:p w:rsidRDefault="00D11497" w:rsidP="00D11497" w:rsidR="00D11497">
      <w:pPr>
        <w:jc w:val="center"/>
      </w:pPr>
    </w:p>
    <w:p w:rsidRDefault="00D11497" w:rsidP="00D11497" w:rsidR="00D11497">
      <w:pPr>
        <w:jc w:val="center"/>
      </w:pPr>
    </w:p>
    <w:p w:rsidRDefault="00D11497" w:rsidP="00D11497" w:rsidR="00D11497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</w:p>
    <w:p w:rsidRDefault="00D11497" w:rsidP="00D11497" w:rsidR="00D11497">
      <w:pPr>
        <w:jc w:val="center"/>
      </w:pPr>
      <w:r>
        <w:t>U Varaždinu, 12. prosinca 2016. godine</w:t>
      </w:r>
    </w:p>
    <w:p w:rsidRDefault="00D11497" w:rsidP="00D11497" w:rsidR="00D11497">
      <w:pPr>
        <w:jc w:val="center"/>
      </w:pPr>
    </w:p>
    <w:p w:rsidRDefault="00D11497" w:rsidP="00D11497" w:rsidR="00D11497">
      <w:pPr>
        <w:jc w:val="center"/>
      </w:pPr>
    </w:p>
    <w:p w:rsidRDefault="00D11497" w:rsidP="00D11497" w:rsidR="00D11497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  <w:r>
        <w:t>UPUTA O PRAVNOM LIJEKU:</w:t>
      </w:r>
    </w:p>
    <w:p w:rsidRDefault="00D11497" w:rsidP="00D11497" w:rsidR="00D11497">
      <w:pPr>
        <w:jc w:val="both"/>
      </w:pPr>
      <w:r>
        <w:t xml:space="preserve">Protiv ovog rješenja posebna žalba nije dopuštena. </w:t>
      </w: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</w:p>
    <w:p w:rsidRDefault="00D11497" w:rsidP="00D11497" w:rsidR="00D11497">
      <w:pPr>
        <w:jc w:val="both"/>
      </w:pPr>
      <w:r>
        <w:t xml:space="preserve">DNA: 1. Direktor dužnika Damir </w:t>
      </w:r>
      <w:proofErr w:type="spellStart"/>
      <w:r>
        <w:t>Foglec</w:t>
      </w:r>
      <w:proofErr w:type="spellEnd"/>
      <w:r>
        <w:t xml:space="preserve">, </w:t>
      </w:r>
      <w:proofErr w:type="spellStart"/>
      <w:r>
        <w:t>Pesek</w:t>
      </w:r>
      <w:proofErr w:type="spellEnd"/>
      <w:r>
        <w:t xml:space="preserve"> 71, Križevci</w:t>
      </w:r>
    </w:p>
    <w:p w:rsidRDefault="00D11497" w:rsidP="00D11497" w:rsidR="00D11497">
      <w:pPr>
        <w:jc w:val="both"/>
      </w:pPr>
      <w:r>
        <w:t xml:space="preserve">           2. e-Oglasna ploča ovog suda </w:t>
      </w:r>
    </w:p>
    <w:p w:rsidRDefault="00DA0242" w:rsidP="00D11497" w:rsidR="00DA0242" w:rsidRPr="00D11497"/>
    <w:sectPr w:rsidSect="0032366B" w:rsidR="00DA0242" w:rsidRPr="00D1149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497" w:rsidR="008333A9">
    <w:pPr>
      <w:pStyle w:val="Zaglavlje"/>
    </w:pPr>
    <w:r>
      <w:rPr>
        <w:rStyle w:val="PozadinaSvijetloCrvena"/>
        <w:shd w:fill="auto" w:color="auto" w:val="clear"/>
      </w:rPr>
      <w:t>Poslovni broj: 3 St-434/16-18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441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0DE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265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2BD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497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114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114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59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St-434/2016-18</izvorni_sadrzaj>
    <derivirana_varijabla naziv="DomainObject.Oznaka_1">St-434/2016-18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FOGLEC jednostavno društvo s ograničenom odgovornošću za trgovinu i ugostiteljstvo</izvorni_sadrzaj>
    <derivirana_varijabla naziv="DomainObject.Predmet.ProtustrankaFormated_1">  FOGLEC jednostavno društvo s ograničenom odgovornošću za trgovinu i ugostiteljstvo</derivirana_varijabla>
  </DomainObject.Predmet.ProtustrankaFormated>
  <DomainObject.Predmet.ProtustrankaFormatedOIB>
    <izvorni_sadrzaj>  FOGLEC jednostavno društvo s ograničenom odgovornošću za trgovinu i ugostiteljstvo, OIB 31760692396</izvorni_sadrzaj>
    <derivirana_varijabla naziv="DomainObject.Predmet.ProtustrankaFormatedOIB_1">  FOGLEC jednostavno društvo s ograničenom odgovornošću za trgovinu i ugostiteljstvo, OIB 31760692396</derivirana_varijabla>
  </DomainObject.Predmet.ProtustrankaFormatedOIB>
  <DomainObject.Predmet.ProtustrankaFormatedWithAdress>
    <izvorni_sadrzaj> FOGLEC jednostavno društvo s ograničenom odgovornošću za trgovinu i ugostiteljstvo, Pesek 71, 48260 Pesek</izvorni_sadrzaj>
    <derivirana_varijabla naziv="DomainObject.Predmet.ProtustrankaFormatedWithAdress_1"> FOGLEC jednostavno društvo s ograničenom odgovornošću za trgovinu i ugostiteljstvo, Pesek 71, 48260 Pesek</derivirana_varijabla>
  </DomainObject.Predmet.ProtustrankaFormatedWithAdress>
  <DomainObject.Predmet.ProtustrankaFormatedWithAdressOIB>
    <izvorni_sadrzaj> FOGLEC jednostavno društvo s ograničenom odgovornošću za trgovinu i ugostiteljstvo, OIB 31760692396, Pesek 71, 48260 Pesek</izvorni_sadrzaj>
    <derivirana_varijabla naziv="DomainObject.Predmet.ProtustrankaFormatedWithAdressOIB_1"> FOGLEC jednostavno društvo s ograničenom odgovornošću za trgovinu i ugostiteljstvo, OIB 31760692396, Pesek 71, 48260 Pesek</derivirana_varijabla>
  </DomainObject.Predmet.ProtustrankaFormatedWithAdressOIB>
  <DomainObject.Predmet.ProtustrankaWithAdress>
    <izvorni_sadrzaj>FOGLEC jednostavno društvo s ograničenom odgovornošću za trgovinu i ugostiteljstvo Pesek 71, 48260 Pesek</izvorni_sadrzaj>
    <derivirana_varijabla naziv="DomainObject.Predmet.ProtustrankaWithAdress_1">FOGLEC jednostavno društvo s ograničenom odgovornošću za trgovinu i ugostiteljstvo Pesek 71, 48260 Pesek</derivirana_varijabla>
  </DomainObject.Predmet.ProtustrankaWithAdress>
  <DomainObject.Predmet.ProtustrankaWithAdressOIB>
    <izvorni_sadrzaj>FOGLEC jednostavno društvo s ograničenom odgovornošću za trgovinu i ugostiteljstvo, OIB 31760692396, Pesek 71, 48260 Pesek</izvorni_sadrzaj>
    <derivirana_varijabla naziv="DomainObject.Predmet.ProtustrankaWithAdressOIB_1">FOGLEC jednostavno društvo s ograničenom odgovornošću za trgovinu i ugostiteljstvo, OIB 31760692396, Pesek 71, 48260 Pesek</derivirana_varijabla>
  </DomainObject.Predmet.ProtustrankaWithAdressOIB>
  <DomainObject.Predmet.ProtustrankaNazivFormated>
    <izvorni_sadrzaj>FOGLEC jednostavno društvo s ograničenom odgovornošću za trgovinu i ugostiteljstvo</izvorni_sadrzaj>
    <derivirana_varijabla naziv="DomainObject.Predmet.ProtustrankaNazivFormated_1">FOGLEC jednostavno društvo s ograničenom odgovornošću za trgovinu i ugostiteljstvo</derivirana_varijabla>
  </DomainObject.Predmet.ProtustrankaNazivFormated>
  <DomainObject.Predmet.ProtustrankaNazivFormatedOIB>
    <izvorni_sadrzaj>FOGLEC jednostavno društvo s ograničenom odgovornošću za trgovinu i ugostiteljstvo, OIB 31760692396</izvorni_sadrzaj>
    <derivirana_varijabla naziv="DomainObject.Predmet.ProtustrankaNazivFormatedOIB_1">FOGLEC jednostavno društvo s ograničenom odgovornošću za trgovinu i ugostiteljstvo, OIB 31760692396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16783.82</izvorni_sadrzaj>
    <derivirana_varijabla naziv="DomainObject.Predmet.TrenutnaVrijednost_1">16783.82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FOGLEC jednostavno društvo s ograničenom odgovornošću za trgovinu i ugostiteljstvo</item>
    </izvorni_sadrzaj>
    <derivirana_varijabla naziv="DomainObject.Predmet.ProtuStrankaListFormated_1">
      <item>FOGLEC jednostavno društvo s ograničenom odgovornošću za trgovinu i ugostiteljstvo</item>
    </derivirana_varijabla>
  </DomainObject.Predmet.ProtuStrankaListFormated>
  <DomainObject.Predmet.ProtuStrankaListFormatedOIB>
    <izvorni_sadrzaj>
      <item>FOGLEC jednostavno društvo s ograničenom odgovornošću za trgovinu i ugostiteljstvo, OIB 31760692396</item>
    </izvorni_sadrzaj>
    <derivirana_varijabla naziv="DomainObject.Predmet.ProtuStrankaListFormatedOIB_1">
      <item>FOGLEC jednostavno društvo s ograničenom odgovornošću za trgovinu i ugostiteljstvo, OIB 31760692396</item>
    </derivirana_varijabla>
  </DomainObject.Predmet.ProtuStrankaListFormatedOIB>
  <DomainObject.Predmet.ProtuStrankaListFormatedWithAdress>
    <izvorni_sadrzaj>
      <item>FOGLEC jednostavno društvo s ograničenom odgovornošću za trgovinu i ugostiteljstvo, Pesek 71, 48260 Pesek</item>
    </izvorni_sadrzaj>
    <derivirana_varijabla naziv="DomainObject.Predmet.ProtuStrankaListFormatedWithAdress_1">
      <item>FOGLEC jednostavno društvo s ograničenom odgovornošću za trgovinu i ugostiteljstvo, Pesek 71, 48260 Pesek</item>
    </derivirana_varijabla>
  </DomainObject.Predmet.ProtuStrankaListFormatedWithAdress>
  <DomainObject.Predmet.ProtuStrankaListFormatedWithAdressOIB>
    <izvorni_sadrzaj>
      <item>FOGLEC jednostavno društvo s ograničenom odgovornošću za trgovinu i ugostiteljstvo, OIB 31760692396, Pesek 71, 48260 Pesek</item>
    </izvorni_sadrzaj>
    <derivirana_varijabla naziv="DomainObject.Predmet.ProtuStrankaListFormatedWithAdressOIB_1">
      <item>FOGLEC jednostavno društvo s ograničenom odgovornošću za trgovinu i ugostiteljstvo, OIB 31760692396, Pesek 71, 48260 Pesek</item>
    </derivirana_varijabla>
  </DomainObject.Predmet.ProtuStrankaListFormatedWithAdressOIB>
  <DomainObject.Predmet.ProtuStrankaListNazivFormated>
    <izvorni_sadrzaj>
      <item>FOGLEC jednostavno društvo s ograničenom odgovornošću za trgovinu i ugostiteljstvo</item>
    </izvorni_sadrzaj>
    <derivirana_varijabla naziv="DomainObject.Predmet.ProtuStrankaListNazivFormated_1">
      <item>FOGLEC jednostavno društvo s ograničenom odgovornošću za trgovinu i ugostiteljstvo</item>
    </derivirana_varijabla>
  </DomainObject.Predmet.ProtuStrankaListNazivFormated>
  <DomainObject.Predmet.ProtuStrankaListNazivFormatedOIB>
    <izvorni_sadrzaj>
      <item>FOGLEC jednostavno društvo s ograničenom odgovornošću za trgovinu i ugostiteljstvo, OIB 31760692396</item>
    </izvorni_sadrzaj>
    <derivirana_varijabla naziv="DomainObject.Predmet.ProtuStrankaListNazivFormatedOIB_1">
      <item>FOGLEC jednostavno društvo s ograničenom odgovornošću za trgovinu i ugostiteljstvo, OIB 31760692396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St-434/2016-18</izvorni_sadrzaj>
    <derivirana_varijabla naziv="DomainObject.PoslovniBrojDokumenta_1">St-434/2016-18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FOGLEC jednostavno društvo s ograničenom odgovornošću za trgovinu i ugostiteljstvo</izvorni_sadrzaj>
    <derivirana_varijabla naziv="DomainObject.Predmet.ProtustrankaIDrugi_1">FOGLEC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FOGLEC jednostavno društvo s ograničenom odgovornošću za trgovinu i ugostiteljstvo, OIB 31760692396, Pesek 71, 48260 Pesek</izvorni_sadrzaj>
    <derivirana_varijabla naziv="DomainObject.Predmet.ProtustrankaIDrugiAdressOIB_1">FOGLEC jednostavno društvo s ograničenom odgovornošću za trgovinu i ugostiteljstvo, OIB 31760692396, Pesek 71, 48260 Pesek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FOGLEC jednostavno društvo s ograničenom odgovornošću za trgovinu i ugostiteljstvo</item>
      <item>E-oglasna ploča</item>
      <item>Sudski registar</item>
    </izvorni_sadrzaj>
    <derivirana_varijabla naziv="DomainObject.Predmet.SudioniciListNaziv_1">
      <item>Financijska agencija</item>
      <item>FOGLEC jednostavno društvo s ograničenom odgovornošću za trgovinu i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FOGLEC jednostavno društvo s ograničenom odgovornošću za trgovinu i ugostiteljstvo, OIB 31760692396, Pesek 71,48260 Pesek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FOGLEC jednostavno društvo s ograničenom odgovornošću za trgovinu i ugostiteljstvo, OIB 31760692396, Pesek 71,48260 Pesek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4EC31-5118-455B-9953-49FA8E8D2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1816</properties:Characters>
  <properties:Lines>68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2016-12-12T08:43:00Z</cp:lastPrinted>
  <dcterms:modified xmlns:xsi="http://www.w3.org/2001/XMLSchema-instance" xsi:type="dcterms:W3CDTF">2016-12-12T08:43:00Z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St-434/2016-18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