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5e7e" w14:paraId="3af5e7e" w:rsidRDefault="009850A7" w:rsidP="009850A7" w:rsidR="009850A7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0A7" w:rsidP="009850A7" w:rsidR="009850A7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850A7" w:rsidP="009850A7" w:rsidR="009850A7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850A7" w:rsidP="009850A7" w:rsidR="009850A7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850A7" w:rsidP="009850A7" w:rsidR="009850A7">
      <w:pPr>
        <w:spacing w:after="0"/>
        <w:rPr>
          <w:rFonts w:eastAsia="Calibri"/>
        </w:rPr>
      </w:pPr>
    </w:p>
    <w:p w:rsidRDefault="009850A7" w:rsidP="009850A7" w:rsidR="009850A7">
      <w:pPr>
        <w:spacing w:after="0"/>
        <w:rPr>
          <w:rFonts w:eastAsia="Times New Roman"/>
          <w:lang w:eastAsia="hr-HR"/>
        </w:rPr>
      </w:pPr>
    </w:p>
    <w:p w:rsidRDefault="009850A7" w:rsidP="009850A7" w:rsidR="009850A7">
      <w:pPr>
        <w:spacing w:after="0"/>
        <w:jc w:val="center"/>
      </w:pPr>
      <w:r>
        <w:t>U  I M E  R E P U B L I K E  H R V A T S K E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jc w:val="center"/>
      </w:pPr>
      <w:r>
        <w:t>R J E Š E NJ E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FITNES STUDIO ZA ŽENE MAGIC WELL-VARAŽDIN, Varaždin, Ljudevita Gaja 17, OIB: 38829333741, dana 4. veljače 2016. </w:t>
      </w:r>
    </w:p>
    <w:p w:rsidRDefault="009850A7" w:rsidP="009850A7" w:rsidR="009850A7">
      <w:pPr>
        <w:spacing w:after="0"/>
        <w:jc w:val="both"/>
      </w:pPr>
    </w:p>
    <w:p w:rsidRDefault="009850A7" w:rsidP="009850A7" w:rsidR="009850A7">
      <w:pPr>
        <w:spacing w:after="0"/>
        <w:jc w:val="center"/>
      </w:pPr>
      <w:r>
        <w:t>r i j e š i o  j e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ind w:firstLine="708"/>
        <w:jc w:val="both"/>
      </w:pPr>
      <w:r>
        <w:t>I/ Otvara se stečajni postupak nad stečajnim dužnikom FITNES STUDIO ZA ŽENE MAGIC WELL-VARAŽDIN, Varaždin, Ljudevita Gaja 17, OIB: 38829333741, s danom 4. veljače 2016. u 15,00 sati.</w:t>
      </w:r>
    </w:p>
    <w:p w:rsidRDefault="009850A7" w:rsidP="009850A7" w:rsidR="009850A7">
      <w:pPr>
        <w:spacing w:after="0"/>
        <w:jc w:val="both"/>
      </w:pPr>
    </w:p>
    <w:p w:rsidRDefault="009850A7" w:rsidP="009850A7" w:rsidR="009850A7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FITNES STUDIO ZA ŽENE MAGIC WELL-VARAŽDIN, Varaždin, Ljudevita Gaja 17, OIB: 38829333741.</w:t>
      </w:r>
    </w:p>
    <w:p w:rsidRDefault="009850A7" w:rsidP="009850A7" w:rsidR="009850A7">
      <w:pPr>
        <w:spacing w:after="0"/>
        <w:jc w:val="both"/>
      </w:pPr>
    </w:p>
    <w:p w:rsidRDefault="009850A7" w:rsidP="009850A7" w:rsidR="009850A7">
      <w:pPr>
        <w:spacing w:after="0"/>
        <w:ind w:firstLine="708"/>
        <w:jc w:val="both"/>
      </w:pPr>
      <w:r>
        <w:t>III/ Za stečajnog upravitelja imenuje se Renato Sabljić, Zagreb, Zdenački zavoj 14, OIB: 74644810692.</w:t>
      </w:r>
    </w:p>
    <w:p w:rsidRDefault="009850A7" w:rsidP="009850A7" w:rsidR="009850A7">
      <w:pPr>
        <w:spacing w:after="0"/>
        <w:jc w:val="both"/>
        <w:rPr>
          <w:color w:val="FF0000"/>
        </w:rPr>
      </w:pPr>
    </w:p>
    <w:p w:rsidRDefault="009850A7" w:rsidP="009850A7" w:rsidR="009850A7">
      <w:pPr>
        <w:spacing w:after="0"/>
        <w:ind w:firstLine="708"/>
        <w:jc w:val="both"/>
      </w:pPr>
      <w:r>
        <w:t>IV/ Ovo rješenje objavit će se na e-oglasnoj ploči suda.</w:t>
      </w:r>
    </w:p>
    <w:p w:rsidRDefault="009850A7" w:rsidP="009850A7" w:rsidR="009850A7">
      <w:pPr>
        <w:spacing w:after="0"/>
        <w:jc w:val="both"/>
      </w:pPr>
    </w:p>
    <w:p w:rsidRDefault="009850A7" w:rsidP="009850A7" w:rsidR="009850A7">
      <w:pPr>
        <w:spacing w:after="0"/>
        <w:ind w:firstLine="708"/>
        <w:jc w:val="both"/>
      </w:pPr>
      <w:r>
        <w:t>V/ Po pravomoćnosti ovoga rješenja stečajni dužnik FITNES STUDIO ZA ŽENE MAGIC WELL-VARAŽDIN, Varaždin, Ljudevita Gaja 17, OIB: 38829333741, biti će brisan iz sudskog registra.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jc w:val="center"/>
      </w:pPr>
      <w:r>
        <w:t>Obrazloženje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jc w:val="both"/>
      </w:pPr>
      <w:r>
        <w:tab/>
        <w:t xml:space="preserve">Predlagatelj je dana 23.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  <w:jc w:val="center"/>
      </w:pPr>
      <w:r>
        <w:t>U Varaždinu, 4. veljače 2016.</w:t>
      </w:r>
    </w:p>
    <w:p w:rsidRDefault="009850A7" w:rsidP="009850A7" w:rsidR="009850A7">
      <w:pPr>
        <w:spacing w:after="0"/>
        <w:jc w:val="center"/>
      </w:pPr>
    </w:p>
    <w:p w:rsidRDefault="009850A7" w:rsidP="009850A7" w:rsidR="009850A7">
      <w:pPr>
        <w:spacing w:after="0"/>
        <w:jc w:val="center"/>
      </w:pPr>
    </w:p>
    <w:p w:rsidRDefault="009850A7" w:rsidP="009850A7" w:rsidR="009850A7">
      <w:pPr>
        <w:spacing w:after="0"/>
        <w:ind w:left="4956"/>
        <w:jc w:val="center"/>
      </w:pPr>
      <w:r>
        <w:t>Sutkinja</w:t>
      </w:r>
    </w:p>
    <w:p w:rsidRDefault="009850A7" w:rsidP="009850A7" w:rsidR="009850A7">
      <w:pPr>
        <w:spacing w:after="0"/>
        <w:ind w:left="4956"/>
        <w:jc w:val="center"/>
      </w:pPr>
    </w:p>
    <w:p w:rsidRDefault="009850A7" w:rsidP="009850A7" w:rsidR="009850A7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850A7" w:rsidP="009850A7" w:rsidR="009850A7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850A7" w:rsidP="009850A7" w:rsidR="009850A7">
      <w:pPr>
        <w:spacing w:after="0"/>
      </w:pPr>
      <w:r>
        <w:t xml:space="preserve">                                               </w:t>
      </w:r>
    </w:p>
    <w:p w:rsidRDefault="009850A7" w:rsidP="009850A7" w:rsidR="009850A7">
      <w:pPr>
        <w:spacing w:after="0"/>
      </w:pPr>
      <w:r>
        <w:tab/>
        <w:t xml:space="preserve">UPUTA O PRAVNOM LIJEKU: </w:t>
      </w:r>
    </w:p>
    <w:p w:rsidRDefault="009850A7" w:rsidP="009850A7" w:rsidR="009850A7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850A7" w:rsidP="009850A7" w:rsidR="009850A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</w:pPr>
    </w:p>
    <w:p w:rsidRDefault="009850A7" w:rsidP="009850A7" w:rsidR="009850A7">
      <w:pPr>
        <w:spacing w:after="0"/>
      </w:pPr>
      <w:r>
        <w:t>DNA:</w:t>
      </w:r>
    </w:p>
    <w:p w:rsidRDefault="009850A7" w:rsidP="009850A7" w:rsidR="009850A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850A7" w:rsidP="009850A7" w:rsidR="009850A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850A7" w:rsidP="009850A7" w:rsidR="009850A7">
      <w:pPr>
        <w:numPr>
          <w:ilvl w:val="0"/>
          <w:numId w:val="47"/>
        </w:numPr>
        <w:spacing w:after="0"/>
        <w:jc w:val="both"/>
      </w:pPr>
      <w:r>
        <w:t>Dužnik FITNES STUDIO ZA ŽENE MAGIC WELL-VARAŽDIN, Varaždin, Ljudevita Gaja 17</w:t>
      </w:r>
    </w:p>
    <w:p w:rsidRDefault="009850A7" w:rsidP="009850A7" w:rsidR="009850A7">
      <w:pPr>
        <w:numPr>
          <w:ilvl w:val="0"/>
          <w:numId w:val="47"/>
        </w:numPr>
        <w:spacing w:after="0"/>
      </w:pPr>
      <w:r>
        <w:t xml:space="preserve">Ured državne uprave u Varaždinskoj županiji, </w:t>
      </w:r>
      <w:bookmarkStart w:name="_GoBack" w:id="0"/>
      <w:bookmarkEnd w:id="0"/>
      <w:r>
        <w:t xml:space="preserve">Stanka </w:t>
      </w:r>
      <w:proofErr w:type="spellStart"/>
      <w:r>
        <w:t>Vraza</w:t>
      </w:r>
      <w:proofErr w:type="spellEnd"/>
      <w:r>
        <w:t xml:space="preserve"> 4 (odmah i nakon pravomoćnosti)</w:t>
      </w:r>
      <w:r>
        <w:rPr>
          <w:rFonts w:eastAsia="Calibri"/>
        </w:rPr>
        <w:t xml:space="preserve"> </w:t>
      </w:r>
    </w:p>
    <w:p w:rsidRDefault="009850A7" w:rsidP="009850A7" w:rsidR="009850A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9850A7" w:rsidP="009850A7" w:rsidR="009850A7">
      <w:pPr>
        <w:numPr>
          <w:ilvl w:val="0"/>
          <w:numId w:val="47"/>
        </w:numPr>
        <w:spacing w:after="0"/>
      </w:pPr>
      <w:r>
        <w:t>Stečajni upravitelj Renato Sabljić, Zagreb, Zdenački zavoj 14</w:t>
      </w:r>
    </w:p>
    <w:p w:rsidRDefault="009850A7" w:rsidP="009850A7" w:rsidR="009850A7">
      <w:pPr>
        <w:numPr>
          <w:ilvl w:val="0"/>
          <w:numId w:val="47"/>
        </w:numPr>
        <w:spacing w:after="0"/>
      </w:pPr>
      <w:r>
        <w:t>E-oglasna ploča suda</w:t>
      </w:r>
    </w:p>
    <w:p w:rsidRDefault="009850A7" w:rsidP="009850A7" w:rsidR="009850A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9850A7" w:rsidP="009850A7" w:rsidR="009850A7"/>
    <w:p w:rsidRDefault="00AE649C" w:rsidP="009850A7" w:rsidR="00AE649C" w:rsidRPr="00B76F3C">
      <w:pPr>
        <w:pStyle w:val="Naslov3"/>
        <w:numPr>
          <w:ilvl w:val="0"/>
          <w:numId w:val="0"/>
        </w:numPr>
      </w:pPr>
    </w:p>
    <w:p w:rsidRDefault="00C82F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sectPr w:rsidSect="009850A7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0A7" w:rsidP="009850A7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St-887/15-5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0A7" w:rsidR="009850A7">
    <w:pPr>
      <w:pStyle w:val="Zaglavlje"/>
    </w:pPr>
    <w:r>
      <w:t>Poslovni broj: 2 St-887/15-5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0A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F9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St-887/2015-5</izvorni_sadrzaj>
    <derivirana_varijabla naziv="DomainObject.Oznaka_1">St-887/2015-5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 STUDIO ZA ŽENE MAGIC WELL-VARAŽDIN</izvorni_sadrzaj>
    <derivirana_varijabla naziv="DomainObject.Predmet.ProtustrankaFormated_1">  FITNES STUDIO ZA ŽENE MAGIC WELL-VARAŽDIN</derivirana_varijabla>
  </DomainObject.Predmet.ProtustrankaFormated>
  <DomainObject.Predmet.ProtustrankaFormatedOIB>
    <izvorni_sadrzaj>  FITNES STUDIO ZA ŽENE MAGIC WELL-VARAŽDIN, OIB 38829333741</izvorni_sadrzaj>
    <derivirana_varijabla naziv="DomainObject.Predmet.ProtustrankaFormatedOIB_1">  FITNES STUDIO ZA ŽENE MAGIC WELL-VARAŽDIN, OIB 38829333741</derivirana_varijabla>
  </DomainObject.Predmet.ProtustrankaFormatedOIB>
  <DomainObject.Predmet.ProtustrankaFormatedWithAdress>
    <izvorni_sadrzaj> FITNES STUDIO ZA ŽENE MAGIC WELL-VARAŽDIN, Ljudevita Gaja 17, 42000 Varaždin</izvorni_sadrzaj>
    <derivirana_varijabla naziv="DomainObject.Predmet.ProtustrankaFormatedWithAdress_1"> FITNES STUDIO ZA ŽENE MAGIC WELL-VARAŽDIN, Ljudevita Gaja 17, 42000 Varaždin</derivirana_varijabla>
  </DomainObject.Predmet.ProtustrankaFormatedWithAdress>
  <DomainObject.Predmet.ProtustrankaFormatedWithAdressOIB>
    <izvorni_sadrzaj> FITNES STUDIO ZA ŽENE MAGIC WELL-VARAŽDIN, OIB 38829333741, Ljudevita Gaja 17, 42000 Varaždin</izvorni_sadrzaj>
    <derivirana_varijabla naziv="DomainObject.Predmet.ProtustrankaFormatedWithAdressOIB_1"> FITNES STUDIO ZA ŽENE MAGIC WELL-VARAŽDIN, OIB 38829333741, Ljudevita Gaja 17, 42000 Varaždin</derivirana_varijabla>
  </DomainObject.Predmet.ProtustrankaFormatedWithAdressOIB>
  <DomainObject.Predmet.ProtustrankaWithAdress>
    <izvorni_sadrzaj>FITNES STUDIO ZA ŽENE MAGIC WELL-VARAŽDIN Ljudevita Gaja 17, 42000 Varaždin</izvorni_sadrzaj>
    <derivirana_varijabla naziv="DomainObject.Predmet.ProtustrankaWithAdress_1">FITNES STUDIO ZA ŽENE MAGIC WELL-VARAŽDIN Ljudevita Gaja 17, 42000 Varaždin</derivirana_varijabla>
  </DomainObject.Predmet.ProtustrankaWithAdress>
  <DomainObject.Predmet.ProtustrankaWithAdressOIB>
    <izvorni_sadrzaj>FITNES STUDIO ZA ŽENE MAGIC WELL-VARAŽDIN, OIB 38829333741, Ljudevita Gaja 17, 42000 Varaždin</izvorni_sadrzaj>
    <derivirana_varijabla naziv="DomainObject.Predmet.ProtustrankaWithAdressOIB_1">FITNES STUDIO ZA ŽENE MAGIC WELL-VARAŽDIN, OIB 38829333741, Ljudevita Gaja 17, 42000 Varaždin</derivirana_varijabla>
  </DomainObject.Predmet.ProtustrankaWithAdressOIB>
  <DomainObject.Predmet.ProtustrankaNazivFormated>
    <izvorni_sadrzaj>FITNES STUDIO ZA ŽENE MAGIC WELL-VARAŽDIN</izvorni_sadrzaj>
    <derivirana_varijabla naziv="DomainObject.Predmet.ProtustrankaNazivFormated_1">FITNES STUDIO ZA ŽENE MAGIC WELL-VARAŽDIN</derivirana_varijabla>
  </DomainObject.Predmet.ProtustrankaNazivFormated>
  <DomainObject.Predmet.ProtustrankaNazivFormatedOIB>
    <izvorni_sadrzaj>FITNES STUDIO ZA ŽENE MAGIC WELL-VARAŽDIN, OIB 38829333741</izvorni_sadrzaj>
    <derivirana_varijabla naziv="DomainObject.Predmet.ProtustrankaNazivFormatedOIB_1">FITNES STUDIO ZA ŽENE MAGIC WELL-VARAŽDIN, OIB 38829333741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58117.17</izvorni_sadrzaj>
    <derivirana_varijabla naziv="DomainObject.Predmet.TrenutnaVrijednost_1">58117.17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FITNES STUDIO ZA ŽENE MAGIC WELL-VARAŽDIN</item>
    </izvorni_sadrzaj>
    <derivirana_varijabla naziv="DomainObject.Predmet.ProtuStrankaListFormated_1">
      <item>FITNES STUDIO ZA ŽENE MAGIC WELL-VARAŽDIN</item>
    </derivirana_varijabla>
  </DomainObject.Predmet.ProtuStrankaListFormated>
  <DomainObject.Predmet.ProtuStrankaListFormatedOIB>
    <izvorni_sadrzaj>
      <item>FITNES STUDIO ZA ŽENE MAGIC WELL-VARAŽDIN, OIB 38829333741</item>
    </izvorni_sadrzaj>
    <derivirana_varijabla naziv="DomainObject.Predmet.ProtuStrankaListFormatedOIB_1">
      <item>FITNES STUDIO ZA ŽENE MAGIC WELL-VARAŽDIN, OIB 38829333741</item>
    </derivirana_varijabla>
  </DomainObject.Predmet.ProtuStrankaListFormatedOIB>
  <DomainObject.Predmet.ProtuStrankaListFormatedWithAdress>
    <izvorni_sadrzaj>
      <item>FITNES STUDIO ZA ŽENE MAGIC WELL-VARAŽDIN, Ljudevita Gaja 17, 42000 Varaždin</item>
    </izvorni_sadrzaj>
    <derivirana_varijabla naziv="DomainObject.Predmet.ProtuStrankaListFormatedWithAdress_1">
      <item>FITNES STUDIO ZA ŽENE MAGIC WELL-VARAŽDIN, Ljudevita Gaja 17, 42000 Varaždin</item>
    </derivirana_varijabla>
  </DomainObject.Predmet.ProtuStrankaListFormatedWithAdress>
  <DomainObject.Predmet.ProtuStrankaListFormatedWithAdressOIB>
    <izvorni_sadrzaj>
      <item>FITNES STUDIO ZA ŽENE MAGIC WELL-VARAŽDIN, OIB 38829333741, Ljudevita Gaja 17, 42000 Varaždin</item>
    </izvorni_sadrzaj>
    <derivirana_varijabla naziv="DomainObject.Predmet.ProtuStrankaListFormatedWithAdressOIB_1">
      <item>FITNES STUDIO ZA ŽENE MAGIC WELL-VARAŽDIN, OIB 38829333741, Ljudevita Gaja 17, 42000 Varaždin</item>
    </derivirana_varijabla>
  </DomainObject.Predmet.ProtuStrankaListFormatedWithAdressOIB>
  <DomainObject.Predmet.ProtuStrankaListNazivFormated>
    <izvorni_sadrzaj>
      <item>FITNES STUDIO ZA ŽENE MAGIC WELL-VARAŽDIN</item>
    </izvorni_sadrzaj>
    <derivirana_varijabla naziv="DomainObject.Predmet.ProtuStrankaListNazivFormated_1">
      <item>FITNES STUDIO ZA ŽENE MAGIC WELL-VARAŽDIN</item>
    </derivirana_varijabla>
  </DomainObject.Predmet.ProtuStrankaListNazivFormated>
  <DomainObject.Predmet.ProtuStrankaListNazivFormatedOIB>
    <izvorni_sadrzaj>
      <item>FITNES STUDIO ZA ŽENE MAGIC WELL-VARAŽDIN, OIB 38829333741</item>
    </izvorni_sadrzaj>
    <derivirana_varijabla naziv="DomainObject.Predmet.ProtuStrankaListNazivFormatedOIB_1">
      <item>FITNES STUDIO ZA ŽENE MAGIC WELL-VARAŽDIN, OIB 38829333741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</izvorni_sadrzaj>
    <derivirana_varijabla naziv="DomainObject.Predmet.OstaliListFormated_1">
      <item>E-oglasna ploča</item>
      <item>Sudski registar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</izvorni_sadrzaj>
    <derivirana_varijabla naziv="DomainObject.Predmet.OstaliListFormatedOIB_1">
      <item>E-oglasna ploča</item>
      <item>Sudski registar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</izvorni_sadrzaj>
    <derivirana_varijabla naziv="DomainObject.Predmet.OstaliListFormatedWithAdress_1">
      <item>E-oglasna ploča</item>
      <item>Sudski registar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</izvorni_sadrzaj>
    <derivirana_varijabla naziv="DomainObject.Predmet.OstaliListFormatedWithAdressOIB_1">
      <item>E-oglasna ploča</item>
      <item>Sudski registar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</izvorni_sadrzaj>
    <derivirana_varijabla naziv="DomainObject.Predmet.OstaliListNazivFormated_1">
      <item>E-oglasna ploča</item>
      <item>Sudski registar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</izvorni_sadrzaj>
    <derivirana_varijabla naziv="DomainObject.Predmet.OstaliListNazivFormatedOIB_1">
      <item>E-oglasna ploča</item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St-887/2015-5</izvorni_sadrzaj>
    <derivirana_varijabla naziv="DomainObject.PoslovniBrojDokumenta_1">St-887/2015-5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FITNES STUDIO ZA ŽENE MAGIC WELL-VARAŽDIN</izvorni_sadrzaj>
    <derivirana_varijabla naziv="DomainObject.Predmet.ProtustrankaIDrugi_1">FITNES STUDIO ZA ŽENE MAGIC WELL-VARAŽDIN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FITNES STUDIO ZA ŽENE MAGIC WELL-VARAŽDIN, OIB 38829333741, Ljudevita Gaja 17, 42000 Varaždin</izvorni_sadrzaj>
    <derivirana_varijabla naziv="DomainObject.Predmet.ProtustrankaIDrugiAdressOIB_1">FITNES STUDIO ZA ŽENE MAGIC WELL-VARAŽDIN, OIB 38829333741, Ljudevita Gaja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St-887/2015-5</izvorni_sadrzaj>
    <derivirana_varijabla naziv="DomainObject.Predmet.OdlukaRjesenje.Oznaka_1">St-887/2015-5</derivirana_varijabla>
  </DomainObject.Predmet.OdlukaRjesenje.Oznaka>
  <DomainObject.Predmet.SudioniciListNaziv>
    <izvorni_sadrzaj>
      <item>Financijska agencija</item>
      <item>FITNES STUDIO ZA ŽENE MAGIC WELL-VARAŽDIN</item>
      <item>E-oglasna ploča</item>
      <item>Sudski registar</item>
      <item>Županijsko državno odvjetništvo u Varaždinu</item>
    </izvorni_sadrzaj>
    <derivirana_varijabla naziv="DomainObject.Predmet.SudioniciListNaziv_1">
      <item>Financijska agencija</item>
      <item>FITNES STUDIO ZA ŽENE MAGIC WELL-VARAŽDIN</item>
      <item>E-oglasna ploča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FITNES STUDIO ZA ŽENE MAGIC WELL-VARAŽDIN, OIB 38829333741, Ljudevita Gaja 17,42000 Varaždin</item>
      <item>E-oglasna ploča</item>
      <item>Sudski registar</item>
      <item>Županijsko državno odvjetništvo u Varaždinu</item>
    </izvorni_sadrzaj>
    <derivirana_varijabla naziv="DomainObject.Predmet.SudioniciListAdressOIB_1">
      <item>Financijska agencija, OIB 85821130368, A. Cesarca 2,42000 Varaždin</item>
      <item>FITNES STUDIO ZA ŽENE MAGIC WELL-VARAŽDIN, OIB 38829333741, Ljudevita Gaja 17,42000 Varaždin</item>
      <item>E-oglasna ploča</item>
      <item>Sudski registar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4B149-E05C-4E5B-B8E0-188D78BD0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2919</properties:Characters>
  <properties:Lines>89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2016-02-04T13:28:00Z</cp:lastPrinted>
  <dcterms:modified xmlns:xsi="http://www.w3.org/2001/XMLSchema-instance" xsi:type="dcterms:W3CDTF">2016-02-04T13:29:00Z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