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3cdc9" w14:paraId="273cdc9" w:rsidRDefault="00B87A4A" w:rsidP="00797781" w:rsidR="0079778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55B4" w:rsidR="001455B4"/>
    <w:p w:rsidRDefault="001455B4" w:rsidR="001455B4">
      <w:r>
        <w:t>REPUBLIKA HRVATSKA</w:t>
      </w:r>
    </w:p>
    <w:p w:rsidRDefault="001455B4" w:rsidR="001455B4">
      <w:r>
        <w:t>TRGOVAČKI SUD U</w:t>
      </w:r>
      <w:r w:rsidR="009357BB">
        <w:t xml:space="preserve"> OSIJEKU</w:t>
      </w:r>
    </w:p>
    <w:p w:rsidRDefault="001455B4" w:rsidR="009357BB">
      <w:r>
        <w:t>S</w:t>
      </w:r>
      <w:r w:rsidR="009357BB">
        <w:t xml:space="preserve">TALNA SLUŽBA </w:t>
      </w:r>
      <w:r w:rsidR="008A3007">
        <w:t>U SLAVONSKOM BRODU</w:t>
      </w:r>
      <w:r>
        <w:t xml:space="preserve">  </w:t>
      </w:r>
    </w:p>
    <w:p w:rsidRDefault="009357BB" w:rsidR="009357BB">
      <w:r>
        <w:t>Trg pobjede 13</w:t>
      </w:r>
    </w:p>
    <w:p w:rsidRDefault="009357BB" w:rsidR="001455B4" w:rsidRPr="00797781">
      <w:r>
        <w:t xml:space="preserve">35000 Slavonski Brod  </w:t>
      </w:r>
      <w:r w:rsidR="001455B4">
        <w:t xml:space="preserve">                                                   </w:t>
      </w:r>
      <w:r w:rsidR="00D5670A">
        <w:t xml:space="preserve">       </w:t>
      </w:r>
      <w:r w:rsidR="00165EA1">
        <w:t xml:space="preserve">  </w:t>
      </w:r>
      <w:r w:rsidR="00922815">
        <w:t xml:space="preserve">   </w:t>
      </w:r>
      <w:r w:rsidR="00165EA1">
        <w:t xml:space="preserve"> </w:t>
      </w:r>
      <w:r w:rsidR="001455B4" w:rsidRPr="00797781">
        <w:t xml:space="preserve">Broj: </w:t>
      </w:r>
      <w:r w:rsidR="00602D26">
        <w:t>1/</w:t>
      </w:r>
      <w:r w:rsidR="001455B4" w:rsidRPr="00797781">
        <w:t>St-</w:t>
      </w:r>
      <w:r w:rsidR="00602D26">
        <w:t>464/2011-48</w:t>
      </w:r>
    </w:p>
    <w:p w:rsidRDefault="00AC1C66" w:rsidR="00AC1C66" w:rsidRPr="00797781"/>
    <w:p w:rsidRDefault="00AC1C66" w:rsidP="00AC1C66" w:rsidR="00AC1C66" w:rsidRPr="00797781">
      <w:pPr>
        <w:jc w:val="center"/>
      </w:pPr>
      <w:r w:rsidRPr="00797781">
        <w:t>R E P U B L I K A    H R V A T S K A</w:t>
      </w:r>
    </w:p>
    <w:p w:rsidRDefault="001455B4" w:rsidP="001455B4" w:rsidR="001455B4" w:rsidRPr="00797781">
      <w:pPr>
        <w:jc w:val="center"/>
      </w:pPr>
      <w:r w:rsidRPr="00797781">
        <w:t>R J E Š E N J E</w:t>
      </w:r>
    </w:p>
    <w:p w:rsidRDefault="001455B4" w:rsidR="001455B4"/>
    <w:p w:rsidRDefault="001455B4" w:rsidP="009D4B39" w:rsidR="001455B4">
      <w:pPr>
        <w:jc w:val="both"/>
      </w:pPr>
      <w:r>
        <w:tab/>
        <w:t xml:space="preserve">TRGOVAČKI SUD U </w:t>
      </w:r>
      <w:r w:rsidR="009357BB">
        <w:t xml:space="preserve">OSIJEKU STALNA SLUŽBA </w:t>
      </w:r>
      <w:r w:rsidR="008A3007">
        <w:t>U SLAVONSKOM BRODU</w:t>
      </w:r>
      <w:r w:rsidR="00FC7A4C">
        <w:t>, po stečajnoj sutkinji</w:t>
      </w:r>
      <w:r>
        <w:t xml:space="preserve"> Vesni Vukelić, u </w:t>
      </w:r>
      <w:r w:rsidR="00602D26">
        <w:t>na</w:t>
      </w:r>
      <w:r w:rsidR="00DD4DB9">
        <w:t>s</w:t>
      </w:r>
      <w:r w:rsidR="00602D26">
        <w:t xml:space="preserve">tavljenom </w:t>
      </w:r>
      <w:r w:rsidR="00602D26">
        <w:rPr>
          <w:color w:val="000000"/>
        </w:rPr>
        <w:t xml:space="preserve"> postupku radi naknadne diobe stečajne mase iza POLJOPRIVREDNA ZADRUGA SLAVONSKI ŠAMAC u stečaju, sa sjedištem u Piškorevcima, Zagrebačka 8a, OIB 64252345732, nastala iza subjekta POLJOPRIVREDNA ZADRUGA SLAVONSKI ŠAMAC u stečaju, </w:t>
      </w:r>
      <w:proofErr w:type="spellStart"/>
      <w:r w:rsidR="00602D26">
        <w:rPr>
          <w:color w:val="000000"/>
        </w:rPr>
        <w:t>Kruševica</w:t>
      </w:r>
      <w:proofErr w:type="spellEnd"/>
      <w:r w:rsidR="00602D26">
        <w:rPr>
          <w:color w:val="000000"/>
        </w:rPr>
        <w:t xml:space="preserve">, Ljudevita Gaja 88, OIB 30124278016, </w:t>
      </w:r>
      <w:r>
        <w:t xml:space="preserve">nakon unovčenja dijela imovine stečajnog dužnika na kojoj postoje </w:t>
      </w:r>
      <w:proofErr w:type="spellStart"/>
      <w:r>
        <w:t>razlučna</w:t>
      </w:r>
      <w:proofErr w:type="spellEnd"/>
      <w:r>
        <w:t xml:space="preserve"> prava, </w:t>
      </w:r>
      <w:r w:rsidR="007D73DD">
        <w:t xml:space="preserve">po održanom ročištu za diobu </w:t>
      </w:r>
      <w:proofErr w:type="spellStart"/>
      <w:r w:rsidR="007D73DD">
        <w:t>kupovnine</w:t>
      </w:r>
      <w:proofErr w:type="spellEnd"/>
      <w:r w:rsidR="007D73DD">
        <w:t xml:space="preserve">, </w:t>
      </w:r>
      <w:r>
        <w:t xml:space="preserve">odlučujući o raspodjeli ostvarenog utrška, dana </w:t>
      </w:r>
      <w:r w:rsidR="00A8410C">
        <w:t>30</w:t>
      </w:r>
      <w:r w:rsidR="00FC7A4C">
        <w:t>.siječnja 2018.g.</w:t>
      </w:r>
    </w:p>
    <w:p w:rsidRDefault="001455B4" w:rsidR="001455B4"/>
    <w:p w:rsidRDefault="001455B4" w:rsidP="001455B4" w:rsidR="00291F6A" w:rsidRPr="00797781">
      <w:pPr>
        <w:jc w:val="center"/>
      </w:pPr>
      <w:r w:rsidRPr="00797781">
        <w:t>r i j e š i o    j e</w:t>
      </w:r>
    </w:p>
    <w:p w:rsidRDefault="001455B4" w:rsidR="001455B4"/>
    <w:p w:rsidRDefault="001455B4" w:rsidP="007F77C3" w:rsidR="007F77C3">
      <w:pPr>
        <w:jc w:val="center"/>
      </w:pPr>
      <w:r>
        <w:tab/>
      </w:r>
    </w:p>
    <w:p w:rsidRDefault="007F77C3" w:rsidP="009A7C07" w:rsidR="00FC7A4C">
      <w:pPr>
        <w:jc w:val="both"/>
      </w:pPr>
      <w:r>
        <w:tab/>
      </w:r>
      <w:r w:rsidRPr="00935D89">
        <w:rPr>
          <w:b/>
        </w:rPr>
        <w:t>I -</w:t>
      </w:r>
      <w:r>
        <w:t xml:space="preserve"> Iz iznosa </w:t>
      </w:r>
      <w:r w:rsidR="001E349F">
        <w:t xml:space="preserve">dobivenog </w:t>
      </w:r>
      <w:r w:rsidR="00FC7A4C">
        <w:t xml:space="preserve">prodajom </w:t>
      </w:r>
      <w:r w:rsidR="00602D26">
        <w:t>nekretnina</w:t>
      </w:r>
      <w:r w:rsidR="001E349F">
        <w:t xml:space="preserve"> stečajnog dužnika</w:t>
      </w:r>
      <w:r w:rsidR="00602D26">
        <w:t xml:space="preserve"> upisanih</w:t>
      </w:r>
      <w:r w:rsidR="00CB6BB3">
        <w:t xml:space="preserve"> u </w:t>
      </w:r>
      <w:proofErr w:type="spellStart"/>
      <w:r w:rsidR="008A3007">
        <w:t>zk.ul</w:t>
      </w:r>
      <w:proofErr w:type="spellEnd"/>
      <w:r w:rsidR="00FC7A4C">
        <w:t xml:space="preserve">. </w:t>
      </w:r>
      <w:r w:rsidR="00602D26">
        <w:t>798</w:t>
      </w:r>
      <w:r w:rsidR="00FC7A4C">
        <w:t xml:space="preserve"> </w:t>
      </w:r>
      <w:proofErr w:type="spellStart"/>
      <w:r w:rsidR="00FC7A4C">
        <w:t>k.o</w:t>
      </w:r>
      <w:proofErr w:type="spellEnd"/>
      <w:r w:rsidR="00FC7A4C">
        <w:t xml:space="preserve"> </w:t>
      </w:r>
      <w:proofErr w:type="spellStart"/>
      <w:r w:rsidR="00602D26">
        <w:t>Kruševica</w:t>
      </w:r>
      <w:proofErr w:type="spellEnd"/>
      <w:r w:rsidR="001E22E9">
        <w:t xml:space="preserve">, </w:t>
      </w:r>
    </w:p>
    <w:p w:rsidRDefault="007F77C3" w:rsidP="007F77C3" w:rsidR="007F77C3">
      <w:pPr>
        <w:tabs>
          <w:tab w:pos="2268" w:leader="dot" w:val="right"/>
          <w:tab w:pos="2835" w:leader="dot" w:val="right"/>
        </w:tabs>
        <w:jc w:val="both"/>
      </w:pPr>
      <w:r>
        <w:t xml:space="preserve">                 </w:t>
      </w:r>
      <w:r w:rsidR="00A2675F">
        <w:rPr>
          <w:b/>
        </w:rPr>
        <w:t>od u</w:t>
      </w:r>
      <w:r>
        <w:rPr>
          <w:b/>
        </w:rPr>
        <w:t xml:space="preserve">kupno </w:t>
      </w:r>
      <w:r w:rsidR="00602D26">
        <w:rPr>
          <w:b/>
        </w:rPr>
        <w:t>88.300</w:t>
      </w:r>
      <w:r w:rsidR="00CB6BB3">
        <w:rPr>
          <w:b/>
        </w:rPr>
        <w:t>,00</w:t>
      </w:r>
      <w:r w:rsidR="00A2675F">
        <w:rPr>
          <w:b/>
        </w:rPr>
        <w:t xml:space="preserve"> </w:t>
      </w:r>
      <w:r w:rsidRPr="003E1A8E">
        <w:rPr>
          <w:b/>
        </w:rPr>
        <w:t>kn</w:t>
      </w:r>
      <w:r>
        <w:t>,</w:t>
      </w:r>
    </w:p>
    <w:p w:rsidRDefault="00602D26" w:rsidP="007F77C3" w:rsidR="00602D26">
      <w:pPr>
        <w:tabs>
          <w:tab w:pos="2268" w:leader="dot" w:val="right"/>
          <w:tab w:pos="2835" w:leader="dot" w:val="right"/>
        </w:tabs>
        <w:jc w:val="both"/>
      </w:pPr>
    </w:p>
    <w:p w:rsidRDefault="007F77C3" w:rsidP="007F77C3" w:rsidR="007F77C3">
      <w:pPr>
        <w:jc w:val="both"/>
      </w:pPr>
      <w:r>
        <w:t xml:space="preserve"> </w:t>
      </w:r>
      <w:r>
        <w:tab/>
        <w:t xml:space="preserve">     namiruje se:</w:t>
      </w:r>
    </w:p>
    <w:p w:rsidRDefault="007F77C3" w:rsidP="007F77C3" w:rsidR="007F77C3">
      <w:pPr>
        <w:jc w:val="both"/>
      </w:pPr>
    </w:p>
    <w:p w:rsidRDefault="007F77C3" w:rsidP="007F77C3" w:rsidR="007F77C3" w:rsidRPr="00DD7B01">
      <w:pPr>
        <w:jc w:val="both"/>
        <w:rPr>
          <w:b/>
        </w:rPr>
      </w:pPr>
      <w:r>
        <w:t xml:space="preserve">  </w:t>
      </w:r>
      <w:r w:rsidR="001E349F">
        <w:tab/>
        <w:t xml:space="preserve">A </w:t>
      </w:r>
      <w:r w:rsidRPr="00DD7B01">
        <w:rPr>
          <w:b/>
        </w:rPr>
        <w:t xml:space="preserve"> Prvenstvo</w:t>
      </w:r>
    </w:p>
    <w:p w:rsidRDefault="007F77C3" w:rsidP="007F77C3" w:rsidR="007F77C3">
      <w:pPr>
        <w:jc w:val="both"/>
      </w:pPr>
      <w:r>
        <w:t>Stečajna masa stečajnog dužnika</w:t>
      </w:r>
    </w:p>
    <w:p w:rsidRDefault="007F77C3" w:rsidP="007F77C3" w:rsidR="007F77C3">
      <w:pPr>
        <w:jc w:val="both"/>
      </w:pPr>
    </w:p>
    <w:p w:rsidRDefault="004357DC" w:rsidP="007F77C3" w:rsidR="00054A64">
      <w:pPr>
        <w:jc w:val="both"/>
        <w:rPr>
          <w:b/>
        </w:rPr>
      </w:pPr>
      <w:r>
        <w:t xml:space="preserve"> Troškovi utvrđivanja</w:t>
      </w:r>
      <w:r w:rsidR="007F77C3">
        <w:t xml:space="preserve"> tražbine 5% od utrška po čl. </w:t>
      </w:r>
      <w:r w:rsidR="00B874AB">
        <w:t>170 st. 1</w:t>
      </w:r>
      <w:r w:rsidR="007F77C3">
        <w:t xml:space="preserve"> SZ-a</w:t>
      </w:r>
      <w:r>
        <w:t xml:space="preserve">                 </w:t>
      </w:r>
      <w:r w:rsidR="00A2675F">
        <w:t xml:space="preserve"> </w:t>
      </w:r>
      <w:r w:rsidR="007F77C3">
        <w:t xml:space="preserve"> </w:t>
      </w:r>
      <w:r w:rsidR="00B874AB">
        <w:t xml:space="preserve"> </w:t>
      </w:r>
      <w:r w:rsidR="00602D26">
        <w:rPr>
          <w:b/>
        </w:rPr>
        <w:t>4.415,00</w:t>
      </w:r>
      <w:r w:rsidR="00CB6BB3">
        <w:rPr>
          <w:b/>
        </w:rPr>
        <w:t xml:space="preserve"> </w:t>
      </w:r>
      <w:r w:rsidR="007F77C3" w:rsidRPr="009A24E5">
        <w:rPr>
          <w:b/>
        </w:rPr>
        <w:t>kn</w:t>
      </w:r>
    </w:p>
    <w:p w:rsidRDefault="00602D26" w:rsidP="007F77C3" w:rsidR="00CB6BB3" w:rsidRPr="00CB6BB3">
      <w:pPr>
        <w:jc w:val="both"/>
      </w:pPr>
      <w:r>
        <w:t xml:space="preserve"> </w:t>
      </w:r>
      <w:r w:rsidR="00B874AB">
        <w:t>Stvarni t</w:t>
      </w:r>
      <w:r w:rsidR="00CB6BB3" w:rsidRPr="00CB6BB3">
        <w:t>roškovi unovčenja tražbine</w:t>
      </w:r>
      <w:r w:rsidR="00CB6BB3">
        <w:t xml:space="preserve"> po čl. 170 st. 2 SZ-a                               </w:t>
      </w:r>
      <w:r w:rsidR="00B874AB">
        <w:rPr>
          <w:b/>
        </w:rPr>
        <w:t>15.584,88</w:t>
      </w:r>
      <w:r w:rsidR="00CB6BB3" w:rsidRPr="00CB6BB3">
        <w:rPr>
          <w:b/>
        </w:rPr>
        <w:t xml:space="preserve"> kn</w:t>
      </w:r>
    </w:p>
    <w:p w:rsidRDefault="007F77C3" w:rsidP="007F77C3" w:rsidR="007F77C3">
      <w:pPr>
        <w:jc w:val="both"/>
        <w:rPr>
          <w:b/>
        </w:rPr>
      </w:pPr>
      <w:r>
        <w:rPr>
          <w:b/>
        </w:rPr>
        <w:t>___________________________________________________________________</w:t>
      </w:r>
      <w:r w:rsidR="001E349F">
        <w:rPr>
          <w:b/>
        </w:rPr>
        <w:t>___</w:t>
      </w:r>
      <w:r>
        <w:rPr>
          <w:b/>
        </w:rPr>
        <w:t>_</w:t>
      </w:r>
    </w:p>
    <w:p w:rsidRDefault="007F77C3" w:rsidP="007F77C3" w:rsidR="007F77C3" w:rsidRPr="009A24E5">
      <w:pPr>
        <w:jc w:val="both"/>
      </w:pPr>
      <w:r>
        <w:rPr>
          <w:b/>
        </w:rPr>
        <w:t>Ukupno stečajna masa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B874AB">
        <w:rPr>
          <w:b/>
        </w:rPr>
        <w:t xml:space="preserve">      19.99</w:t>
      </w:r>
      <w:r w:rsidR="007E6F8D">
        <w:rPr>
          <w:b/>
        </w:rPr>
        <w:t>9</w:t>
      </w:r>
      <w:r w:rsidR="00B874AB">
        <w:rPr>
          <w:b/>
        </w:rPr>
        <w:t>,88</w:t>
      </w:r>
      <w:r>
        <w:rPr>
          <w:b/>
        </w:rPr>
        <w:t xml:space="preserve"> kn</w:t>
      </w:r>
    </w:p>
    <w:p w:rsidRDefault="007F77C3" w:rsidP="007F77C3" w:rsidR="007F77C3" w:rsidRPr="00DE159E">
      <w:pPr>
        <w:jc w:val="both"/>
      </w:pPr>
    </w:p>
    <w:p w:rsidRDefault="00FE25E8" w:rsidP="007F77C3" w:rsidR="00FE25E8">
      <w:pPr>
        <w:jc w:val="both"/>
      </w:pPr>
    </w:p>
    <w:p w:rsidRDefault="00FE25E8" w:rsidP="007F77C3" w:rsidR="007F77C3" w:rsidRPr="00DD7B01">
      <w:pPr>
        <w:jc w:val="both"/>
        <w:rPr>
          <w:b/>
        </w:rPr>
      </w:pPr>
      <w:r>
        <w:rPr>
          <w:b/>
        </w:rPr>
        <w:tab/>
      </w:r>
      <w:r w:rsidR="001E349F">
        <w:rPr>
          <w:b/>
        </w:rPr>
        <w:t>B)</w:t>
      </w:r>
      <w:r>
        <w:rPr>
          <w:b/>
        </w:rPr>
        <w:t xml:space="preserve"> </w:t>
      </w:r>
      <w:r w:rsidR="007F77C3" w:rsidRPr="00DD7B01">
        <w:rPr>
          <w:b/>
        </w:rPr>
        <w:t xml:space="preserve"> Ostale tražbine</w:t>
      </w:r>
    </w:p>
    <w:p w:rsidRDefault="00FE25E8" w:rsidP="007F77C3" w:rsidR="007F77C3">
      <w:pPr>
        <w:jc w:val="both"/>
      </w:pPr>
      <w:r>
        <w:tab/>
      </w:r>
      <w:proofErr w:type="spellStart"/>
      <w:r w:rsidR="001E349F">
        <w:t>Razlučni</w:t>
      </w:r>
      <w:proofErr w:type="spellEnd"/>
      <w:r w:rsidR="001E349F">
        <w:t xml:space="preserve"> vjerovnik </w:t>
      </w:r>
      <w:r w:rsidR="00602D26">
        <w:t>PBZ</w:t>
      </w:r>
      <w:r w:rsidR="008A3007">
        <w:t xml:space="preserve"> d.d. Zagreb, </w:t>
      </w:r>
      <w:r w:rsidR="009A7C07">
        <w:t xml:space="preserve"> </w:t>
      </w:r>
      <w:r w:rsidR="001E349F">
        <w:t>te</w:t>
      </w:r>
      <w:r w:rsidR="001B3E19">
        <w:t xml:space="preserve">meljem založnog prava </w:t>
      </w:r>
      <w:r w:rsidR="00B874AB">
        <w:t>upisanog</w:t>
      </w:r>
      <w:r w:rsidR="001E349F">
        <w:t xml:space="preserve"> u zemljišnim knjigama pod br. Z-</w:t>
      </w:r>
      <w:r w:rsidR="00B874AB">
        <w:t>228/03</w:t>
      </w:r>
      <w:r w:rsidR="008A3007">
        <w:t xml:space="preserve"> od 22.</w:t>
      </w:r>
      <w:r w:rsidR="00B874AB">
        <w:t>01.2003.g</w:t>
      </w:r>
      <w:r w:rsidR="001E349F">
        <w:t>.</w:t>
      </w:r>
      <w:r w:rsidR="007F77C3" w:rsidRPr="009A24E5">
        <w:rPr>
          <w:b/>
        </w:rPr>
        <w:t xml:space="preserve"> </w:t>
      </w:r>
      <w:r w:rsidR="001E349F">
        <w:rPr>
          <w:b/>
        </w:rPr>
        <w:t>za iznos</w:t>
      </w:r>
      <w:r w:rsidR="009A7C07">
        <w:rPr>
          <w:b/>
        </w:rPr>
        <w:t xml:space="preserve"> od</w:t>
      </w:r>
      <w:r w:rsidR="007F77C3" w:rsidRPr="009A24E5">
        <w:rPr>
          <w:b/>
        </w:rPr>
        <w:t xml:space="preserve"> </w:t>
      </w:r>
      <w:r w:rsidR="00B874AB">
        <w:rPr>
          <w:b/>
        </w:rPr>
        <w:t>68.300,12</w:t>
      </w:r>
      <w:r w:rsidR="001E349F" w:rsidRPr="001E349F">
        <w:rPr>
          <w:b/>
        </w:rPr>
        <w:t xml:space="preserve"> kn</w:t>
      </w:r>
      <w:r w:rsidR="001E349F">
        <w:t>.</w:t>
      </w:r>
    </w:p>
    <w:p w:rsidRDefault="001E349F" w:rsidP="007F77C3" w:rsidR="001E349F">
      <w:pPr>
        <w:jc w:val="both"/>
      </w:pPr>
    </w:p>
    <w:p w:rsidRDefault="001E349F" w:rsidP="007F77C3" w:rsidR="00B874AB">
      <w:pPr>
        <w:jc w:val="both"/>
      </w:pPr>
      <w:r>
        <w:tab/>
      </w:r>
      <w:r w:rsidR="004E5BA9">
        <w:t xml:space="preserve">II - </w:t>
      </w:r>
      <w:r>
        <w:t xml:space="preserve">Ovakvom raspodjelom </w:t>
      </w:r>
      <w:r w:rsidR="00B874AB">
        <w:t>ostaje nenamirena</w:t>
      </w:r>
      <w:r w:rsidR="00797781">
        <w:t xml:space="preserve"> tražbin</w:t>
      </w:r>
      <w:r w:rsidR="00B874AB">
        <w:t xml:space="preserve">a </w:t>
      </w:r>
      <w:proofErr w:type="spellStart"/>
      <w:r w:rsidR="00B874AB">
        <w:t>razlučnog</w:t>
      </w:r>
      <w:proofErr w:type="spellEnd"/>
      <w:r w:rsidR="00797781">
        <w:t xml:space="preserve"> vjerovnika </w:t>
      </w:r>
      <w:r w:rsidR="00B874AB">
        <w:t>PBZ d.d. za razliku do punog iznosa osigurane tražbine.</w:t>
      </w:r>
    </w:p>
    <w:p w:rsidRDefault="00B874AB" w:rsidP="007F77C3" w:rsidR="00B874AB">
      <w:pPr>
        <w:jc w:val="both"/>
      </w:pPr>
    </w:p>
    <w:p w:rsidRDefault="00797781" w:rsidP="007F77C3" w:rsidR="00797781">
      <w:pPr>
        <w:jc w:val="both"/>
      </w:pPr>
    </w:p>
    <w:p w:rsidRDefault="001A4913" w:rsidP="007F77C3" w:rsidR="001A4913">
      <w:pPr>
        <w:jc w:val="both"/>
      </w:pPr>
    </w:p>
    <w:p w:rsidRDefault="00B874AB" w:rsidP="0061057C" w:rsidR="000F122A" w:rsidRPr="009A24E5">
      <w:pPr>
        <w:jc w:val="right"/>
        <w:rPr>
          <w:b/>
        </w:rPr>
      </w:pPr>
      <w:r w:rsidRPr="00797781">
        <w:lastRenderedPageBreak/>
        <w:t xml:space="preserve">Broj: </w:t>
      </w:r>
      <w:r>
        <w:t>1/</w:t>
      </w:r>
      <w:r w:rsidRPr="00797781">
        <w:t>St-</w:t>
      </w:r>
      <w:r>
        <w:t>464/2011-48</w:t>
      </w:r>
      <w:r w:rsidR="000F122A">
        <w:tab/>
      </w:r>
    </w:p>
    <w:p w:rsidRDefault="007F77C3" w:rsidP="007F77C3" w:rsidR="007F77C3">
      <w:pPr>
        <w:jc w:val="both"/>
      </w:pPr>
      <w:r>
        <w:rPr>
          <w:b/>
        </w:rPr>
        <w:tab/>
      </w:r>
    </w:p>
    <w:p w:rsidRDefault="007F77C3" w:rsidP="00A03607" w:rsidR="00A03607">
      <w:pPr>
        <w:rPr>
          <w:b/>
        </w:rPr>
      </w:pPr>
      <w:r>
        <w:rPr>
          <w:b/>
        </w:rPr>
        <w:t xml:space="preserve">      </w:t>
      </w:r>
      <w:r>
        <w:t xml:space="preserve">         </w:t>
      </w:r>
      <w:r w:rsidR="00A03607">
        <w:tab/>
      </w:r>
      <w:r w:rsidR="00A03607">
        <w:tab/>
      </w:r>
      <w:r w:rsidR="00A03607">
        <w:tab/>
      </w:r>
      <w:r w:rsidR="00A03607">
        <w:tab/>
      </w:r>
      <w:r w:rsidR="00B91793">
        <w:t xml:space="preserve">       </w:t>
      </w:r>
      <w:r w:rsidR="00A03607">
        <w:t xml:space="preserve"> -2 -                    </w:t>
      </w:r>
    </w:p>
    <w:p w:rsidRDefault="007F77C3" w:rsidP="001E349F" w:rsidR="007F77C3">
      <w:pPr>
        <w:jc w:val="both"/>
      </w:pPr>
      <w:r>
        <w:t xml:space="preserve">                                                               </w:t>
      </w:r>
      <w:r w:rsidRPr="00C11313">
        <w:rPr>
          <w:b/>
        </w:rPr>
        <w:t xml:space="preserve">                                                                                                                                                              </w:t>
      </w:r>
    </w:p>
    <w:p w:rsidRDefault="007F77C3" w:rsidP="007F77C3" w:rsidR="000F122A">
      <w:pPr>
        <w:jc w:val="both"/>
      </w:pPr>
      <w:r>
        <w:tab/>
      </w:r>
      <w:r>
        <w:rPr>
          <w:b/>
        </w:rPr>
        <w:t>I</w:t>
      </w:r>
      <w:r w:rsidR="00FE25E8">
        <w:rPr>
          <w:b/>
        </w:rPr>
        <w:t>I</w:t>
      </w:r>
      <w:r w:rsidR="004E5BA9">
        <w:rPr>
          <w:b/>
        </w:rPr>
        <w:t>I</w:t>
      </w:r>
      <w:r w:rsidRPr="0022090C">
        <w:rPr>
          <w:b/>
        </w:rPr>
        <w:t xml:space="preserve"> </w:t>
      </w:r>
      <w:r w:rsidR="002916B9">
        <w:rPr>
          <w:b/>
        </w:rPr>
        <w:t>–</w:t>
      </w:r>
      <w:r>
        <w:t xml:space="preserve"> </w:t>
      </w:r>
      <w:r w:rsidR="002916B9">
        <w:t xml:space="preserve">Isplata </w:t>
      </w:r>
      <w:r w:rsidR="000F122A">
        <w:t>po navedenoj raspodjeli ima se izvršiti nakon pravomoćnosti ovog rješenja.</w:t>
      </w:r>
    </w:p>
    <w:p w:rsidRDefault="009A7C07" w:rsidP="00FB3B7A" w:rsidR="007F77C3">
      <w:pPr>
        <w:jc w:val="both"/>
      </w:pPr>
      <w:r>
        <w:tab/>
      </w:r>
    </w:p>
    <w:p w:rsidRDefault="00D34B11" w:rsidP="00FB3B7A" w:rsidR="00D34B11">
      <w:pPr>
        <w:jc w:val="both"/>
      </w:pPr>
    </w:p>
    <w:p w:rsidRDefault="007F77C3" w:rsidP="007F77C3" w:rsidR="007F77C3">
      <w:pPr>
        <w:jc w:val="center"/>
      </w:pPr>
      <w:r w:rsidRPr="004E5BA9">
        <w:t>Obrazloženje</w:t>
      </w:r>
    </w:p>
    <w:p w:rsidRDefault="00F16709" w:rsidP="007F77C3" w:rsidR="00F16709" w:rsidRPr="004E5BA9">
      <w:pPr>
        <w:jc w:val="center"/>
      </w:pPr>
    </w:p>
    <w:p w:rsidRDefault="007F77C3" w:rsidP="007F77C3" w:rsidR="007F77C3"/>
    <w:p w:rsidRDefault="007F77C3" w:rsidP="007246E4" w:rsidR="007246E4">
      <w:pPr>
        <w:jc w:val="both"/>
      </w:pPr>
      <w:r>
        <w:tab/>
      </w:r>
      <w:r w:rsidR="005D0BEC">
        <w:t>N</w:t>
      </w:r>
      <w:r w:rsidR="00A974D0">
        <w:t>ekretnine</w:t>
      </w:r>
      <w:r w:rsidR="005D0BEC">
        <w:t xml:space="preserve"> naveden</w:t>
      </w:r>
      <w:r w:rsidR="00A974D0">
        <w:t>e</w:t>
      </w:r>
      <w:r w:rsidR="007246E4">
        <w:t xml:space="preserve"> u izreci ovog rješenja unovčen</w:t>
      </w:r>
      <w:r w:rsidR="00A974D0">
        <w:t>e</w:t>
      </w:r>
      <w:r w:rsidR="005D0BEC">
        <w:t xml:space="preserve"> </w:t>
      </w:r>
      <w:r w:rsidR="00A974D0">
        <w:t>su</w:t>
      </w:r>
      <w:r w:rsidR="007246E4">
        <w:t xml:space="preserve"> kao </w:t>
      </w:r>
      <w:r w:rsidR="00F16709">
        <w:t>stečajna masa</w:t>
      </w:r>
      <w:r w:rsidR="00BD35AE">
        <w:t xml:space="preserve"> </w:t>
      </w:r>
      <w:r w:rsidR="00A974D0">
        <w:rPr>
          <w:color w:val="000000"/>
        </w:rPr>
        <w:t>iza POLJOPRIVREDNA ZAD</w:t>
      </w:r>
      <w:r w:rsidR="00705FC9">
        <w:rPr>
          <w:color w:val="000000"/>
        </w:rPr>
        <w:t>RUGA SLAVONSKI ŠAMAC u stečaju, Piškorevci</w:t>
      </w:r>
      <w:r w:rsidR="00A974D0">
        <w:rPr>
          <w:color w:val="000000"/>
        </w:rPr>
        <w:t>, Zagrebačka 8a</w:t>
      </w:r>
      <w:r w:rsidR="00A974D0">
        <w:t xml:space="preserve">  </w:t>
      </w:r>
      <w:r w:rsidR="005D0BEC">
        <w:t xml:space="preserve">na </w:t>
      </w:r>
      <w:r w:rsidR="007246E4">
        <w:t xml:space="preserve">ročištu za javnu dražbu, za iznos </w:t>
      </w:r>
      <w:proofErr w:type="spellStart"/>
      <w:r w:rsidR="007246E4">
        <w:t>kupovnin</w:t>
      </w:r>
      <w:r w:rsidR="005D0BEC">
        <w:t>e</w:t>
      </w:r>
      <w:proofErr w:type="spellEnd"/>
      <w:r w:rsidR="007246E4">
        <w:t xml:space="preserve">  od ukupno </w:t>
      </w:r>
      <w:r w:rsidR="00A974D0">
        <w:t>88.300,00</w:t>
      </w:r>
      <w:r w:rsidR="007246E4">
        <w:t xml:space="preserve"> kn.</w:t>
      </w:r>
    </w:p>
    <w:p w:rsidRDefault="007246E4" w:rsidP="007246E4" w:rsidR="007246E4">
      <w:pPr>
        <w:jc w:val="both"/>
      </w:pPr>
      <w:r>
        <w:tab/>
        <w:t xml:space="preserve">Nakon što je rješenje o dosudi postalo pravomoćno, te </w:t>
      </w:r>
      <w:r w:rsidR="00383F99">
        <w:t>kupci</w:t>
      </w:r>
      <w:r w:rsidR="00EF2145">
        <w:t xml:space="preserve"> u</w:t>
      </w:r>
      <w:r w:rsidR="00383F99">
        <w:t xml:space="preserve"> cijelosti uplatili </w:t>
      </w:r>
      <w:proofErr w:type="spellStart"/>
      <w:r w:rsidR="00383F99">
        <w:t>kupovnine</w:t>
      </w:r>
      <w:proofErr w:type="spellEnd"/>
      <w:r>
        <w:t>, Sud je održao ro</w:t>
      </w:r>
      <w:r w:rsidR="00383F99">
        <w:t xml:space="preserve">čište u svrhu namirenja tražbine </w:t>
      </w:r>
      <w:proofErr w:type="spellStart"/>
      <w:r w:rsidR="00383F99">
        <w:t>razlučnog</w:t>
      </w:r>
      <w:proofErr w:type="spellEnd"/>
      <w:r w:rsidR="00EF2145">
        <w:t xml:space="preserve"> vjerovnika</w:t>
      </w:r>
      <w:r>
        <w:t>.</w:t>
      </w:r>
    </w:p>
    <w:p w:rsidRDefault="007246E4" w:rsidP="007246E4" w:rsidR="004E5BA9">
      <w:pPr>
        <w:jc w:val="both"/>
      </w:pPr>
      <w:r>
        <w:tab/>
        <w:t xml:space="preserve">Na ročištu od </w:t>
      </w:r>
      <w:r w:rsidR="00A974D0">
        <w:t>29</w:t>
      </w:r>
      <w:r w:rsidR="005D0BEC">
        <w:t>.siječnja 2018.g</w:t>
      </w:r>
      <w:r>
        <w:t xml:space="preserve">., </w:t>
      </w:r>
      <w:proofErr w:type="spellStart"/>
      <w:r>
        <w:t>razlučni</w:t>
      </w:r>
      <w:proofErr w:type="spellEnd"/>
      <w:r>
        <w:t xml:space="preserve"> vjerovnik </w:t>
      </w:r>
      <w:r w:rsidR="00383F99">
        <w:t>PBZ</w:t>
      </w:r>
      <w:r w:rsidR="004E5BA9">
        <w:t xml:space="preserve"> d.d</w:t>
      </w:r>
      <w:r w:rsidR="00FB3B7A">
        <w:t>.</w:t>
      </w:r>
      <w:r>
        <w:t xml:space="preserve"> </w:t>
      </w:r>
      <w:r w:rsidR="00383F99">
        <w:t>Zagreb</w:t>
      </w:r>
      <w:r>
        <w:t xml:space="preserve"> </w:t>
      </w:r>
      <w:r w:rsidR="004E5BA9">
        <w:t>podnio je zahtjev za isplatu svoje tražbine osig</w:t>
      </w:r>
      <w:r w:rsidR="005D0BEC">
        <w:t xml:space="preserve">urane založnim pravom na </w:t>
      </w:r>
      <w:r w:rsidR="00383F99">
        <w:t>unovčenim</w:t>
      </w:r>
      <w:r w:rsidR="004E5BA9">
        <w:t xml:space="preserve"> nekretnin</w:t>
      </w:r>
      <w:r w:rsidR="00383F99">
        <w:t>ama</w:t>
      </w:r>
      <w:r w:rsidR="00EF2145">
        <w:t xml:space="preserve"> </w:t>
      </w:r>
      <w:r w:rsidR="004E5BA9">
        <w:t>upi</w:t>
      </w:r>
      <w:r w:rsidR="00383F99">
        <w:t xml:space="preserve">sanim </w:t>
      </w:r>
      <w:r w:rsidR="004E5BA9">
        <w:t>pod br. Z-</w:t>
      </w:r>
      <w:r w:rsidR="00383F99">
        <w:t xml:space="preserve">228/03 </w:t>
      </w:r>
      <w:r w:rsidR="004E5BA9">
        <w:t xml:space="preserve"> od 22.</w:t>
      </w:r>
      <w:r w:rsidR="00383F99">
        <w:t>01.2003.g</w:t>
      </w:r>
      <w:r w:rsidR="004E5BA9">
        <w:t xml:space="preserve">., u ukupnom iznosu od </w:t>
      </w:r>
      <w:r w:rsidR="00FB3B7A">
        <w:t>985.482,39</w:t>
      </w:r>
      <w:r w:rsidR="004E5BA9">
        <w:t xml:space="preserve"> kn.</w:t>
      </w:r>
    </w:p>
    <w:p w:rsidRDefault="00B91793" w:rsidP="007246E4" w:rsidR="00B91793">
      <w:pPr>
        <w:jc w:val="both"/>
      </w:pPr>
    </w:p>
    <w:p w:rsidRDefault="004E5BA9" w:rsidP="007E6F8D" w:rsidR="007E6F8D">
      <w:r>
        <w:tab/>
      </w:r>
      <w:r w:rsidR="007246E4">
        <w:t>Na isto</w:t>
      </w:r>
      <w:r w:rsidR="00DF40B6">
        <w:t xml:space="preserve">m ročištu stečajni upravitelj </w:t>
      </w:r>
      <w:r w:rsidR="007246E4">
        <w:t xml:space="preserve"> predložio</w:t>
      </w:r>
      <w:r w:rsidR="00DF40B6">
        <w:t xml:space="preserve"> je</w:t>
      </w:r>
      <w:r w:rsidR="007246E4">
        <w:t xml:space="preserve"> da se prije namirenja </w:t>
      </w:r>
      <w:proofErr w:type="spellStart"/>
      <w:r w:rsidR="007246E4">
        <w:t>razlučnog</w:t>
      </w:r>
      <w:proofErr w:type="spellEnd"/>
      <w:r w:rsidR="007246E4">
        <w:t xml:space="preserve"> vjerovnika iz iznosa </w:t>
      </w:r>
      <w:proofErr w:type="spellStart"/>
      <w:r w:rsidR="007246E4">
        <w:t>kupovnine</w:t>
      </w:r>
      <w:proofErr w:type="spellEnd"/>
      <w:r w:rsidR="007246E4">
        <w:t xml:space="preserve"> najprije izdvoji u stečajnu masu iznos u vis</w:t>
      </w:r>
      <w:r w:rsidR="007405EA">
        <w:t>ini 5% na ime troškova utvrđivanja</w:t>
      </w:r>
      <w:r w:rsidR="007E6F8D">
        <w:t xml:space="preserve"> tražbine, odnosno 4.415,00 kn, te</w:t>
      </w:r>
      <w:r w:rsidR="007E6F8D">
        <w:rPr>
          <w:color w:val="000000"/>
        </w:rPr>
        <w:t xml:space="preserve"> stvarni trošak unovčenja u iznosu od 15.584,88 kn sve prema pravilima iz odredbe čl. 170 st. 1 i 2 </w:t>
      </w:r>
      <w:r w:rsidR="007246E4">
        <w:t>Stečajnog zakona</w:t>
      </w:r>
      <w:r w:rsidR="007E6F8D">
        <w:t xml:space="preserve"> (NN br. 44/96, 29/99, 129/00, 123/03, 82/06, 116/10, 25/12, 133/12 dalje SZ), odnosno sada važećeg čl. 254 Stečajnog zakona ( NN br.71/15, 104/17), </w:t>
      </w:r>
      <w:r w:rsidR="007246E4">
        <w:t xml:space="preserve">a da se s ostatkom namiri </w:t>
      </w:r>
      <w:proofErr w:type="spellStart"/>
      <w:r w:rsidR="007246E4">
        <w:t>razlučni</w:t>
      </w:r>
      <w:proofErr w:type="spellEnd"/>
      <w:r w:rsidR="007246E4">
        <w:t xml:space="preserve"> vjerovnik.</w:t>
      </w:r>
    </w:p>
    <w:p w:rsidRDefault="007E6F8D" w:rsidP="007E6F8D" w:rsidR="007E6F8D">
      <w:pPr>
        <w:ind w:firstLine="708"/>
        <w:rPr>
          <w:color w:val="000000"/>
        </w:rPr>
      </w:pPr>
      <w:proofErr w:type="spellStart"/>
      <w:r>
        <w:rPr>
          <w:color w:val="000000"/>
        </w:rPr>
        <w:t>Steč.upravitelj</w:t>
      </w:r>
      <w:proofErr w:type="spellEnd"/>
      <w:r>
        <w:rPr>
          <w:color w:val="000000"/>
        </w:rPr>
        <w:t xml:space="preserve"> posebno je iznio pregled stvarnih troškova koji terete nekretnine, a odnose se na trošak oglasa o prodaji objavljenog u Večernjem listu od 14.11.2017.g. u iznosu 1.456,88 kn i razmjerni iznos nagrade </w:t>
      </w:r>
      <w:proofErr w:type="spellStart"/>
      <w:r w:rsidR="004E30A4">
        <w:rPr>
          <w:color w:val="000000"/>
        </w:rPr>
        <w:t>steč.upravitelja</w:t>
      </w:r>
      <w:proofErr w:type="spellEnd"/>
      <w:r w:rsidR="004E30A4">
        <w:rPr>
          <w:color w:val="000000"/>
        </w:rPr>
        <w:t xml:space="preserve">, </w:t>
      </w:r>
      <w:r>
        <w:rPr>
          <w:color w:val="000000"/>
        </w:rPr>
        <w:t>obračunate sukladno</w:t>
      </w:r>
      <w:r w:rsidR="004E30A4">
        <w:rPr>
          <w:color w:val="000000"/>
        </w:rPr>
        <w:t xml:space="preserve"> važećoj</w:t>
      </w:r>
      <w:r>
        <w:rPr>
          <w:color w:val="000000"/>
        </w:rPr>
        <w:t xml:space="preserve"> Uredbi o kriterijima i načinu obračuna i plaćanja nagrada stečajnim upraviteljima, koja nagrada prema vrijednosti unovčene stečajne mase iznosi 14.128,00 kn bruto.</w:t>
      </w:r>
    </w:p>
    <w:p w:rsidRDefault="007E6F8D" w:rsidP="00D5443C" w:rsidR="007E6F8D">
      <w:pPr>
        <w:ind w:firstLine="708"/>
      </w:pPr>
      <w:r>
        <w:rPr>
          <w:color w:val="000000"/>
        </w:rPr>
        <w:t>U tijeku dokaznog postupka Sud je izvršio uvid u spis i priložene isprave, a posebice zemljišno knjižni izvadak za prodane nekretnin</w:t>
      </w:r>
      <w:r w:rsidR="00D5443C">
        <w:rPr>
          <w:color w:val="000000"/>
        </w:rPr>
        <w:t>e.</w:t>
      </w:r>
    </w:p>
    <w:p w:rsidRDefault="007E6F8D" w:rsidP="007246E4" w:rsidR="007E6F8D">
      <w:pPr>
        <w:jc w:val="both"/>
      </w:pPr>
    </w:p>
    <w:p w:rsidRDefault="007246E4" w:rsidP="007246E4" w:rsidR="00306A47">
      <w:pPr>
        <w:jc w:val="both"/>
      </w:pPr>
      <w:r>
        <w:tab/>
        <w:t xml:space="preserve">Odredbom čl. 164a st. 3 </w:t>
      </w:r>
      <w:r w:rsidR="007E6F8D">
        <w:t>SZ-a</w:t>
      </w:r>
      <w:r>
        <w:t xml:space="preserve"> propisano je da nakon što stečajni sudac u stečajnom postupku unovči stvar ili pravo na kojem postoji </w:t>
      </w:r>
      <w:proofErr w:type="spellStart"/>
      <w:r>
        <w:t>razlučno</w:t>
      </w:r>
      <w:proofErr w:type="spellEnd"/>
      <w:r>
        <w:t xml:space="preserve"> pravo upisano u javnoj knjizi, on će iz iznosa ostvarenog prodajom 1.namiriti troškove unovčenja obračunate prema pravilima iz čl. 170 ovog Zakona, 2.namiriti tražbine </w:t>
      </w:r>
      <w:proofErr w:type="spellStart"/>
      <w:r>
        <w:t>razlučnih</w:t>
      </w:r>
      <w:proofErr w:type="spellEnd"/>
      <w:r>
        <w:t xml:space="preserve"> vjerovnika prema redoslijedu predviđenom pravilima ovršnog postupka i 3.preostali iznos predati stečajnom upravitelju za namirenje stečajnih vjerovnika.</w:t>
      </w:r>
      <w:r w:rsidR="00306A47">
        <w:tab/>
      </w:r>
    </w:p>
    <w:p w:rsidRDefault="00A50B65" w:rsidP="00AA21C7" w:rsidR="00AA21C7">
      <w:pPr>
        <w:ind w:firstLine="708"/>
      </w:pPr>
      <w:r>
        <w:rPr>
          <w:color w:val="000000"/>
        </w:rPr>
        <w:t xml:space="preserve">Kako </w:t>
      </w:r>
      <w:proofErr w:type="spellStart"/>
      <w:r w:rsidR="00AA21C7">
        <w:rPr>
          <w:color w:val="000000"/>
        </w:rPr>
        <w:t>razlučni</w:t>
      </w:r>
      <w:proofErr w:type="spellEnd"/>
      <w:r w:rsidR="00AA21C7">
        <w:rPr>
          <w:color w:val="000000"/>
        </w:rPr>
        <w:t xml:space="preserve"> vjerovnik PBZ d.d. nije prigovorio obračunu stvarnih troškova unovčenja koje je podnio stečajni upravitelj te kako je obračun razmjernog iznosa njegove nagrade izvršen u skladu s odredbom čl.7 važeće Uredbe o kriterijima i načinu obračuna i plaćanja nagrade stečajnim upraviteljima, to je sud prihvatio obračun troškova stečajnog upravitelja koji se odnosi na prihod stečajne mase u skladu s odredbom čl. 170 SZ-a.</w:t>
      </w:r>
    </w:p>
    <w:p w:rsidRDefault="00AA21C7" w:rsidP="007246E4" w:rsidR="00AA21C7">
      <w:pPr>
        <w:jc w:val="both"/>
      </w:pPr>
    </w:p>
    <w:p w:rsidRDefault="00AA21C7" w:rsidP="007246E4" w:rsidR="00AA21C7">
      <w:pPr>
        <w:jc w:val="both"/>
      </w:pPr>
    </w:p>
    <w:p w:rsidRDefault="00AA21C7" w:rsidP="007246E4" w:rsidR="00AA21C7">
      <w:pPr>
        <w:jc w:val="both"/>
      </w:pPr>
    </w:p>
    <w:p w:rsidRDefault="00AA21C7" w:rsidP="007246E4" w:rsidR="00AA21C7">
      <w:pPr>
        <w:jc w:val="both"/>
      </w:pPr>
    </w:p>
    <w:p w:rsidRDefault="00AA21C7" w:rsidP="007246E4" w:rsidR="00AA21C7">
      <w:pPr>
        <w:jc w:val="both"/>
      </w:pPr>
    </w:p>
    <w:p w:rsidRDefault="00AA21C7" w:rsidP="00AA21C7" w:rsidR="00AA21C7">
      <w:pPr>
        <w:jc w:val="right"/>
      </w:pPr>
      <w:r w:rsidRPr="00797781">
        <w:lastRenderedPageBreak/>
        <w:t xml:space="preserve">Broj: </w:t>
      </w:r>
      <w:r>
        <w:t>1/</w:t>
      </w:r>
      <w:r w:rsidRPr="00797781">
        <w:t>St-</w:t>
      </w:r>
      <w:r>
        <w:t>464/2011-48</w:t>
      </w:r>
    </w:p>
    <w:p w:rsidRDefault="00D34B11" w:rsidP="00AA21C7" w:rsidR="00D34B11">
      <w:pPr>
        <w:jc w:val="right"/>
      </w:pPr>
    </w:p>
    <w:p w:rsidRDefault="00AA21C7" w:rsidP="007246E4" w:rsidR="00AA21C7">
      <w:pPr>
        <w:jc w:val="both"/>
      </w:pPr>
    </w:p>
    <w:p w:rsidRDefault="007D24FF" w:rsidP="007D24FF" w:rsidR="00B91793">
      <w:pPr>
        <w:jc w:val="both"/>
      </w:pPr>
      <w:r>
        <w:tab/>
        <w:t xml:space="preserve">Odredbom čl. 114 st. 1 i 3 OZ-a propisano je da se nakon </w:t>
      </w:r>
      <w:r>
        <w:tab/>
        <w:t>namirenja tražbina iz čl. 113 OZ-a, namiruju  tražbine osigurane založnim pravom i to po redu stjecanju založnog prava, a kako je uvid</w:t>
      </w:r>
      <w:r w:rsidR="00F1365B">
        <w:t>om u zemljišne knjige za</w:t>
      </w:r>
      <w:r w:rsidR="00D5443C">
        <w:t xml:space="preserve"> prodane nekretnine iz </w:t>
      </w:r>
      <w:proofErr w:type="spellStart"/>
      <w:r w:rsidR="00D5443C">
        <w:t>zk</w:t>
      </w:r>
      <w:proofErr w:type="spellEnd"/>
      <w:r w:rsidR="00D5443C">
        <w:t xml:space="preserve">. ul. 798 k.o. </w:t>
      </w:r>
      <w:proofErr w:type="spellStart"/>
      <w:r w:rsidR="00D5443C">
        <w:t>Kruševica</w:t>
      </w:r>
      <w:proofErr w:type="spellEnd"/>
      <w:r w:rsidR="00D5443C">
        <w:t>,</w:t>
      </w:r>
      <w:r w:rsidR="001B7664">
        <w:t xml:space="preserve"> utvrđeno </w:t>
      </w:r>
      <w:r>
        <w:t xml:space="preserve">da je </w:t>
      </w:r>
      <w:r w:rsidR="00383F99">
        <w:t>PBZ d.d.</w:t>
      </w:r>
      <w:r w:rsidR="00F1365B">
        <w:t xml:space="preserve"> </w:t>
      </w:r>
      <w:r w:rsidR="00FC7522">
        <w:t xml:space="preserve">jedini </w:t>
      </w:r>
      <w:r w:rsidR="004E5BA9">
        <w:t>stjeca</w:t>
      </w:r>
      <w:r w:rsidR="00FC7522">
        <w:t xml:space="preserve">telj </w:t>
      </w:r>
      <w:r>
        <w:t>založnog prava upisanog pod br. Z-</w:t>
      </w:r>
      <w:r w:rsidR="00FC7522">
        <w:t>228/03 od 22.01.2003.g</w:t>
      </w:r>
      <w:r>
        <w:t>., to je odlučeno da se ist</w:t>
      </w:r>
      <w:r w:rsidR="00DF40B6">
        <w:t>a</w:t>
      </w:r>
      <w:r>
        <w:t xml:space="preserve"> namiruje s ostatkom </w:t>
      </w:r>
      <w:proofErr w:type="spellStart"/>
      <w:r>
        <w:t>kupovnine</w:t>
      </w:r>
      <w:proofErr w:type="spellEnd"/>
      <w:r>
        <w:t>.</w:t>
      </w:r>
    </w:p>
    <w:p w:rsidRDefault="00B91793" w:rsidP="00AA21C7" w:rsidR="00B91793">
      <w:pPr>
        <w:jc w:val="both"/>
      </w:pPr>
    </w:p>
    <w:p w:rsidRDefault="007D24FF" w:rsidP="00B91793" w:rsidR="0061057C">
      <w:pPr>
        <w:ind w:firstLine="708"/>
        <w:jc w:val="both"/>
      </w:pPr>
      <w:r>
        <w:t xml:space="preserve">Obzirom da </w:t>
      </w:r>
      <w:r w:rsidR="004E5BA9">
        <w:t xml:space="preserve">osigurana </w:t>
      </w:r>
      <w:r>
        <w:t xml:space="preserve">tražbina ovog vjerovnika iznosi </w:t>
      </w:r>
      <w:r w:rsidR="004E5BA9">
        <w:t xml:space="preserve">ukupno </w:t>
      </w:r>
      <w:r w:rsidR="00FC7522">
        <w:t>985.482,39</w:t>
      </w:r>
      <w:r>
        <w:t xml:space="preserve"> kn, to s</w:t>
      </w:r>
      <w:r w:rsidR="00FC7522">
        <w:t xml:space="preserve">e isti namiruje samo djelomice te </w:t>
      </w:r>
      <w:r>
        <w:t xml:space="preserve">ostaje nenamiren za </w:t>
      </w:r>
      <w:r w:rsidR="00FC7522">
        <w:t>razliku do punog iznosa.</w:t>
      </w:r>
    </w:p>
    <w:p w:rsidRDefault="00B91793" w:rsidP="00B91793" w:rsidR="00B91793" w:rsidRPr="00B91793">
      <w:pPr>
        <w:jc w:val="right"/>
        <w:rPr>
          <w:b/>
        </w:rPr>
      </w:pPr>
      <w:r>
        <w:tab/>
      </w:r>
    </w:p>
    <w:p w:rsidRDefault="007405EA" w:rsidP="0061057C" w:rsidR="000C4B7B">
      <w:pPr>
        <w:ind w:firstLine="708"/>
        <w:jc w:val="both"/>
      </w:pPr>
      <w:r>
        <w:t>S</w:t>
      </w:r>
      <w:r w:rsidR="00174046">
        <w:t xml:space="preserve">lijedom navedenog valjalo </w:t>
      </w:r>
      <w:r w:rsidR="00FC7522">
        <w:t xml:space="preserve">je </w:t>
      </w:r>
      <w:r w:rsidR="00174046">
        <w:t xml:space="preserve">odlučiti kao u izreci ovog rješenja na temelju čl. 164a st. 2 SZ-a, a uz primjenu odredbe čl. </w:t>
      </w:r>
      <w:r>
        <w:t>114 st. 1 i 3 i čl. 125</w:t>
      </w:r>
      <w:r w:rsidR="00174046">
        <w:t xml:space="preserve"> Ovršnog zakona (NN br. </w:t>
      </w:r>
      <w:r>
        <w:t>142/12</w:t>
      </w:r>
      <w:r w:rsidR="00B01D3B">
        <w:t>,  25/13 i 93/14</w:t>
      </w:r>
      <w:r w:rsidR="007A17E2">
        <w:t>).</w:t>
      </w:r>
    </w:p>
    <w:p w:rsidRDefault="0061057C" w:rsidP="007F77C3" w:rsidR="0061057C"/>
    <w:p w:rsidRDefault="007F77C3" w:rsidP="00F1365B" w:rsidR="007F77C3">
      <w:pPr>
        <w:jc w:val="center"/>
      </w:pPr>
      <w:r>
        <w:t xml:space="preserve">U </w:t>
      </w:r>
      <w:proofErr w:type="spellStart"/>
      <w:r>
        <w:t>Slav.Brodu</w:t>
      </w:r>
      <w:proofErr w:type="spellEnd"/>
      <w:r>
        <w:t xml:space="preserve">, </w:t>
      </w:r>
      <w:r w:rsidR="00A50B65">
        <w:t>30</w:t>
      </w:r>
      <w:r w:rsidR="00F1365B">
        <w:t>.siječnja 2018</w:t>
      </w:r>
      <w:r>
        <w:t>.g.</w:t>
      </w:r>
    </w:p>
    <w:p w:rsidRDefault="00F1365B" w:rsidP="00F1365B" w:rsidR="00F1365B">
      <w:pPr>
        <w:jc w:val="center"/>
      </w:pPr>
    </w:p>
    <w:p w:rsidRDefault="00D60B71" w:rsidP="00F1365B" w:rsidR="00D60B71">
      <w:pPr>
        <w:jc w:val="center"/>
      </w:pPr>
    </w:p>
    <w:p w:rsidRDefault="007F77C3" w:rsidP="007F77C3" w:rsidR="007F77C3">
      <w:r>
        <w:t xml:space="preserve">                                                                          </w:t>
      </w:r>
      <w:r w:rsidR="00F1365B">
        <w:t xml:space="preserve">                       </w:t>
      </w:r>
      <w:r w:rsidR="00F1365B">
        <w:tab/>
        <w:t>STEČAJNA SUTKINJA</w:t>
      </w:r>
      <w:r>
        <w:t>:</w:t>
      </w:r>
    </w:p>
    <w:p w:rsidRDefault="007F77C3" w:rsidP="007F77C3" w:rsidR="00BB352A">
      <w:r>
        <w:t xml:space="preserve">                                                                                                 </w:t>
      </w:r>
      <w:r>
        <w:tab/>
      </w:r>
      <w:r w:rsidR="00512FE7">
        <w:t xml:space="preserve">    </w:t>
      </w:r>
      <w:r>
        <w:t>Vesna Vukelić v.r.</w:t>
      </w:r>
    </w:p>
    <w:p w:rsidRDefault="00BB352A" w:rsidP="00850514" w:rsidR="00BB352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F77C3" w:rsidP="007F77C3" w:rsidR="007F77C3"/>
    <w:p w:rsidRDefault="007F77C3" w:rsidP="007F77C3" w:rsidR="007F77C3" w:rsidRPr="00A774F9">
      <w:pPr>
        <w:jc w:val="both"/>
        <w:rPr>
          <w:b/>
          <w:sz w:val="20"/>
          <w:szCs w:val="20"/>
        </w:rPr>
      </w:pPr>
      <w:r w:rsidRPr="00A774F9">
        <w:rPr>
          <w:b/>
          <w:sz w:val="20"/>
          <w:szCs w:val="20"/>
        </w:rPr>
        <w:t>NAPUTAK O PRAVNOM LIJEKU:</w:t>
      </w:r>
    </w:p>
    <w:p w:rsidRDefault="007F77C3" w:rsidP="007F77C3" w:rsidR="007F77C3" w:rsidRPr="00A774F9">
      <w:pPr>
        <w:jc w:val="both"/>
        <w:rPr>
          <w:sz w:val="20"/>
          <w:szCs w:val="20"/>
        </w:rPr>
      </w:pPr>
      <w:r w:rsidRPr="00A774F9">
        <w:rPr>
          <w:sz w:val="20"/>
          <w:szCs w:val="20"/>
        </w:rPr>
        <w:t>Protiv ovog rješenja imaju pravo žalbe stranke i sve osobe</w:t>
      </w:r>
    </w:p>
    <w:p w:rsidRDefault="007F77C3" w:rsidP="007F77C3" w:rsidR="007F77C3" w:rsidRPr="00A774F9">
      <w:pPr>
        <w:jc w:val="both"/>
        <w:rPr>
          <w:sz w:val="20"/>
          <w:szCs w:val="20"/>
        </w:rPr>
      </w:pPr>
      <w:r w:rsidRPr="00A774F9">
        <w:rPr>
          <w:sz w:val="20"/>
          <w:szCs w:val="20"/>
        </w:rPr>
        <w:t xml:space="preserve">koje su polagale pravo na namirenje iz </w:t>
      </w:r>
      <w:proofErr w:type="spellStart"/>
      <w:r w:rsidRPr="00A774F9">
        <w:rPr>
          <w:sz w:val="20"/>
          <w:szCs w:val="20"/>
        </w:rPr>
        <w:t>kupovnine</w:t>
      </w:r>
      <w:proofErr w:type="spellEnd"/>
      <w:r w:rsidRPr="00A774F9">
        <w:rPr>
          <w:sz w:val="20"/>
          <w:szCs w:val="20"/>
        </w:rPr>
        <w:t>. Žalba se</w:t>
      </w:r>
    </w:p>
    <w:p w:rsidRDefault="007F77C3" w:rsidP="007F77C3" w:rsidR="00512FE7">
      <w:pPr>
        <w:jc w:val="both"/>
        <w:rPr>
          <w:sz w:val="20"/>
          <w:szCs w:val="20"/>
        </w:rPr>
      </w:pPr>
      <w:r w:rsidRPr="00A774F9">
        <w:rPr>
          <w:sz w:val="20"/>
          <w:szCs w:val="20"/>
        </w:rPr>
        <w:t xml:space="preserve">ulaže u roku od 8 dana od dana </w:t>
      </w:r>
      <w:r w:rsidR="00512FE7">
        <w:rPr>
          <w:sz w:val="20"/>
          <w:szCs w:val="20"/>
        </w:rPr>
        <w:t>dostave</w:t>
      </w:r>
      <w:r w:rsidRPr="00A774F9">
        <w:rPr>
          <w:sz w:val="20"/>
          <w:szCs w:val="20"/>
        </w:rPr>
        <w:t xml:space="preserve"> ovog rješenja</w:t>
      </w:r>
      <w:r w:rsidR="00512FE7">
        <w:rPr>
          <w:sz w:val="20"/>
          <w:szCs w:val="20"/>
        </w:rPr>
        <w:t>, a</w:t>
      </w:r>
    </w:p>
    <w:p w:rsidRDefault="00512FE7" w:rsidP="007F77C3" w:rsidR="00512FE7">
      <w:pPr>
        <w:jc w:val="both"/>
        <w:rPr>
          <w:sz w:val="20"/>
          <w:szCs w:val="20"/>
        </w:rPr>
      </w:pPr>
      <w:r>
        <w:rPr>
          <w:sz w:val="20"/>
          <w:szCs w:val="20"/>
        </w:rPr>
        <w:t>dostava se smatra obavljenom istekom osmog dana od dana</w:t>
      </w:r>
    </w:p>
    <w:p w:rsidRDefault="00512FE7" w:rsidP="007F77C3" w:rsidR="007F77C3">
      <w:pPr>
        <w:jc w:val="both"/>
        <w:rPr>
          <w:sz w:val="20"/>
          <w:szCs w:val="20"/>
        </w:rPr>
      </w:pPr>
      <w:r>
        <w:rPr>
          <w:sz w:val="20"/>
          <w:szCs w:val="20"/>
        </w:rPr>
        <w:t>objave pismena na mrežnoj st</w:t>
      </w:r>
      <w:r w:rsidR="00F1365B">
        <w:rPr>
          <w:sz w:val="20"/>
          <w:szCs w:val="20"/>
        </w:rPr>
        <w:t>r</w:t>
      </w:r>
      <w:r>
        <w:rPr>
          <w:sz w:val="20"/>
          <w:szCs w:val="20"/>
        </w:rPr>
        <w:t>anici e-Oglasna ploča</w:t>
      </w:r>
      <w:r w:rsidR="007F77C3" w:rsidRPr="00A774F9">
        <w:rPr>
          <w:sz w:val="20"/>
          <w:szCs w:val="20"/>
        </w:rPr>
        <w:t>.</w:t>
      </w:r>
    </w:p>
    <w:p w:rsidRDefault="007F77C3" w:rsidP="007F77C3" w:rsidR="007F77C3">
      <w:pPr>
        <w:jc w:val="both"/>
        <w:rPr>
          <w:sz w:val="20"/>
          <w:szCs w:val="20"/>
        </w:rPr>
      </w:pPr>
    </w:p>
    <w:p w:rsidRDefault="007F77C3" w:rsidP="007F77C3" w:rsidR="007F77C3"/>
    <w:p w:rsidRDefault="004E5BA9" w:rsidP="007F77C3" w:rsidR="007F77C3">
      <w:r>
        <w:t>Dostaviti putem mrežne st</w:t>
      </w:r>
      <w:r w:rsidR="00F1365B">
        <w:t>r</w:t>
      </w:r>
      <w:r>
        <w:t>anice e-Oglasna ploča suda</w:t>
      </w:r>
    </w:p>
    <w:p w:rsidRDefault="007F77C3" w:rsidP="007F77C3" w:rsidR="007F77C3">
      <w:r>
        <w:t xml:space="preserve">1. </w:t>
      </w:r>
      <w:proofErr w:type="spellStart"/>
      <w:r>
        <w:t>steč.upravitelju</w:t>
      </w:r>
      <w:proofErr w:type="spellEnd"/>
    </w:p>
    <w:p w:rsidRDefault="00351EAD" w:rsidP="007F77C3" w:rsidR="007F77C3">
      <w:r>
        <w:t xml:space="preserve">2. </w:t>
      </w:r>
      <w:proofErr w:type="spellStart"/>
      <w:r>
        <w:t>Razlučni</w:t>
      </w:r>
      <w:proofErr w:type="spellEnd"/>
      <w:r>
        <w:t xml:space="preserve"> vjerovni</w:t>
      </w:r>
      <w:r w:rsidR="00FC7522">
        <w:t>k</w:t>
      </w:r>
    </w:p>
    <w:p w:rsidRDefault="004E5BA9" w:rsidP="007F77C3" w:rsidR="004E5BA9">
      <w:r>
        <w:tab/>
        <w:t xml:space="preserve">- </w:t>
      </w:r>
      <w:r w:rsidR="00FC7522">
        <w:t>PBZ</w:t>
      </w:r>
      <w:r>
        <w:t xml:space="preserve"> d.d.</w:t>
      </w:r>
      <w:r w:rsidR="00FA7058">
        <w:t xml:space="preserve"> </w:t>
      </w:r>
      <w:r>
        <w:t>Zagreb</w:t>
      </w:r>
      <w:r w:rsidR="00FA7058">
        <w:t xml:space="preserve"> po pun.</w:t>
      </w:r>
    </w:p>
    <w:p w:rsidRDefault="009A7C07" w:rsidP="007F77C3" w:rsidR="009A7C07">
      <w:pPr>
        <w:ind w:left="360"/>
      </w:pPr>
    </w:p>
    <w:p w:rsidRDefault="009A7C07" w:rsidP="00FC7522" w:rsidR="009A7C07">
      <w:r>
        <w:t>3. Računovodstvo Trgovačkog suda u Osijeku, nakon pravomoćnosti</w:t>
      </w:r>
    </w:p>
    <w:p w:rsidRDefault="007F77C3" w:rsidP="007F77C3" w:rsidR="007F77C3">
      <w:pPr>
        <w:overflowPunct w:val="false"/>
        <w:autoSpaceDE w:val="false"/>
        <w:autoSpaceDN w:val="false"/>
        <w:adjustRightInd w:val="false"/>
        <w:ind w:left="360"/>
        <w:textAlignment w:val="baseline"/>
      </w:pPr>
    </w:p>
    <w:p w:rsidRDefault="007F77C3" w:rsidP="007F77C3" w:rsidR="007F77C3">
      <w:pPr>
        <w:overflowPunct w:val="false"/>
        <w:autoSpaceDE w:val="false"/>
        <w:autoSpaceDN w:val="false"/>
        <w:adjustRightInd w:val="false"/>
        <w:ind w:left="360"/>
        <w:textAlignment w:val="baseline"/>
      </w:pPr>
    </w:p>
    <w:p w:rsidRDefault="00523701" w:rsidP="007F77C3" w:rsidR="00523701">
      <w:pPr>
        <w:jc w:val="both"/>
      </w:pPr>
    </w:p>
    <w:p w:rsidRDefault="00523701" w:rsidP="00795197" w:rsidR="00523701">
      <w:pPr>
        <w:overflowPunct w:val="false"/>
        <w:autoSpaceDE w:val="false"/>
        <w:autoSpaceDN w:val="false"/>
        <w:adjustRightInd w:val="false"/>
        <w:ind w:left="360"/>
        <w:textAlignment w:val="baseline"/>
      </w:pPr>
    </w:p>
    <w:sectPr w:rsidR="0052370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02F82"/>
    <w:multiLevelType w:val="hybridMultilevel"/>
    <w:tmpl w:val="633443DE"/>
    <w:lvl w:tplc="DEB2033C" w:ilvl="0">
      <w:start w:val="1"/>
      <w:numFmt w:val="upp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4B132E3"/>
    <w:multiLevelType w:val="hybridMultilevel"/>
    <w:tmpl w:val="5EF8AF4E"/>
    <w:lvl w:tplc="B316E9A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8E319C6"/>
    <w:multiLevelType w:val="hybridMultilevel"/>
    <w:tmpl w:val="9312B1BC"/>
    <w:lvl w:tplc="BA6C6992" w:ilvl="0">
      <w:start w:val="2"/>
      <w:numFmt w:val="bullet"/>
      <w:lvlText w:val="–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3DF031F"/>
    <w:multiLevelType w:val="hybridMultilevel"/>
    <w:tmpl w:val="5C50FF5C"/>
    <w:lvl w:tplc="F8E86948" w:ilvl="0">
      <w:start w:val="2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4C327D5"/>
    <w:multiLevelType w:val="hybridMultilevel"/>
    <w:tmpl w:val="76E25E04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2312B12C" w:ilvl="1">
      <w:start w:val="1"/>
      <w:numFmt w:val="upp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D469B0"/>
    <w:multiLevelType w:val="hybridMultilevel"/>
    <w:tmpl w:val="84F880D8"/>
    <w:lvl w:tplc="7D1C413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42D16BA"/>
    <w:multiLevelType w:val="hybridMultilevel"/>
    <w:tmpl w:val="A2123D06"/>
    <w:lvl w:tplc="265A8F30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4BF59D9"/>
    <w:multiLevelType w:val="hybridMultilevel"/>
    <w:tmpl w:val="5DC844A2"/>
    <w:lvl w:tplc="BB30944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8">
    <w:nsid w:val="2D037B12"/>
    <w:multiLevelType w:val="hybridMultilevel"/>
    <w:tmpl w:val="FA809FFC"/>
    <w:lvl w:tplc="04488190" w:ilvl="0">
      <w:start w:val="28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EA24920"/>
    <w:multiLevelType w:val="hybridMultilevel"/>
    <w:tmpl w:val="D1843B6C"/>
    <w:lvl w:tplc="21B212C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2047B81"/>
    <w:multiLevelType w:val="hybridMultilevel"/>
    <w:tmpl w:val="6D8E4A6A"/>
    <w:lvl w:tplc="DA2A18E6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5793024"/>
    <w:multiLevelType w:val="hybridMultilevel"/>
    <w:tmpl w:val="11BA5C4A"/>
    <w:lvl w:tplc="4F84FA9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FB04F28"/>
    <w:multiLevelType w:val="hybridMultilevel"/>
    <w:tmpl w:val="23AA88CC"/>
    <w:lvl w:tplc="26F04ED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D880761"/>
    <w:multiLevelType w:val="hybridMultilevel"/>
    <w:tmpl w:val="7FB26A4C"/>
    <w:lvl w:tplc="93440CEE" w:ilvl="0">
      <w:start w:val="2"/>
      <w:numFmt w:val="bullet"/>
      <w:lvlText w:val="-"/>
      <w:lvlJc w:val="left"/>
      <w:pPr>
        <w:ind w:hanging="360" w:left="45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2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0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7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4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1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8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6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320"/>
      </w:pPr>
      <w:rPr>
        <w:rFonts w:hAnsi="Wingdings" w:ascii="Wingdings" w:hint="default"/>
      </w:rPr>
    </w:lvl>
  </w:abstractNum>
  <w:abstractNum w:abstractNumId="15">
    <w:nsid w:val="64C51853"/>
    <w:multiLevelType w:val="hybridMultilevel"/>
    <w:tmpl w:val="1D56E9C4"/>
    <w:lvl w:tplc="8F3EBA5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C3A2DA8"/>
    <w:multiLevelType w:val="hybridMultilevel"/>
    <w:tmpl w:val="65EEB56A"/>
    <w:lvl w:tplc="225222D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C8738B0"/>
    <w:multiLevelType w:val="hybridMultilevel"/>
    <w:tmpl w:val="72104874"/>
    <w:lvl w:tplc="BDE2FD14" w:ilvl="0">
      <w:start w:val="2"/>
      <w:numFmt w:val="bullet"/>
      <w:lvlText w:val="-"/>
      <w:lvlJc w:val="left"/>
      <w:pPr>
        <w:ind w:hanging="360" w:left="4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560"/>
      </w:pPr>
      <w:rPr>
        <w:rFonts w:hAnsi="Wingdings" w:ascii="Wingdings" w:hint="default"/>
      </w:rPr>
    </w:lvl>
  </w:abstractNum>
  <w:num w:numId="1">
    <w:abstractNumId w:val="15"/>
  </w:num>
  <w:num w:numId="2">
    <w:abstractNumId w:val="4"/>
  </w:num>
  <w:num w:numId="3">
    <w:abstractNumId w:val="6"/>
  </w:num>
  <w:num w:numId="4">
    <w:abstractNumId w:val="8"/>
  </w:num>
  <w:num w:numId="5">
    <w:abstractNumId w:val="0"/>
  </w:num>
  <w:num w:numId="6">
    <w:abstractNumId w:val="2"/>
  </w:num>
  <w:num w:numId="7">
    <w:abstractNumId w:val="10"/>
  </w:num>
  <w:num w:numId="8">
    <w:abstractNumId w:val="1"/>
  </w:num>
  <w:num w:numId="9">
    <w:abstractNumId w:val="12"/>
  </w:num>
  <w:num w:numId="10">
    <w:abstractNumId w:val="16"/>
  </w:num>
  <w:num w:numId="11">
    <w:abstractNumId w:val="9"/>
  </w:num>
  <w:num w:numId="12">
    <w:abstractNumId w:val="3"/>
  </w:num>
  <w:num w:numId="13">
    <w:abstractNumId w:val="13"/>
  </w:num>
  <w:num w:numId="14">
    <w:abstractNumId w:val="7"/>
  </w:num>
  <w:num w:numId="15">
    <w:abstractNumId w:val="17"/>
  </w:num>
  <w:num w:numId="16">
    <w:abstractNumId w:val="14"/>
  </w:num>
  <w:num w:numId="17">
    <w:abstractNumId w:val="11"/>
  </w:num>
  <w:num w:numId="1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55B4"/>
    <w:rsid w:val="0001289C"/>
    <w:rsid w:val="000153C7"/>
    <w:rsid w:val="00023556"/>
    <w:rsid w:val="0003395D"/>
    <w:rsid w:val="00040424"/>
    <w:rsid w:val="00054A64"/>
    <w:rsid w:val="0006361A"/>
    <w:rsid w:val="000802BF"/>
    <w:rsid w:val="000830DC"/>
    <w:rsid w:val="00084162"/>
    <w:rsid w:val="00086536"/>
    <w:rsid w:val="00087BD5"/>
    <w:rsid w:val="00092622"/>
    <w:rsid w:val="00097C95"/>
    <w:rsid w:val="000B7867"/>
    <w:rsid w:val="000C0397"/>
    <w:rsid w:val="000C4B7B"/>
    <w:rsid w:val="000C7DB6"/>
    <w:rsid w:val="000D1AA3"/>
    <w:rsid w:val="000D497E"/>
    <w:rsid w:val="000E04D3"/>
    <w:rsid w:val="000E35CA"/>
    <w:rsid w:val="000F122A"/>
    <w:rsid w:val="00101B7C"/>
    <w:rsid w:val="0011551F"/>
    <w:rsid w:val="00133B9D"/>
    <w:rsid w:val="00142047"/>
    <w:rsid w:val="00142D4C"/>
    <w:rsid w:val="001455B4"/>
    <w:rsid w:val="00146CD7"/>
    <w:rsid w:val="0015026C"/>
    <w:rsid w:val="0016299E"/>
    <w:rsid w:val="00165EA1"/>
    <w:rsid w:val="00174046"/>
    <w:rsid w:val="001745BA"/>
    <w:rsid w:val="00182306"/>
    <w:rsid w:val="00197961"/>
    <w:rsid w:val="001A4913"/>
    <w:rsid w:val="001B3E19"/>
    <w:rsid w:val="001B7664"/>
    <w:rsid w:val="001C303F"/>
    <w:rsid w:val="001E04D0"/>
    <w:rsid w:val="001E22E9"/>
    <w:rsid w:val="001E2F7F"/>
    <w:rsid w:val="001E349F"/>
    <w:rsid w:val="001E3710"/>
    <w:rsid w:val="001E563D"/>
    <w:rsid w:val="00204C4C"/>
    <w:rsid w:val="0020517F"/>
    <w:rsid w:val="00206438"/>
    <w:rsid w:val="0022090C"/>
    <w:rsid w:val="00231DE9"/>
    <w:rsid w:val="00232E5F"/>
    <w:rsid w:val="00243774"/>
    <w:rsid w:val="00243F7F"/>
    <w:rsid w:val="0025072E"/>
    <w:rsid w:val="00251755"/>
    <w:rsid w:val="002550DE"/>
    <w:rsid w:val="002631C9"/>
    <w:rsid w:val="00265C11"/>
    <w:rsid w:val="00290341"/>
    <w:rsid w:val="002904AF"/>
    <w:rsid w:val="002916B9"/>
    <w:rsid w:val="00291F6A"/>
    <w:rsid w:val="002B1EF0"/>
    <w:rsid w:val="002B21BD"/>
    <w:rsid w:val="002D25E9"/>
    <w:rsid w:val="002F0FAE"/>
    <w:rsid w:val="00306A47"/>
    <w:rsid w:val="00310F87"/>
    <w:rsid w:val="00321292"/>
    <w:rsid w:val="003431B8"/>
    <w:rsid w:val="00351EAD"/>
    <w:rsid w:val="003572A5"/>
    <w:rsid w:val="003771DB"/>
    <w:rsid w:val="003777DD"/>
    <w:rsid w:val="0038218C"/>
    <w:rsid w:val="00383F99"/>
    <w:rsid w:val="003A6308"/>
    <w:rsid w:val="003A754C"/>
    <w:rsid w:val="003B1183"/>
    <w:rsid w:val="003B4652"/>
    <w:rsid w:val="003C0FD1"/>
    <w:rsid w:val="003C1DA7"/>
    <w:rsid w:val="003D3B27"/>
    <w:rsid w:val="003D6B51"/>
    <w:rsid w:val="003E1A8E"/>
    <w:rsid w:val="003E2DE3"/>
    <w:rsid w:val="003F55DC"/>
    <w:rsid w:val="003F75D5"/>
    <w:rsid w:val="00413C42"/>
    <w:rsid w:val="004326AD"/>
    <w:rsid w:val="004357DC"/>
    <w:rsid w:val="0044150D"/>
    <w:rsid w:val="00461B33"/>
    <w:rsid w:val="00471E39"/>
    <w:rsid w:val="004A0DFD"/>
    <w:rsid w:val="004A249A"/>
    <w:rsid w:val="004B245B"/>
    <w:rsid w:val="004D0961"/>
    <w:rsid w:val="004D0AB7"/>
    <w:rsid w:val="004E30A4"/>
    <w:rsid w:val="004E5BA9"/>
    <w:rsid w:val="004E7F17"/>
    <w:rsid w:val="004F07E6"/>
    <w:rsid w:val="004F0A1C"/>
    <w:rsid w:val="004F52A4"/>
    <w:rsid w:val="0050134C"/>
    <w:rsid w:val="00511BD8"/>
    <w:rsid w:val="00512FE7"/>
    <w:rsid w:val="00523701"/>
    <w:rsid w:val="00527253"/>
    <w:rsid w:val="00527732"/>
    <w:rsid w:val="0053477C"/>
    <w:rsid w:val="00546707"/>
    <w:rsid w:val="005522F4"/>
    <w:rsid w:val="005545BF"/>
    <w:rsid w:val="00561548"/>
    <w:rsid w:val="00576D82"/>
    <w:rsid w:val="005845BA"/>
    <w:rsid w:val="005929E6"/>
    <w:rsid w:val="005A7051"/>
    <w:rsid w:val="005B2A23"/>
    <w:rsid w:val="005B5209"/>
    <w:rsid w:val="005B6227"/>
    <w:rsid w:val="005B6C22"/>
    <w:rsid w:val="005D0BEC"/>
    <w:rsid w:val="005D313E"/>
    <w:rsid w:val="005D58AD"/>
    <w:rsid w:val="005E7339"/>
    <w:rsid w:val="005F5F84"/>
    <w:rsid w:val="00602D26"/>
    <w:rsid w:val="0061057C"/>
    <w:rsid w:val="00616879"/>
    <w:rsid w:val="0063188D"/>
    <w:rsid w:val="00635BC5"/>
    <w:rsid w:val="00653B74"/>
    <w:rsid w:val="00664ECA"/>
    <w:rsid w:val="00685942"/>
    <w:rsid w:val="006B3BB1"/>
    <w:rsid w:val="006B4C37"/>
    <w:rsid w:val="006C0770"/>
    <w:rsid w:val="006C574F"/>
    <w:rsid w:val="006D04B9"/>
    <w:rsid w:val="006D0F90"/>
    <w:rsid w:val="006D2A81"/>
    <w:rsid w:val="006D2A90"/>
    <w:rsid w:val="006E210E"/>
    <w:rsid w:val="006F37BA"/>
    <w:rsid w:val="00705FC9"/>
    <w:rsid w:val="007166AA"/>
    <w:rsid w:val="00717F23"/>
    <w:rsid w:val="007246E4"/>
    <w:rsid w:val="00725181"/>
    <w:rsid w:val="00734AD1"/>
    <w:rsid w:val="007405EA"/>
    <w:rsid w:val="00744BC1"/>
    <w:rsid w:val="00750309"/>
    <w:rsid w:val="00754E88"/>
    <w:rsid w:val="00763220"/>
    <w:rsid w:val="00766E95"/>
    <w:rsid w:val="00772228"/>
    <w:rsid w:val="00776CC7"/>
    <w:rsid w:val="0078685A"/>
    <w:rsid w:val="00795197"/>
    <w:rsid w:val="00797781"/>
    <w:rsid w:val="007A17E2"/>
    <w:rsid w:val="007A1B8A"/>
    <w:rsid w:val="007A4A6B"/>
    <w:rsid w:val="007D24FF"/>
    <w:rsid w:val="007D73DD"/>
    <w:rsid w:val="007E0D0A"/>
    <w:rsid w:val="007E4D75"/>
    <w:rsid w:val="007E6F8D"/>
    <w:rsid w:val="007F4993"/>
    <w:rsid w:val="007F77C3"/>
    <w:rsid w:val="00812ADB"/>
    <w:rsid w:val="008147A5"/>
    <w:rsid w:val="00814FF7"/>
    <w:rsid w:val="0081629B"/>
    <w:rsid w:val="00817EAD"/>
    <w:rsid w:val="008335C4"/>
    <w:rsid w:val="00843775"/>
    <w:rsid w:val="00850514"/>
    <w:rsid w:val="0085395C"/>
    <w:rsid w:val="0085605A"/>
    <w:rsid w:val="0088677A"/>
    <w:rsid w:val="008A3007"/>
    <w:rsid w:val="008A3ED5"/>
    <w:rsid w:val="008C0121"/>
    <w:rsid w:val="008C0335"/>
    <w:rsid w:val="008C23EB"/>
    <w:rsid w:val="008D6146"/>
    <w:rsid w:val="008E7DDD"/>
    <w:rsid w:val="00902A73"/>
    <w:rsid w:val="00905E31"/>
    <w:rsid w:val="00922815"/>
    <w:rsid w:val="00923BD1"/>
    <w:rsid w:val="00924B1D"/>
    <w:rsid w:val="0092563D"/>
    <w:rsid w:val="009325BC"/>
    <w:rsid w:val="00935430"/>
    <w:rsid w:val="009357BB"/>
    <w:rsid w:val="00935D89"/>
    <w:rsid w:val="00941B30"/>
    <w:rsid w:val="00953ED9"/>
    <w:rsid w:val="00954486"/>
    <w:rsid w:val="0096263A"/>
    <w:rsid w:val="009664E1"/>
    <w:rsid w:val="0097374F"/>
    <w:rsid w:val="0098608D"/>
    <w:rsid w:val="009861AB"/>
    <w:rsid w:val="009A052A"/>
    <w:rsid w:val="009A24E5"/>
    <w:rsid w:val="009A7C07"/>
    <w:rsid w:val="009B1581"/>
    <w:rsid w:val="009C22FD"/>
    <w:rsid w:val="009C36F2"/>
    <w:rsid w:val="009D0A42"/>
    <w:rsid w:val="009D4757"/>
    <w:rsid w:val="009D4B39"/>
    <w:rsid w:val="009F0A42"/>
    <w:rsid w:val="009F425B"/>
    <w:rsid w:val="009F6717"/>
    <w:rsid w:val="00A03607"/>
    <w:rsid w:val="00A06480"/>
    <w:rsid w:val="00A1142E"/>
    <w:rsid w:val="00A15188"/>
    <w:rsid w:val="00A2675F"/>
    <w:rsid w:val="00A35775"/>
    <w:rsid w:val="00A47F2C"/>
    <w:rsid w:val="00A50538"/>
    <w:rsid w:val="00A50B65"/>
    <w:rsid w:val="00A67609"/>
    <w:rsid w:val="00A774F9"/>
    <w:rsid w:val="00A8410C"/>
    <w:rsid w:val="00A851EB"/>
    <w:rsid w:val="00A85C4B"/>
    <w:rsid w:val="00A87754"/>
    <w:rsid w:val="00A96AAD"/>
    <w:rsid w:val="00A974D0"/>
    <w:rsid w:val="00AA21C7"/>
    <w:rsid w:val="00AB10DC"/>
    <w:rsid w:val="00AC1C66"/>
    <w:rsid w:val="00AD2C66"/>
    <w:rsid w:val="00AF23AE"/>
    <w:rsid w:val="00AF68EB"/>
    <w:rsid w:val="00B01D3B"/>
    <w:rsid w:val="00B0238C"/>
    <w:rsid w:val="00B21470"/>
    <w:rsid w:val="00B33C32"/>
    <w:rsid w:val="00B43F22"/>
    <w:rsid w:val="00B45D6A"/>
    <w:rsid w:val="00B50303"/>
    <w:rsid w:val="00B54D4E"/>
    <w:rsid w:val="00B57643"/>
    <w:rsid w:val="00B70C6F"/>
    <w:rsid w:val="00B72CED"/>
    <w:rsid w:val="00B7410B"/>
    <w:rsid w:val="00B80AE8"/>
    <w:rsid w:val="00B83D05"/>
    <w:rsid w:val="00B874AB"/>
    <w:rsid w:val="00B8753A"/>
    <w:rsid w:val="00B87A4A"/>
    <w:rsid w:val="00B9027D"/>
    <w:rsid w:val="00B91748"/>
    <w:rsid w:val="00B91793"/>
    <w:rsid w:val="00B91E33"/>
    <w:rsid w:val="00B96F93"/>
    <w:rsid w:val="00B975FE"/>
    <w:rsid w:val="00BA6DCF"/>
    <w:rsid w:val="00BA7FB2"/>
    <w:rsid w:val="00BB352A"/>
    <w:rsid w:val="00BD24AA"/>
    <w:rsid w:val="00BD35AE"/>
    <w:rsid w:val="00BD63AD"/>
    <w:rsid w:val="00BD7756"/>
    <w:rsid w:val="00BE306E"/>
    <w:rsid w:val="00BF2024"/>
    <w:rsid w:val="00BF4569"/>
    <w:rsid w:val="00C079DE"/>
    <w:rsid w:val="00C11313"/>
    <w:rsid w:val="00C11B95"/>
    <w:rsid w:val="00C17936"/>
    <w:rsid w:val="00C23514"/>
    <w:rsid w:val="00C51400"/>
    <w:rsid w:val="00C63991"/>
    <w:rsid w:val="00C958A6"/>
    <w:rsid w:val="00CB6BB3"/>
    <w:rsid w:val="00CC7008"/>
    <w:rsid w:val="00CD0743"/>
    <w:rsid w:val="00CD0E83"/>
    <w:rsid w:val="00CD1B62"/>
    <w:rsid w:val="00CD3F81"/>
    <w:rsid w:val="00CD5CAB"/>
    <w:rsid w:val="00CF076B"/>
    <w:rsid w:val="00D116F0"/>
    <w:rsid w:val="00D2018D"/>
    <w:rsid w:val="00D2068B"/>
    <w:rsid w:val="00D20994"/>
    <w:rsid w:val="00D24D4C"/>
    <w:rsid w:val="00D34B11"/>
    <w:rsid w:val="00D35CEE"/>
    <w:rsid w:val="00D4332F"/>
    <w:rsid w:val="00D43D12"/>
    <w:rsid w:val="00D45ABC"/>
    <w:rsid w:val="00D53455"/>
    <w:rsid w:val="00D5443C"/>
    <w:rsid w:val="00D5670A"/>
    <w:rsid w:val="00D60B71"/>
    <w:rsid w:val="00D618B2"/>
    <w:rsid w:val="00D67585"/>
    <w:rsid w:val="00D71F70"/>
    <w:rsid w:val="00DA3D2B"/>
    <w:rsid w:val="00DB020E"/>
    <w:rsid w:val="00DD4DB9"/>
    <w:rsid w:val="00DD6F4C"/>
    <w:rsid w:val="00DD7B01"/>
    <w:rsid w:val="00DD7E8E"/>
    <w:rsid w:val="00DE159E"/>
    <w:rsid w:val="00DE3A4F"/>
    <w:rsid w:val="00DE6BA7"/>
    <w:rsid w:val="00DF049B"/>
    <w:rsid w:val="00DF40B6"/>
    <w:rsid w:val="00DF617C"/>
    <w:rsid w:val="00E142BC"/>
    <w:rsid w:val="00E16FF3"/>
    <w:rsid w:val="00E173CC"/>
    <w:rsid w:val="00E22529"/>
    <w:rsid w:val="00E258B3"/>
    <w:rsid w:val="00E61BD7"/>
    <w:rsid w:val="00E6561E"/>
    <w:rsid w:val="00E656DF"/>
    <w:rsid w:val="00E66EEF"/>
    <w:rsid w:val="00E67A7F"/>
    <w:rsid w:val="00E75A4E"/>
    <w:rsid w:val="00E867CA"/>
    <w:rsid w:val="00E9668E"/>
    <w:rsid w:val="00EB38FF"/>
    <w:rsid w:val="00EE2494"/>
    <w:rsid w:val="00EE5AA7"/>
    <w:rsid w:val="00EF166C"/>
    <w:rsid w:val="00EF2145"/>
    <w:rsid w:val="00F1365B"/>
    <w:rsid w:val="00F16709"/>
    <w:rsid w:val="00F173D6"/>
    <w:rsid w:val="00F307B6"/>
    <w:rsid w:val="00F36DD6"/>
    <w:rsid w:val="00F61DF3"/>
    <w:rsid w:val="00F6251D"/>
    <w:rsid w:val="00F64BD3"/>
    <w:rsid w:val="00F65A72"/>
    <w:rsid w:val="00F66EC6"/>
    <w:rsid w:val="00F7751C"/>
    <w:rsid w:val="00F80351"/>
    <w:rsid w:val="00FA2FA1"/>
    <w:rsid w:val="00FA3061"/>
    <w:rsid w:val="00FA7058"/>
    <w:rsid w:val="00FB3B7A"/>
    <w:rsid w:val="00FB431A"/>
    <w:rsid w:val="00FC17B7"/>
    <w:rsid w:val="00FC4205"/>
    <w:rsid w:val="00FC7522"/>
    <w:rsid w:val="00FC7A4C"/>
    <w:rsid w:val="00FD6F71"/>
    <w:rsid w:val="00FE25E8"/>
    <w:rsid w:val="00FF07A6"/>
    <w:rsid w:val="00FF4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774F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E1A8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D0A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0A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0A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0A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0A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774F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E1A8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D0A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0A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0A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0A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0A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2732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2011.</izvorni_sadrzaj>
    <derivirana_varijabla naziv="DomainObject.Predmet.DatumOsnivanja_1">28.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travnja 2012.</izvorni_sadrzaj>
    <derivirana_varijabla naziv="DomainObject.Predmet.DatumRjesavanja_1">17. travnja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St-464/2011</izvorni_sadrzaj>
    <derivirana_varijabla naziv="DomainObject.Predmet.OznakaBroj_1">St-464/2011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PZ SLAVONSKI ŠAMAC , KRUŠEVICA</izvorni_sadrzaj>
    <derivirana_varijabla naziv="DomainObject.Predmet.ProtustrankaFormated_1">  PZ SLAVONSKI ŠAMAC , KRUŠEVICA</derivirana_varijabla>
  </DomainObject.Predmet.ProtustrankaFormated>
  <DomainObject.Predmet.ProtustrankaFormatedOIB>
    <izvorni_sadrzaj>  PZ SLAVONSKI ŠAMAC , KRUŠEVICA</izvorni_sadrzaj>
    <derivirana_varijabla naziv="DomainObject.Predmet.ProtustrankaFormatedOIB_1">  PZ SLAVONSKI ŠAMAC , KRUŠEVICA</derivirana_varijabla>
  </DomainObject.Predmet.ProtustrankaFormatedOIB>
  <DomainObject.Predmet.ProtustrankaFormatedWithAdress>
    <izvorni_sadrzaj> PZ SLAVONSKI ŠAMAC , KRUŠEVICA, LJudevita Gaja 88, Kruševica</izvorni_sadrzaj>
    <derivirana_varijabla naziv="DomainObject.Predmet.ProtustrankaFormatedWithAdress_1"> PZ SLAVONSKI ŠAMAC , KRUŠEVICA, LJudevita Gaja 88, Kruševica</derivirana_varijabla>
  </DomainObject.Predmet.ProtustrankaFormatedWithAdress>
  <DomainObject.Predmet.ProtustrankaFormatedWithAdressOIB>
    <izvorni_sadrzaj> PZ SLAVONSKI ŠAMAC , KRUŠEVICA, LJudevita Gaja 88, Kruševica</izvorni_sadrzaj>
    <derivirana_varijabla naziv="DomainObject.Predmet.ProtustrankaFormatedWithAdressOIB_1"> PZ SLAVONSKI ŠAMAC , KRUŠEVICA, LJudevita Gaja 88, Kruševica</derivirana_varijabla>
  </DomainObject.Predmet.ProtustrankaFormatedWithAdressOIB>
  <DomainObject.Predmet.ProtustrankaWithAdress>
    <izvorni_sadrzaj>PZ SLAVONSKI ŠAMAC , KRUŠEVICA LJudevita Gaja 88, Kruševica</izvorni_sadrzaj>
    <derivirana_varijabla naziv="DomainObject.Predmet.ProtustrankaWithAdress_1">PZ SLAVONSKI ŠAMAC , KRUŠEVICA LJudevita Gaja 88, Kruševica</derivirana_varijabla>
  </DomainObject.Predmet.ProtustrankaWithAdress>
  <DomainObject.Predmet.ProtustrankaWithAdressOIB>
    <izvorni_sadrzaj>PZ SLAVONSKI ŠAMAC , KRUŠEVICA, LJudevita Gaja 88, Kruševica</izvorni_sadrzaj>
    <derivirana_varijabla naziv="DomainObject.Predmet.ProtustrankaWithAdressOIB_1">PZ SLAVONSKI ŠAMAC , KRUŠEVICA, LJudevita Gaja 88, Kruševica</derivirana_varijabla>
  </DomainObject.Predmet.ProtustrankaWithAdressOIB>
  <DomainObject.Predmet.ProtustrankaNazivFormated>
    <izvorni_sadrzaj>PZ SLAVONSKI ŠAMAC , KRUŠEVICA</izvorni_sadrzaj>
    <derivirana_varijabla naziv="DomainObject.Predmet.ProtustrankaNazivFormated_1">PZ SLAVONSKI ŠAMAC , KRUŠEVICA</derivirana_varijabla>
  </DomainObject.Predmet.ProtustrankaNazivFormated>
  <DomainObject.Predmet.ProtustrankaNazivFormatedOIB>
    <izvorni_sadrzaj>PZ SLAVONSKI ŠAMAC , KRUŠEVICA</izvorni_sadrzaj>
    <derivirana_varijabla naziv="DomainObject.Predmet.ProtustrankaNazivFormatedOIB_1">PZ SLAVONSKI ŠAMAC , KRUŠEVICA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PU PODRUČNI URED SLAVONSKI BROD</izvorni_sadrzaj>
    <derivirana_varijabla naziv="DomainObject.Predmet.StrankaFormated_1">  MINISTARSTVO FINANCIJA PU PODRUČNI URED SLAVONSKI BROD</derivirana_varijabla>
  </DomainObject.Predmet.StrankaFormated>
  <DomainObject.Predmet.StrankaFormatedOIB>
    <izvorni_sadrzaj>  MINISTARSTVO FINANCIJA PU PODRUČNI URED SLAVONSKI BROD</izvorni_sadrzaj>
    <derivirana_varijabla naziv="DomainObject.Predmet.StrankaFormatedOIB_1">  MINISTARSTVO FINANCIJA PU PODRUČNI URED SLAVONSKI BROD</derivirana_varijabla>
  </DomainObject.Predmet.StrankaFormatedOIB>
  <DomainObject.Predmet.StrankaFormatedWithAdress>
    <izvorni_sadrzaj> MINISTARSTVO FINANCIJA PU PODRUČNI URED SLAVONSKI BROD, 35000 Slavonski Brod</izvorni_sadrzaj>
    <derivirana_varijabla naziv="DomainObject.Predmet.StrankaFormatedWithAdress_1"> MINISTARSTVO FINANCIJA PU PODRUČNI URED SLAVONSKI BROD, 35000 Slavonski Brod</derivirana_varijabla>
  </DomainObject.Predmet.StrankaFormatedWithAdress>
  <DomainObject.Predmet.StrankaFormatedWithAdressOIB>
    <izvorni_sadrzaj> MINISTARSTVO FINANCIJA PU PODRUČNI URED SLAVONSKI BROD, 35000 Slavonski Brod</izvorni_sadrzaj>
    <derivirana_varijabla naziv="DomainObject.Predmet.StrankaFormatedWithAdressOIB_1"> MINISTARSTVO FINANCIJA PU PODRUČNI URED SLAVONSKI BROD, 35000 Slavonski Brod</derivirana_varijabla>
  </DomainObject.Predmet.StrankaFormatedWithAdressOIB>
  <DomainObject.Predmet.StrankaWithAdress>
    <izvorni_sadrzaj>MINISTARSTVO FINANCIJA PU PODRUČNI URED SLAVONSKI BROD 35000 Slavonski Brod</izvorni_sadrzaj>
    <derivirana_varijabla naziv="DomainObject.Predmet.StrankaWithAdress_1">MINISTARSTVO FINANCIJA PU PODRUČNI URED SLAVONSKI BROD 35000 Slavonski Brod</derivirana_varijabla>
  </DomainObject.Predmet.StrankaWithAdress>
  <DomainObject.Predmet.StrankaWithAdressOIB>
    <izvorni_sadrzaj>MINISTARSTVO FINANCIJA PU PODRUČNI URED SLAVONSKI BROD, 35000 Slavonski Brod</izvorni_sadrzaj>
    <derivirana_varijabla naziv="DomainObject.Predmet.StrankaWithAdressOIB_1">MINISTARSTVO FINANCIJA PU PODRUČNI URED SLAVONSKI BROD, 35000 Slavonski Brod</derivirana_varijabla>
  </DomainObject.Predmet.StrankaWithAdressOIB>
  <DomainObject.Predmet.StrankaNazivFormated>
    <izvorni_sadrzaj>MINISTARSTVO FINANCIJA PU PODRUČNI URED SLAVONSKI BROD</izvorni_sadrzaj>
    <derivirana_varijabla naziv="DomainObject.Predmet.StrankaNazivFormated_1">MINISTARSTVO FINANCIJA PU PODRUČNI URED SLAVONSKI BROD</derivirana_varijabla>
  </DomainObject.Predmet.StrankaNazivFormated>
  <DomainObject.Predmet.StrankaNazivFormatedOIB>
    <izvorni_sadrzaj>MINISTARSTVO FINANCIJA PU PODRUČNI URED SLAVONSKI BROD</izvorni_sadrzaj>
    <derivirana_varijabla naziv="DomainObject.Predmet.StrankaNazivFormatedOIB_1">MINISTARSTVO FINANCIJA PU PODRUČNI URED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MINISTARSTVO FINANCIJA PU PODRUČNI URED SLAVONSKI BROD</item>
    </izvorni_sadrzaj>
    <derivirana_varijabla naziv="DomainObject.Predmet.StrankaListFormated_1">
      <item>MINISTARSTVO FINANCIJA PU PODRUČNI URED SLAVONSKI BROD</item>
    </derivirana_varijabla>
  </DomainObject.Predmet.StrankaListFormated>
  <DomainObject.Predmet.StrankaListFormatedOIB>
    <izvorni_sadrzaj>
      <item>MINISTARSTVO FINANCIJA PU PODRUČNI URED SLAVONSKI BROD</item>
    </izvorni_sadrzaj>
    <derivirana_varijabla naziv="DomainObject.Predmet.StrankaListFormatedOIB_1">
      <item>MINISTARSTVO FINANCIJA PU PODRUČNI URED SLAVONSKI BROD</item>
    </derivirana_varijabla>
  </DomainObject.Predmet.StrankaListFormatedOIB>
  <DomainObject.Predmet.StrankaListFormatedWithAdress>
    <izvorni_sadrzaj>
      <item>MINISTARSTVO FINANCIJA PU PODRUČNI URED SLAVONSKI BROD, 35000 Slavonski Brod</item>
    </izvorni_sadrzaj>
    <derivirana_varijabla naziv="DomainObject.Predmet.StrankaListFormatedWithAdress_1">
      <item>MINISTARSTVO FINANCIJA PU PODRUČNI URED SLAVONSKI BROD, 35000 Slavonski Brod</item>
    </derivirana_varijabla>
  </DomainObject.Predmet.StrankaListFormatedWithAdress>
  <DomainObject.Predmet.StrankaListFormatedWithAdressOIB>
    <izvorni_sadrzaj>
      <item>MINISTARSTVO FINANCIJA PU PODRUČNI URED SLAVONSKI BROD, 35000 Slavonski Brod</item>
    </izvorni_sadrzaj>
    <derivirana_varijabla naziv="DomainObject.Predmet.StrankaListFormatedWithAdressOIB_1">
      <item>MINISTARSTVO FINANCIJA PU PODRUČNI URED SLAVONSKI BROD, 35000 Slavonski Brod</item>
    </derivirana_varijabla>
  </DomainObject.Predmet.StrankaListFormatedWithAdressOIB>
  <DomainObject.Predmet.StrankaListNazivFormated>
    <izvorni_sadrzaj>
      <item>MINISTARSTVO FINANCIJA PU PODRUČNI URED SLAVONSKI BROD</item>
    </izvorni_sadrzaj>
    <derivirana_varijabla naziv="DomainObject.Predmet.StrankaListNazivFormated_1">
      <item>MINISTARSTVO FINANCIJA PU PODRUČNI URED SLAVONSKI BROD</item>
    </derivirana_varijabla>
  </DomainObject.Predmet.StrankaListNazivFormated>
  <DomainObject.Predmet.StrankaListNazivFormatedOIB>
    <izvorni_sadrzaj>
      <item>MINISTARSTVO FINANCIJA PU PODRUČNI URED SLAVONSKI BROD</item>
    </izvorni_sadrzaj>
    <derivirana_varijabla naziv="DomainObject.Predmet.StrankaListNazivFormatedOIB_1">
      <item>MINISTARSTVO FINANCIJA PU PODRUČNI URED SLAVONSKI BROD</item>
    </derivirana_varijabla>
  </DomainObject.Predmet.StrankaListNazivFormatedOIB>
  <DomainObject.Predmet.ProtuStrankaListFormated>
    <izvorni_sadrzaj>
      <item>PZ SLAVONSKI ŠAMAC , KRUŠEVICA</item>
    </izvorni_sadrzaj>
    <derivirana_varijabla naziv="DomainObject.Predmet.ProtuStrankaListFormated_1">
      <item>PZ SLAVONSKI ŠAMAC , KRUŠEVICA</item>
    </derivirana_varijabla>
  </DomainObject.Predmet.ProtuStrankaListFormated>
  <DomainObject.Predmet.ProtuStrankaListFormatedOIB>
    <izvorni_sadrzaj>
      <item>PZ SLAVONSKI ŠAMAC , KRUŠEVICA</item>
    </izvorni_sadrzaj>
    <derivirana_varijabla naziv="DomainObject.Predmet.ProtuStrankaListFormatedOIB_1">
      <item>PZ SLAVONSKI ŠAMAC , KRUŠEVICA</item>
    </derivirana_varijabla>
  </DomainObject.Predmet.ProtuStrankaListFormatedOIB>
  <DomainObject.Predmet.ProtuStrankaListFormatedWithAdress>
    <izvorni_sadrzaj>
      <item>PZ SLAVONSKI ŠAMAC , KRUŠEVICA, LJudevita Gaja 88, Kruševica</item>
    </izvorni_sadrzaj>
    <derivirana_varijabla naziv="DomainObject.Predmet.ProtuStrankaListFormatedWithAdress_1">
      <item>PZ SLAVONSKI ŠAMAC , KRUŠEVICA, LJudevita Gaja 88, Kruševica</item>
    </derivirana_varijabla>
  </DomainObject.Predmet.ProtuStrankaListFormatedWithAdress>
  <DomainObject.Predmet.ProtuStrankaListFormatedWithAdressOIB>
    <izvorni_sadrzaj>
      <item>PZ SLAVONSKI ŠAMAC , KRUŠEVICA, LJudevita Gaja 88, Kruševica</item>
    </izvorni_sadrzaj>
    <derivirana_varijabla naziv="DomainObject.Predmet.ProtuStrankaListFormatedWithAdressOIB_1">
      <item>PZ SLAVONSKI ŠAMAC , KRUŠEVICA, LJudevita Gaja 88, Kruševica</item>
    </derivirana_varijabla>
  </DomainObject.Predmet.ProtuStrankaListFormatedWithAdressOIB>
  <DomainObject.Predmet.ProtuStrankaListNazivFormated>
    <izvorni_sadrzaj>
      <item>PZ SLAVONSKI ŠAMAC , KRUŠEVICA</item>
    </izvorni_sadrzaj>
    <derivirana_varijabla naziv="DomainObject.Predmet.ProtuStrankaListNazivFormated_1">
      <item>PZ SLAVONSKI ŠAMAC , KRUŠEVICA</item>
    </derivirana_varijabla>
  </DomainObject.Predmet.ProtuStrankaListNazivFormated>
  <DomainObject.Predmet.ProtuStrankaListNazivFormatedOIB>
    <izvorni_sadrzaj>
      <item>PZ SLAVONSKI ŠAMAC , KRUŠEVICA</item>
    </izvorni_sadrzaj>
    <derivirana_varijabla naziv="DomainObject.Predmet.ProtuStrankaListNazivFormatedOIB_1">
      <item>PZ SLAVONSKI ŠAMAC , KRUŠEVICA</item>
    </derivirana_varijabla>
  </DomainObject.Predmet.ProtuStrankaListNazivFormatedOIB>
  <DomainObject.Predmet.OstaliListFormated>
    <izvorni_sadrzaj>
      <item>Zdravko Grubeša, Đakovo</item>
      <item>Ivana Ravlić</item>
      <item>Lovro Šunić</item>
      <item>Branko Branković</item>
    </izvorni_sadrzaj>
    <derivirana_varijabla naziv="DomainObject.Predmet.OstaliListFormated_1">
      <item>Zdravko Grubeša, Đakovo</item>
      <item>Ivana Ravlić</item>
      <item>Lovro Šunić</item>
      <item>Branko Branković</item>
    </derivirana_varijabla>
  </DomainObject.Predmet.OstaliListFormated>
  <DomainObject.Predmet.OstaliListFormatedOIB>
    <izvorni_sadrzaj>
      <item>Zdravko Grubeša, Đakovo</item>
      <item>Ivana Ravlić</item>
      <item>Lovro Šunić</item>
      <item>Branko Branković</item>
    </izvorni_sadrzaj>
    <derivirana_varijabla naziv="DomainObject.Predmet.OstaliListFormatedOIB_1">
      <item>Zdravko Grubeša, Đakovo</item>
      <item>Ivana Ravlić</item>
      <item>Lovro Šunić</item>
      <item>Branko Branković</item>
    </derivirana_varijabla>
  </DomainObject.Predmet.OstaliListFormatedOIB>
  <DomainObject.Predmet.OstaliListFormatedWithAdress>
    <izvorni_sadrzaj>
      <item>Zdravko Grubeša, Đakovo</item>
      <item>Ivana Ravlić</item>
      <item>Lovro Šunić</item>
      <item>Branko Branković</item>
    </izvorni_sadrzaj>
    <derivirana_varijabla naziv="DomainObject.Predmet.OstaliListFormatedWithAdress_1">
      <item>Zdravko Grubeša, Đakovo</item>
      <item>Ivana Ravlić</item>
      <item>Lovro Šunić</item>
      <item>Branko Branković</item>
    </derivirana_varijabla>
  </DomainObject.Predmet.OstaliListFormatedWithAdress>
  <DomainObject.Predmet.OstaliListFormatedWithAdressOIB>
    <izvorni_sadrzaj>
      <item>Zdravko Grubeša, Đakovo</item>
      <item>Ivana Ravlić</item>
      <item>Lovro Šunić</item>
      <item>Branko Branković</item>
    </izvorni_sadrzaj>
    <derivirana_varijabla naziv="DomainObject.Predmet.OstaliListFormatedWithAdressOIB_1">
      <item>Zdravko Grubeša, Đakovo</item>
      <item>Ivana Ravlić</item>
      <item>Lovro Šunić</item>
      <item>Branko Branković</item>
    </derivirana_varijabla>
  </DomainObject.Predmet.OstaliListFormatedWithAdressOIB>
  <DomainObject.Predmet.OstaliListNazivFormated>
    <izvorni_sadrzaj>
      <item>Zdravko Grubeša, Đakovo</item>
      <item>Ivana Ravlić</item>
      <item>Lovro Šunić</item>
      <item>Branko Branković</item>
    </izvorni_sadrzaj>
    <derivirana_varijabla naziv="DomainObject.Predmet.OstaliListNazivFormated_1">
      <item>Zdravko Grubeša, Đakovo</item>
      <item>Ivana Ravlić</item>
      <item>Lovro Šunić</item>
      <item>Branko Branković</item>
    </derivirana_varijabla>
  </DomainObject.Predmet.OstaliListNazivFormated>
  <DomainObject.Predmet.OstaliListNazivFormatedOIB>
    <izvorni_sadrzaj>
      <item>Zdravko Grubeša, Đakovo</item>
      <item>Ivana Ravlić</item>
      <item>Lovro Šunić</item>
      <item>Branko Branković</item>
    </izvorni_sadrzaj>
    <derivirana_varijabla naziv="DomainObject.Predmet.OstaliListNazivFormatedOIB_1">
      <item>Zdravko Grubeša, Đakovo</item>
      <item>Ivana Ravlić</item>
      <item>Lovro Šunić</item>
      <item>Branko Branković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PU PODRUČNI URED SLAVONSKI BROD</izvorni_sadrzaj>
    <derivirana_varijabla naziv="DomainObject.Predmet.StrankaIDrugi_1">MINISTARSTVO FINANCIJA PU PODRUČNI URED SLAVONSKI BROD</derivirana_varijabla>
  </DomainObject.Predmet.StrankaIDrugi>
  <DomainObject.Predmet.ProtustrankaIDrugi>
    <izvorni_sadrzaj>PZ SLAVONSKI ŠAMAC , KRUŠEVICA</izvorni_sadrzaj>
    <derivirana_varijabla naziv="DomainObject.Predmet.ProtustrankaIDrugi_1">PZ SLAVONSKI ŠAMAC , KRUŠEVICA</derivirana_varijabla>
  </DomainObject.Predmet.ProtustrankaIDrugi>
  <DomainObject.Predmet.StrankaIDrugiAdressOIB>
    <izvorni_sadrzaj>MINISTARSTVO FINANCIJA PU PODRUČNI URED SLAVONSKI BROD, 35000 Slavonski Brod</izvorni_sadrzaj>
    <derivirana_varijabla naziv="DomainObject.Predmet.StrankaIDrugiAdressOIB_1">MINISTARSTVO FINANCIJA PU PODRUČNI URED SLAVONSKI BROD, 35000 Slavonski Brod</derivirana_varijabla>
  </DomainObject.Predmet.StrankaIDrugiAdressOIB>
  <DomainObject.Predmet.ProtustrankaIDrugiAdressOIB>
    <izvorni_sadrzaj>PZ SLAVONSKI ŠAMAC , KRUŠEVICA, LJudevita Gaja 88, Kruševica</izvorni_sadrzaj>
    <derivirana_varijabla naziv="DomainObject.Predmet.ProtustrankaIDrugiAdressOIB_1">PZ SLAVONSKI ŠAMAC , KRUŠEVICA, LJudevita Gaja 88, Kruševica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travnja 2012.</izvorni_sadrzaj>
    <derivirana_varijabla naziv="DomainObject.Predmet.OdlukaRjesenje.DatumDonosenjaOdluke_1">16. travnja 2012.</derivirana_varijabla>
  </DomainObject.Predmet.OdlukaRjesenje.DatumDonosenjaOdluke>
  <DomainObject.Predmet.OdlukaRjesenje.DatumPravomocnosti>
    <izvorni_sadrzaj>29. svibnja 2012.</izvorni_sadrzaj>
    <derivirana_varijabla naziv="DomainObject.Predmet.OdlukaRjesenje.DatumPravomocnosti_1">29. svibnja 2012.</derivirana_varijabla>
  </DomainObject.Predmet.OdlukaRjesenje.DatumPravomocnosti>
  <DomainObject.Predmet.OdlukaRjesenje.Oznaka>
    <izvorni_sadrzaj>St-464/2011-8</izvorni_sadrzaj>
    <derivirana_varijabla naziv="DomainObject.Predmet.OdlukaRjesenje.Oznaka_1">St-464/2011-8</derivirana_varijabla>
  </DomainObject.Predmet.OdlukaRjesenje.Oznaka>
  <DomainObject.Predmet.SudioniciListNaziv>
    <izvorni_sadrzaj>
      <item>PZ SLAVONSKI ŠAMAC , KRUŠEVICA</item>
      <item>MINISTARSTVO FINANCIJA PU PODRUČNI URED SLAVONSKI BROD</item>
      <item>Zdravko Grubeša, Đakovo</item>
      <item>Ivana Ravlić</item>
      <item>Lovro Šunić</item>
      <item>Branko Branković</item>
    </izvorni_sadrzaj>
    <derivirana_varijabla naziv="DomainObject.Predmet.SudioniciListNaziv_1">
      <item>PZ SLAVONSKI ŠAMAC , KRUŠEVICA</item>
      <item>MINISTARSTVO FINANCIJA PU PODRUČNI URED SLAVONSKI BROD</item>
      <item>Zdravko Grubeša, Đakovo</item>
      <item>Ivana Ravlić</item>
      <item>Lovro Šunić</item>
      <item>Branko Branković</item>
    </derivirana_varijabla>
  </DomainObject.Predmet.SudioniciListNaziv>
  <DomainObject.Predmet.SudioniciListAdressOIB>
    <izvorni_sadrzaj>
      <item>PZ SLAVONSKI ŠAMAC , KRUŠEVICA, LJudevita Gaja 88,Kruševica</item>
      <item>MINISTARSTVO FINANCIJA PU PODRUČNI URED SLAVONSKI BROD, 35000 Slavonski Brod</item>
      <item>Zdravko Grubeša, Đakovo</item>
      <item>Ivana Ravlić</item>
      <item>Lovro Šunić</item>
      <item>Branko Branković</item>
    </izvorni_sadrzaj>
    <derivirana_varijabla naziv="DomainObject.Predmet.SudioniciListAdressOIB_1">
      <item>PZ SLAVONSKI ŠAMAC , KRUŠEVICA, LJudevita Gaja 88,Kruševica</item>
      <item>MINISTARSTVO FINANCIJA PU PODRUČNI URED SLAVONSKI BROD, 35000 Slavonski Brod</item>
      <item>Zdravko Grubeša, Đakovo</item>
      <item>Ivana Ravlić</item>
      <item>Lovro Šunić</item>
      <item>Branko Branković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859</properties:Words>
  <properties:Characters>4775</properties:Characters>
  <properties:Lines>137</properties:Lines>
  <properties:Paragraphs>51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2018-01-18T12:16:00Z</dcterms:created>
  <dc:creator>Korisnik</dc:creator>
  <cp:lastModifiedBy>wsadmin</cp:lastModifiedBy>
  <cp:lastPrinted>2018-01-30T07:50:00Z</cp:lastPrinted>
  <dcterms:modified xmlns:xsi="http://www.w3.org/2001/XMLSchema-instance" xsi:type="dcterms:W3CDTF">2018-01-30T07:50:00Z</dcterms:modified>
  <cp:revision>35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