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2fa07" w14:paraId="0d2fa07" w:rsidRDefault="00110932" w:rsidP="00110932" w:rsidR="00110932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</w:t>
      </w:r>
      <w:r w:rsidRPr="006A14C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Pr="006A14C2">
        <w:rPr>
          <w:sz w:val="16"/>
          <w:szCs w:val="16"/>
        </w:rPr>
        <w:t xml:space="preserve">      </w:t>
      </w:r>
      <w:r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14C2">
        <w:rPr>
          <w:sz w:val="16"/>
          <w:szCs w:val="16"/>
        </w:rPr>
        <w:t xml:space="preserve">                   </w:t>
      </w:r>
      <w:r w:rsidRPr="006A14C2">
        <w:t xml:space="preserve">                                         </w:t>
      </w:r>
    </w:p>
    <w:p w:rsidRDefault="00110932" w:rsidP="00110932" w:rsidR="00110932" w:rsidRPr="001568BE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</w:p>
    <w:p w:rsidRDefault="00110932" w:rsidP="00110932" w:rsidR="00110932" w:rsidRPr="00F06A9B">
      <w:r w:rsidRPr="001568BE">
        <w:t xml:space="preserve"> TRGOVAČKI SUD</w:t>
      </w:r>
      <w:r>
        <w:t xml:space="preserve"> U PAZINU </w:t>
      </w:r>
      <w:r>
        <w:tab/>
      </w:r>
      <w:r>
        <w:tab/>
      </w:r>
      <w:r>
        <w:tab/>
      </w:r>
      <w:r>
        <w:tab/>
      </w:r>
      <w:r>
        <w:tab/>
      </w:r>
    </w:p>
    <w:p w:rsidRDefault="00110932" w:rsidP="00110932" w:rsidR="00110932" w:rsidRPr="00F06A9B">
      <w:r w:rsidRPr="00F06A9B">
        <w:t xml:space="preserve">     52000 PAZIN, </w:t>
      </w:r>
      <w:proofErr w:type="spellStart"/>
      <w:r w:rsidRPr="00F06A9B">
        <w:t>Dršćevka</w:t>
      </w:r>
      <w:proofErr w:type="spellEnd"/>
      <w:r w:rsidRPr="00F06A9B">
        <w:t xml:space="preserve"> 1</w:t>
      </w:r>
      <w:r w:rsidRPr="00F06A9B">
        <w:tab/>
      </w:r>
      <w:r w:rsidRPr="00F06A9B">
        <w:tab/>
      </w:r>
      <w:r w:rsidRPr="00F06A9B">
        <w:tab/>
      </w:r>
      <w:r w:rsidRPr="00F06A9B">
        <w:tab/>
      </w:r>
      <w:r w:rsidRPr="00F06A9B">
        <w:tab/>
        <w:t xml:space="preserve">       </w:t>
      </w:r>
    </w:p>
    <w:p w:rsidRDefault="00110932" w:rsidP="00110932" w:rsidR="00893BCB" w:rsidRPr="00F06A9B">
      <w:r w:rsidRPr="00F06A9B">
        <w:tab/>
      </w:r>
      <w:r w:rsidRPr="00F06A9B">
        <w:tab/>
      </w:r>
      <w:r w:rsidRPr="00F06A9B">
        <w:tab/>
      </w:r>
    </w:p>
    <w:p w:rsidRDefault="00110932" w:rsidP="00110932" w:rsidR="00110932" w:rsidRPr="00F06A9B">
      <w:pPr>
        <w:ind w:firstLine="708"/>
        <w:jc w:val="both"/>
      </w:pPr>
    </w:p>
    <w:p w:rsidRDefault="00110932" w:rsidP="00110932" w:rsidR="00110932" w:rsidRPr="00F06A9B">
      <w:pPr>
        <w:jc w:val="both"/>
      </w:pPr>
      <w:r w:rsidRPr="00F06A9B">
        <w:tab/>
        <w:t xml:space="preserve">Trgovački sud u Pazinu, po </w:t>
      </w:r>
      <w:r w:rsidR="0097292F">
        <w:t>stečajnoj sutkinji</w:t>
      </w:r>
      <w:r w:rsidRPr="00F06A9B">
        <w:t xml:space="preserve"> </w:t>
      </w:r>
      <w:proofErr w:type="spellStart"/>
      <w:r w:rsidR="00CC009C">
        <w:t>Tijani</w:t>
      </w:r>
      <w:proofErr w:type="spellEnd"/>
      <w:r w:rsidR="00CC009C">
        <w:t xml:space="preserve"> Licul</w:t>
      </w:r>
      <w:r w:rsidRPr="00F06A9B">
        <w:t xml:space="preserve">, </w:t>
      </w:r>
      <w:r w:rsidR="00CC009C">
        <w:t xml:space="preserve">u stečajnom postupku nad dužnikom stečajna masa iza V. I S. NEKRETNINE d.o.o. „u stečaju“, Rijeka, Markovići 21, OIB 53113491129, dana </w:t>
      </w:r>
      <w:r w:rsidR="00E83E93">
        <w:t>25</w:t>
      </w:r>
      <w:r w:rsidR="00CC009C">
        <w:t>. siječnja 2018. donio je slijedeći</w:t>
      </w:r>
    </w:p>
    <w:p w:rsidRDefault="00EA09F0" w:rsidP="00110932" w:rsidR="00EA09F0" w:rsidRPr="00A078CC">
      <w:pPr>
        <w:jc w:val="both"/>
      </w:pPr>
    </w:p>
    <w:p w:rsidRDefault="00110932" w:rsidP="00EA09F0" w:rsidR="00893BCB" w:rsidRPr="007D0794">
      <w:pPr>
        <w:jc w:val="center"/>
      </w:pPr>
      <w:r>
        <w:t>Z A K LJ U Č A K</w:t>
      </w:r>
    </w:p>
    <w:p w:rsidRDefault="00110932" w:rsidP="00110932" w:rsidR="00110932" w:rsidRPr="007D0794"/>
    <w:p w:rsidRDefault="004F409C" w:rsidP="00110932" w:rsidR="004F409C">
      <w:pPr>
        <w:jc w:val="both"/>
      </w:pPr>
    </w:p>
    <w:p w:rsidRDefault="004F409C" w:rsidP="00E83E93" w:rsidR="00E83E93">
      <w:pPr>
        <w:jc w:val="both"/>
      </w:pPr>
      <w:r>
        <w:tab/>
      </w:r>
      <w:r w:rsidR="00E83E93" w:rsidRPr="00E83E93">
        <w:t>Nalaže se Financijskoj agenciji da sa računa broj HR3323900011300028779 izvrši povrat jamčevine:</w:t>
      </w:r>
    </w:p>
    <w:p w:rsidRDefault="00630DB0" w:rsidP="00E83E93" w:rsidR="00630DB0">
      <w:pPr>
        <w:jc w:val="both"/>
      </w:pPr>
      <w:r>
        <w:tab/>
        <w:t xml:space="preserve">- Franki </w:t>
      </w:r>
      <w:proofErr w:type="spellStart"/>
      <w:r>
        <w:t>Nedoklan</w:t>
      </w:r>
      <w:proofErr w:type="spellEnd"/>
      <w:r>
        <w:t xml:space="preserve"> iz Pule, </w:t>
      </w:r>
      <w:proofErr w:type="spellStart"/>
      <w:r w:rsidR="009A3B57">
        <w:t>Črnjina</w:t>
      </w:r>
      <w:proofErr w:type="spellEnd"/>
      <w:r w:rsidR="009A3B57">
        <w:t xml:space="preserve"> ulica 3</w:t>
      </w:r>
      <w:r>
        <w:t xml:space="preserve">, OIB: </w:t>
      </w:r>
      <w:r w:rsidR="009A3B57">
        <w:t>96665102932</w:t>
      </w:r>
      <w:r>
        <w:t>, na račun HR</w:t>
      </w:r>
      <w:r w:rsidR="00EB17B1">
        <w:t>7224070003210030718</w:t>
      </w:r>
      <w:r>
        <w:t xml:space="preserve">, u iznosu od </w:t>
      </w:r>
      <w:r w:rsidR="009A3B57">
        <w:t>76.383,93</w:t>
      </w:r>
      <w:r>
        <w:t xml:space="preserve"> kuna, identifikator nadmetanja </w:t>
      </w:r>
      <w:r w:rsidR="009A3B57">
        <w:t>5739</w:t>
      </w:r>
    </w:p>
    <w:p w:rsidRDefault="00042B62" w:rsidP="00E83E93" w:rsidR="00042B62" w:rsidRPr="00E83E93">
      <w:pPr>
        <w:jc w:val="both"/>
      </w:pPr>
      <w:r>
        <w:tab/>
        <w:t xml:space="preserve">- </w:t>
      </w:r>
      <w:proofErr w:type="spellStart"/>
      <w:r w:rsidR="00CE3073">
        <w:t>Leanu</w:t>
      </w:r>
      <w:proofErr w:type="spellEnd"/>
      <w:r w:rsidR="00CE3073">
        <w:t xml:space="preserve"> Fondi</w:t>
      </w:r>
      <w:r>
        <w:t xml:space="preserve"> iz Slovenije, </w:t>
      </w:r>
      <w:r w:rsidR="00C94429">
        <w:t>6320 Portorož</w:t>
      </w:r>
      <w:r>
        <w:t xml:space="preserve">, </w:t>
      </w:r>
      <w:proofErr w:type="spellStart"/>
      <w:r w:rsidR="00C94429">
        <w:t>Liminjanska</w:t>
      </w:r>
      <w:proofErr w:type="spellEnd"/>
      <w:r w:rsidR="00C94429">
        <w:t xml:space="preserve"> 71</w:t>
      </w:r>
      <w:r>
        <w:t xml:space="preserve">, OIB: </w:t>
      </w:r>
      <w:r w:rsidR="00C94429">
        <w:t>02551367957</w:t>
      </w:r>
      <w:r>
        <w:t xml:space="preserve">, na račun </w:t>
      </w:r>
      <w:r w:rsidR="00153FC9">
        <w:t>HR</w:t>
      </w:r>
      <w:r w:rsidR="00AB7C98">
        <w:t>6623800063240126254</w:t>
      </w:r>
      <w:r w:rsidR="009A21D2">
        <w:t xml:space="preserve">, u iznosu od </w:t>
      </w:r>
      <w:r w:rsidR="00804457">
        <w:t xml:space="preserve">76.383,93 </w:t>
      </w:r>
      <w:r w:rsidR="009A21D2">
        <w:t xml:space="preserve">kuna, identifikator nadmetanja </w:t>
      </w:r>
      <w:r w:rsidR="009A3B57">
        <w:t>5739</w:t>
      </w:r>
      <w:r w:rsidR="003469DE">
        <w:t xml:space="preserve">, </w:t>
      </w:r>
    </w:p>
    <w:p w:rsidRDefault="00BD53A9" w:rsidP="00E83E93" w:rsidR="00E83E93" w:rsidRPr="00E83E93">
      <w:pPr>
        <w:jc w:val="both"/>
      </w:pPr>
      <w:r>
        <w:tab/>
        <w:t>- VALARON</w:t>
      </w:r>
      <w:r w:rsidRPr="00E83E93">
        <w:t xml:space="preserve"> d.o.o. </w:t>
      </w:r>
      <w:r>
        <w:t>Novigrad</w:t>
      </w:r>
      <w:r w:rsidRPr="00E83E93">
        <w:t xml:space="preserve">, </w:t>
      </w:r>
      <w:proofErr w:type="spellStart"/>
      <w:r>
        <w:t>Carlotte</w:t>
      </w:r>
      <w:proofErr w:type="spellEnd"/>
      <w:r>
        <w:t xml:space="preserve"> </w:t>
      </w:r>
      <w:proofErr w:type="spellStart"/>
      <w:r>
        <w:t>grisi</w:t>
      </w:r>
      <w:proofErr w:type="spellEnd"/>
      <w:r>
        <w:t xml:space="preserve"> 5</w:t>
      </w:r>
      <w:r w:rsidRPr="00E83E93">
        <w:t xml:space="preserve">, OIB </w:t>
      </w:r>
      <w:r>
        <w:t>38022132782</w:t>
      </w:r>
      <w:r w:rsidRPr="00E83E93">
        <w:t>, na račun  HR</w:t>
      </w:r>
      <w:r>
        <w:t>2723800061140025061</w:t>
      </w:r>
      <w:r w:rsidRPr="00E83E93">
        <w:t xml:space="preserve">, u iznosu od </w:t>
      </w:r>
      <w:r>
        <w:t xml:space="preserve">76.383,93 </w:t>
      </w:r>
      <w:r w:rsidRPr="00E83E93">
        <w:t xml:space="preserve">kuna, identifikator nadmetanja </w:t>
      </w:r>
      <w:r>
        <w:t>5739</w:t>
      </w:r>
      <w:r w:rsidR="00E83E93" w:rsidRPr="00E83E93">
        <w:t>,</w:t>
      </w:r>
    </w:p>
    <w:p w:rsidRDefault="00E83E93" w:rsidP="00E83E93" w:rsidR="00E83E93">
      <w:pPr>
        <w:jc w:val="both"/>
      </w:pPr>
      <w:r w:rsidRPr="00E83E93">
        <w:tab/>
        <w:t xml:space="preserve">- </w:t>
      </w:r>
      <w:r w:rsidR="00515486">
        <w:t xml:space="preserve">Tihomiru Poljaku iz Banove Jaruge, Stjepana Radića 17, </w:t>
      </w:r>
      <w:r w:rsidR="00D00E83">
        <w:t>OIB: 86149477295, na račun HR</w:t>
      </w:r>
      <w:r w:rsidR="00FB38CA" w:rsidRPr="00FB38CA">
        <w:t>7623400093204256315</w:t>
      </w:r>
      <w:r w:rsidRPr="00E83E93">
        <w:t>,</w:t>
      </w:r>
      <w:r w:rsidR="00D00E83" w:rsidRPr="00D00E83">
        <w:t xml:space="preserve"> </w:t>
      </w:r>
      <w:r w:rsidR="00D00E83" w:rsidRPr="00E83E93">
        <w:t xml:space="preserve">u iznosu od </w:t>
      </w:r>
      <w:r w:rsidR="00D00E83">
        <w:t xml:space="preserve">76.383,93 </w:t>
      </w:r>
      <w:r w:rsidR="00D00E83" w:rsidRPr="00E83E93">
        <w:t xml:space="preserve">kuna, identifikator nadmetanja </w:t>
      </w:r>
      <w:r w:rsidR="00D00E83">
        <w:t>5739</w:t>
      </w:r>
      <w:r w:rsidR="0048523E">
        <w:t>,</w:t>
      </w:r>
    </w:p>
    <w:p w:rsidRDefault="00D00E83" w:rsidP="00E83E93" w:rsidR="0003699F" w:rsidRPr="00E83E93">
      <w:pPr>
        <w:jc w:val="both"/>
      </w:pPr>
      <w:r>
        <w:t xml:space="preserve"> </w:t>
      </w:r>
      <w:r w:rsidR="0003699F">
        <w:tab/>
      </w:r>
      <w:r w:rsidR="0003699F" w:rsidRPr="00E83E93">
        <w:t xml:space="preserve">- </w:t>
      </w:r>
      <w:r w:rsidR="0003699F">
        <w:t xml:space="preserve">Alenu Macanu iz Pule, </w:t>
      </w:r>
      <w:proofErr w:type="spellStart"/>
      <w:r w:rsidR="0003699F">
        <w:t>Valturska</w:t>
      </w:r>
      <w:proofErr w:type="spellEnd"/>
      <w:r w:rsidR="0003699F">
        <w:t xml:space="preserve"> ulica 82, </w:t>
      </w:r>
      <w:r w:rsidR="0003699F" w:rsidRPr="00E83E93">
        <w:t xml:space="preserve">OIB </w:t>
      </w:r>
      <w:r w:rsidR="0003699F">
        <w:t>05345198446</w:t>
      </w:r>
      <w:r w:rsidR="0003699F" w:rsidRPr="00E83E93">
        <w:t>, na račun  HR</w:t>
      </w:r>
      <w:r w:rsidR="009B27E5">
        <w:t>2923600003223127682</w:t>
      </w:r>
      <w:r w:rsidR="0003699F" w:rsidRPr="00E83E93">
        <w:t xml:space="preserve">, u iznosu od </w:t>
      </w:r>
      <w:r w:rsidR="00804457">
        <w:t xml:space="preserve">76.383,93 </w:t>
      </w:r>
      <w:r w:rsidR="0003699F" w:rsidRPr="00E83E93">
        <w:t xml:space="preserve">kuna, identifikator nadmetanja </w:t>
      </w:r>
      <w:r w:rsidR="009A3B57">
        <w:t>5739</w:t>
      </w:r>
      <w:r w:rsidR="0003699F" w:rsidRPr="00E83E93">
        <w:t>,</w:t>
      </w:r>
    </w:p>
    <w:p w:rsidRDefault="00E83E93" w:rsidP="00E83E93" w:rsidR="00E83E93">
      <w:pPr>
        <w:jc w:val="both"/>
      </w:pPr>
      <w:r w:rsidRPr="00E83E93">
        <w:tab/>
        <w:t xml:space="preserve">- </w:t>
      </w:r>
      <w:r w:rsidR="009A5AB9">
        <w:t>ASSET PILLAR INVESTMENT d.o.o. Umag, Savudrija, Riva 160 A</w:t>
      </w:r>
      <w:r w:rsidRPr="00E83E93">
        <w:t xml:space="preserve">, OIB </w:t>
      </w:r>
      <w:r w:rsidR="009A5AB9">
        <w:t>55172232853</w:t>
      </w:r>
      <w:r w:rsidRPr="00E83E93">
        <w:t>, na račun  HR</w:t>
      </w:r>
      <w:r w:rsidR="008E2676">
        <w:t>4923800061140024956</w:t>
      </w:r>
      <w:r w:rsidRPr="00E83E93">
        <w:t xml:space="preserve">, u iznosu od </w:t>
      </w:r>
      <w:r w:rsidR="00804457">
        <w:t>76.38</w:t>
      </w:r>
      <w:r w:rsidR="0048523E">
        <w:t>4,00</w:t>
      </w:r>
      <w:r w:rsidR="00804457">
        <w:t xml:space="preserve"> </w:t>
      </w:r>
      <w:r w:rsidRPr="00E83E93">
        <w:t xml:space="preserve">kuna, identifikator nadmetanja </w:t>
      </w:r>
      <w:r w:rsidR="009A3B57">
        <w:t>5739</w:t>
      </w:r>
      <w:r w:rsidRPr="00E83E93">
        <w:t>,</w:t>
      </w:r>
      <w:r w:rsidR="008F5616" w:rsidRPr="008F5616">
        <w:t xml:space="preserve"> </w:t>
      </w:r>
    </w:p>
    <w:p w:rsidRDefault="00562161" w:rsidP="00E83E93" w:rsidR="00562161" w:rsidRPr="00E83E93">
      <w:pPr>
        <w:jc w:val="both"/>
      </w:pPr>
      <w:r>
        <w:tab/>
        <w:t xml:space="preserve"> - ERSTE&amp;STEIERM</w:t>
      </w:r>
      <w:r w:rsidR="00B66DD2">
        <w:t>Ä</w:t>
      </w:r>
      <w:r>
        <w:t>RKISCHE BANK d.d. Rijeka, Jadranski Trg 3a, OIB: 23057039320, na račun HR</w:t>
      </w:r>
      <w:r w:rsidR="008E2676">
        <w:t>9524020061031262160</w:t>
      </w:r>
      <w:r>
        <w:t xml:space="preserve">, </w:t>
      </w:r>
      <w:r w:rsidR="008F5616" w:rsidRPr="00E83E93">
        <w:t xml:space="preserve">u iznosu od </w:t>
      </w:r>
      <w:r w:rsidR="00804457">
        <w:t xml:space="preserve">76.383,93 </w:t>
      </w:r>
      <w:r w:rsidR="008F5616" w:rsidRPr="00E83E93">
        <w:t xml:space="preserve">kuna, identifikator nadmetanja </w:t>
      </w:r>
      <w:r w:rsidR="009A3B57">
        <w:t>5739</w:t>
      </w:r>
      <w:r w:rsidR="00B66DD2">
        <w:t>,</w:t>
      </w:r>
    </w:p>
    <w:p w:rsidRDefault="00E83E93" w:rsidP="00E83E93" w:rsidR="00E83E93">
      <w:pPr>
        <w:jc w:val="both"/>
      </w:pPr>
      <w:r w:rsidRPr="00E83E93">
        <w:tab/>
        <w:t xml:space="preserve">- </w:t>
      </w:r>
      <w:r w:rsidR="0002282D">
        <w:t xml:space="preserve">Anđelku </w:t>
      </w:r>
      <w:proofErr w:type="spellStart"/>
      <w:r w:rsidR="0002282D">
        <w:t>Smetišku</w:t>
      </w:r>
      <w:proofErr w:type="spellEnd"/>
      <w:r w:rsidR="0002282D">
        <w:t xml:space="preserve"> iz Zagreba, </w:t>
      </w:r>
      <w:proofErr w:type="spellStart"/>
      <w:r w:rsidR="0002282D">
        <w:t>Ribnička</w:t>
      </w:r>
      <w:proofErr w:type="spellEnd"/>
      <w:r w:rsidR="0002282D">
        <w:t xml:space="preserve"> 1</w:t>
      </w:r>
      <w:r w:rsidR="00467ACD">
        <w:t xml:space="preserve">, OIB </w:t>
      </w:r>
      <w:r w:rsidR="0002282D">
        <w:t>78624603865</w:t>
      </w:r>
      <w:r w:rsidR="008F5616">
        <w:t>, na račun HR</w:t>
      </w:r>
      <w:r w:rsidR="00BF3DF8">
        <w:t>3323900011300028779</w:t>
      </w:r>
      <w:r w:rsidR="008F5616">
        <w:t xml:space="preserve">, </w:t>
      </w:r>
      <w:r w:rsidR="008F5616" w:rsidRPr="00E83E93">
        <w:t xml:space="preserve">u iznosu od </w:t>
      </w:r>
      <w:r w:rsidR="00804457">
        <w:t xml:space="preserve">76.383,93 </w:t>
      </w:r>
      <w:r w:rsidR="008F5616" w:rsidRPr="00E83E93">
        <w:t xml:space="preserve">kuna, identifikator nadmetanja </w:t>
      </w:r>
      <w:r w:rsidR="009A3B57">
        <w:t>5739</w:t>
      </w:r>
      <w:r w:rsidR="00BF3DF8">
        <w:t>.</w:t>
      </w:r>
    </w:p>
    <w:p w:rsidRDefault="001E5CBF" w:rsidP="00E83E93" w:rsidR="001E5CBF" w:rsidRPr="007D0794">
      <w:pPr>
        <w:jc w:val="both"/>
      </w:pPr>
    </w:p>
    <w:p w:rsidRDefault="00110932" w:rsidP="00110932" w:rsidR="00110932" w:rsidRPr="007D0794">
      <w:pPr>
        <w:jc w:val="center"/>
      </w:pPr>
      <w:r>
        <w:t>U Pa</w:t>
      </w:r>
      <w:r w:rsidRPr="00F06A9B">
        <w:t xml:space="preserve">zinu </w:t>
      </w:r>
      <w:r w:rsidR="009C0B19">
        <w:t>25</w:t>
      </w:r>
      <w:r w:rsidR="00066596" w:rsidRPr="00F06A9B">
        <w:t xml:space="preserve">. </w:t>
      </w:r>
      <w:r w:rsidR="006000EA">
        <w:t>siječnja</w:t>
      </w:r>
      <w:r w:rsidRPr="00F06A9B">
        <w:t xml:space="preserve"> 201</w:t>
      </w:r>
      <w:r w:rsidR="006000EA">
        <w:t>8</w:t>
      </w:r>
      <w:r w:rsidRPr="001568BE">
        <w:t>.</w:t>
      </w:r>
    </w:p>
    <w:p w:rsidRDefault="00110932" w:rsidP="00110932" w:rsidR="00110932" w:rsidRPr="007D0794"/>
    <w:p w:rsidRDefault="006000EA" w:rsidP="00110932" w:rsidR="00110932" w:rsidRPr="007D079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10932">
        <w:t>Stečajna sutkinja</w:t>
      </w:r>
    </w:p>
    <w:p w:rsidRDefault="00110932" w:rsidP="00C77BF0" w:rsidR="00C77BF0" w:rsidRPr="007D0794">
      <w:pPr>
        <w:ind w:firstLine="708"/>
      </w:pPr>
      <w:r w:rsidRPr="007D0794">
        <w:tab/>
      </w:r>
      <w:r w:rsidRPr="007D0794">
        <w:tab/>
      </w:r>
      <w:r w:rsidRPr="007D0794">
        <w:tab/>
      </w:r>
      <w:r w:rsidRPr="007D0794">
        <w:tab/>
      </w:r>
      <w:r w:rsidR="006000EA">
        <w:tab/>
      </w:r>
      <w:r w:rsidR="006000EA">
        <w:tab/>
      </w:r>
      <w:r w:rsidR="006000EA">
        <w:tab/>
      </w:r>
      <w:r w:rsidR="006000EA">
        <w:tab/>
        <w:t>Tijana Licul</w:t>
      </w:r>
      <w:r w:rsidR="0031539D">
        <w:t>, v. r.</w:t>
      </w:r>
    </w:p>
    <w:p w:rsidRDefault="00E118FD" w:rsidP="00110932" w:rsidR="00E118FD"/>
    <w:p w:rsidRDefault="00110932" w:rsidP="00110932" w:rsidR="00110932" w:rsidRPr="00CB66E1">
      <w:pPr>
        <w:rPr>
          <w:b/>
        </w:rPr>
      </w:pPr>
      <w:r w:rsidRPr="00CB66E1">
        <w:t>UPUTA O PRAVNOM LIJEKU:</w:t>
      </w:r>
    </w:p>
    <w:p w:rsidRDefault="00110932" w:rsidP="00180267" w:rsidR="00180267">
      <w:pPr>
        <w:jc w:val="both"/>
        <w:rPr>
          <w:b/>
        </w:rPr>
      </w:pPr>
      <w:r w:rsidRPr="00CB66E1">
        <w:t>Protiv zaključka nije dopuštena žalba (čl</w:t>
      </w:r>
      <w:r w:rsidR="00893BCB">
        <w:t>. 19. st. 7. Stečajnog zakona).</w:t>
      </w:r>
    </w:p>
    <w:p w:rsidRDefault="00180267" w:rsidP="00180267" w:rsidR="00180267">
      <w:pPr>
        <w:jc w:val="both"/>
        <w:rPr>
          <w:b/>
        </w:rPr>
      </w:pPr>
    </w:p>
    <w:p w:rsidRDefault="00110932" w:rsidP="00180267" w:rsidR="00BC5F91" w:rsidRPr="00180267">
      <w:pPr>
        <w:jc w:val="both"/>
        <w:rPr>
          <w:b/>
        </w:rPr>
      </w:pPr>
      <w:r>
        <w:t>DNA:</w:t>
      </w:r>
    </w:p>
    <w:p w:rsidRDefault="00110932" w:rsidP="00110932" w:rsidR="00110932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110932" w:rsidR="00500701">
      <w:r>
        <w:t xml:space="preserve">- </w:t>
      </w:r>
      <w:r w:rsidR="00EA09F0">
        <w:t>e-oglasna ploča suda 8 dana</w:t>
      </w:r>
    </w:p>
    <w:sectPr w:rsidSect="00AB7C98" w:rsidR="00500701">
      <w:headerReference w:type="default" r:id="rId9"/>
      <w:headerReference w:type="first" r:id="rId10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2A63" w:rsidR="00EA2A63">
      <w:r>
        <w:separator/>
      </w:r>
    </w:p>
  </w:endnote>
  <w:endnote w:id="0" w:type="continuationSeparator">
    <w:p w:rsidRDefault="00EA2A63" w:rsidR="00EA2A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2A63" w:rsidR="00EA2A63">
      <w:r>
        <w:separator/>
      </w:r>
    </w:p>
  </w:footnote>
  <w:footnote w:id="0" w:type="continuationSeparator">
    <w:p w:rsidRDefault="00EA2A63" w:rsidR="00EA2A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110932" w:rsidP="00C77BF0" w:rsidR="00C77BF0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00E83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C77BF0">
          <w:t>Posl</w:t>
        </w:r>
        <w:proofErr w:type="spellEnd"/>
        <w:r w:rsidR="00C77BF0">
          <w:t>. broj: 4 St-900/2016-76</w:t>
        </w:r>
      </w:p>
      <w:p w:rsidRDefault="0031539D" w:rsidR="003E5AEE">
        <w:pPr>
          <w:pStyle w:val="Zaglavlje"/>
          <w:jc w:val="center"/>
        </w:pPr>
      </w:p>
    </w:sdtContent>
  </w:sdt>
  <w:p w:rsidRDefault="0031539D" w:rsidR="003E5A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9C" w:rsidP="00CC009C" w:rsidR="00CC009C">
    <w:pPr>
      <w:pStyle w:val="Zaglavlje"/>
      <w:jc w:val="right"/>
    </w:pPr>
    <w:proofErr w:type="spellStart"/>
    <w:r>
      <w:t>Posl</w:t>
    </w:r>
    <w:proofErr w:type="spellEnd"/>
    <w:r>
      <w:t>. broj: 4</w:t>
    </w:r>
    <w:r w:rsidR="00E83E93">
      <w:t xml:space="preserve"> St-900/2016-</w:t>
    </w:r>
    <w:r w:rsidR="00654BC2">
      <w:t>8</w:t>
    </w:r>
    <w:r w:rsidR="00630DB0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0932"/>
    <w:rsid w:val="0002282D"/>
    <w:rsid w:val="0003699F"/>
    <w:rsid w:val="00042B62"/>
    <w:rsid w:val="00066596"/>
    <w:rsid w:val="000B53C7"/>
    <w:rsid w:val="00110932"/>
    <w:rsid w:val="00153FC9"/>
    <w:rsid w:val="00155103"/>
    <w:rsid w:val="00180267"/>
    <w:rsid w:val="001E5CBF"/>
    <w:rsid w:val="002374A3"/>
    <w:rsid w:val="002833D3"/>
    <w:rsid w:val="002F3948"/>
    <w:rsid w:val="0031539D"/>
    <w:rsid w:val="00344284"/>
    <w:rsid w:val="003469DE"/>
    <w:rsid w:val="003A3A66"/>
    <w:rsid w:val="00402146"/>
    <w:rsid w:val="00467ACD"/>
    <w:rsid w:val="0048523E"/>
    <w:rsid w:val="004A0C06"/>
    <w:rsid w:val="004C3370"/>
    <w:rsid w:val="004F1C5E"/>
    <w:rsid w:val="004F409C"/>
    <w:rsid w:val="00515486"/>
    <w:rsid w:val="00554328"/>
    <w:rsid w:val="00562161"/>
    <w:rsid w:val="005B6AEF"/>
    <w:rsid w:val="006000EA"/>
    <w:rsid w:val="00630DB0"/>
    <w:rsid w:val="006468D2"/>
    <w:rsid w:val="00654BC2"/>
    <w:rsid w:val="006B5EE4"/>
    <w:rsid w:val="00725C6C"/>
    <w:rsid w:val="007E20E5"/>
    <w:rsid w:val="007E221B"/>
    <w:rsid w:val="007E248B"/>
    <w:rsid w:val="00804457"/>
    <w:rsid w:val="008366D5"/>
    <w:rsid w:val="008546A7"/>
    <w:rsid w:val="0088093C"/>
    <w:rsid w:val="00893BCB"/>
    <w:rsid w:val="008E2676"/>
    <w:rsid w:val="008E46C2"/>
    <w:rsid w:val="008F5616"/>
    <w:rsid w:val="00927ACF"/>
    <w:rsid w:val="00933F52"/>
    <w:rsid w:val="0097292F"/>
    <w:rsid w:val="00985388"/>
    <w:rsid w:val="009A21D2"/>
    <w:rsid w:val="009A3B57"/>
    <w:rsid w:val="009A5AB9"/>
    <w:rsid w:val="009B27E5"/>
    <w:rsid w:val="009C0B19"/>
    <w:rsid w:val="009D1C52"/>
    <w:rsid w:val="00A0319C"/>
    <w:rsid w:val="00A57DBF"/>
    <w:rsid w:val="00AB7C98"/>
    <w:rsid w:val="00AC765E"/>
    <w:rsid w:val="00AE4482"/>
    <w:rsid w:val="00B26280"/>
    <w:rsid w:val="00B65749"/>
    <w:rsid w:val="00B66DD2"/>
    <w:rsid w:val="00BC5F91"/>
    <w:rsid w:val="00BD53A9"/>
    <w:rsid w:val="00BF3DF8"/>
    <w:rsid w:val="00C37927"/>
    <w:rsid w:val="00C77BF0"/>
    <w:rsid w:val="00C94429"/>
    <w:rsid w:val="00CC009C"/>
    <w:rsid w:val="00CE3073"/>
    <w:rsid w:val="00D000C5"/>
    <w:rsid w:val="00D00484"/>
    <w:rsid w:val="00D00E83"/>
    <w:rsid w:val="00E118FD"/>
    <w:rsid w:val="00E83E93"/>
    <w:rsid w:val="00EA09F0"/>
    <w:rsid w:val="00EA2A63"/>
    <w:rsid w:val="00EB17B1"/>
    <w:rsid w:val="00F06A9B"/>
    <w:rsid w:val="00F31A55"/>
    <w:rsid w:val="00FB38CA"/>
    <w:rsid w:val="00FD0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093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09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093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09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0932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00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00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04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48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48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48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48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093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09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093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09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0932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00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009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04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48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48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48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48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8230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V. I S. NEKRETNINE d.o.o. u stečaju</izvorni_sadrzaj>
    <derivirana_varijabla naziv="DomainObject.Predmet.ProtustrankaFormated_1">  Stečajna masa iza V. I S. NEKRETNINE d.o.o. u stečaju</derivirana_varijabla>
  </DomainObject.Predmet.ProtustrankaFormated>
  <DomainObject.Predmet.ProtustrankaFormatedOIB>
    <izvorni_sadrzaj>  Stečajna masa iza V. I S. NEKRETNINE d.o.o. u stečaju, OIB 53113491129</izvorni_sadrzaj>
    <derivirana_varijabla naziv="DomainObject.Predmet.ProtustrankaFormatedOIB_1">  Stečajna masa iza V. I S. NEKRETNINE d.o.o. u stečaju, OIB 53113491129</derivirana_varijabla>
  </DomainObject.Predmet.ProtustrankaFormatedOIB>
  <DomainObject.Predmet.ProtustrankaFormatedWithAdress>
    <izvorni_sadrzaj> Stečajna masa iza V. I S. NEKRETNINE d.o.o. u stečaju, Markovići 21, 51000 Rijeka</izvorni_sadrzaj>
    <derivirana_varijabla naziv="DomainObject.Predmet.ProtustrankaFormatedWithAdress_1"> Stečajna masa iza V. I S. NEKRETNINE d.o.o. u stečaju, Markovići 21, 51000 Rijeka</derivirana_varijabla>
  </DomainObject.Predmet.ProtustrankaFormatedWithAdress>
  <DomainObject.Predmet.ProtustrankaFormatedWithAdressOIB>
    <izvorni_sadrzaj> Stečajna masa iza V. I S. NEKRETNINE d.o.o. u stečaju, OIB 53113491129, Markovići 21, 51000 Rijeka</izvorni_sadrzaj>
    <derivirana_varijabla naziv="DomainObject.Predmet.ProtustrankaFormatedWithAdressOIB_1"> Stečajna masa iza V. I S. NEKRETNINE d.o.o. u stečaju, OIB 53113491129, Markovići 21, 51000 Rijeka</derivirana_varijabla>
  </DomainObject.Predmet.ProtustrankaFormatedWithAdressOIB>
  <DomainObject.Predmet.ProtustrankaWithAdress>
    <izvorni_sadrzaj>Stečajna masa iza V. I S. NEKRETNINE d.o.o. u stečaju Markovići 21, 51000 Rijeka</izvorni_sadrzaj>
    <derivirana_varijabla naziv="DomainObject.Predmet.ProtustrankaWithAdress_1">Stečajna masa iza V. I S. NEKRETNINE d.o.o. u stečaju Markovići 21, 51000 Rijeka</derivirana_varijabla>
  </DomainObject.Predmet.ProtustrankaWithAdress>
  <DomainObject.Predmet.ProtustrankaWithAdressOIB>
    <izvorni_sadrzaj>Stečajna masa iza V. I S. NEKRETNINE d.o.o. u stečaju, OIB 53113491129, Markovići 21, 51000 Rijeka</izvorni_sadrzaj>
    <derivirana_varijabla naziv="DomainObject.Predmet.ProtustrankaWithAdressOIB_1">Stečajna masa iza V. I S. NEKRETNINE d.o.o. u stečaju, OIB 53113491129, Markovići 21, 51000 Rijeka</derivirana_varijabla>
  </DomainObject.Predmet.ProtustrankaWithAdressOIB>
  <DomainObject.Predmet.ProtustrankaNazivFormated>
    <izvorni_sadrzaj>Stečajna masa iza V. I S. NEKRETNINE d.o.o. u stečaju</izvorni_sadrzaj>
    <derivirana_varijabla naziv="DomainObject.Predmet.ProtustrankaNazivFormated_1">Stečajna masa iza V. I S. NEKRETNINE d.o.o. u stečaju</derivirana_varijabla>
  </DomainObject.Predmet.ProtustrankaNazivFormated>
  <DomainObject.Predmet.ProtustrankaNazivFormatedOIB>
    <izvorni_sadrzaj>Stečajna masa iza V. I S. NEKRETNINE d.o.o. u stečaju, OIB 53113491129</izvorni_sadrzaj>
    <derivirana_varijabla naziv="DomainObject.Predmet.ProtustrankaNazivFormatedOIB_1">Stečajna masa iza V. I S. NEKRETNINE d.o.o. u stečaju, OIB 53113491129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 d. d. RIJEKA zastupanog po punomoćniku PAVLAK, SLANINA FABIJANIĆ, KATIĆ PAVLAK, ODVJETNIČKO DRUŠTVO</izvorni_sadrzaj>
    <derivirana_varijabla naziv="DomainObject.Predmet.StrankaFormated_1">  ERSTE&amp;STEIERMÄRKISCHE BANK d. d. RIJEKA zastupanog po punomoćniku PAVLAK, SLANINA FABIJANIĆ, KATIĆ PAVLAK, ODVJETNIČKO DRUŠTVO</derivirana_varijabla>
  </DomainObject.Predmet.StrankaFormated>
  <DomainObject.Predmet.StrankaFormatedOIB>
    <izvorni_sadrzaj>  ERSTE&amp;STEIERMÄRKISCHE BANK d. d. RIJEKA, OIB 23057039320 zastupanog po punomoćniku PAVLAK, SLANINA FABIJANIĆ, KATIĆ PAVLAK, ODVJETNIČKO DRUŠTVO</izvorni_sadrzaj>
    <derivirana_varijabla naziv="DomainObject.Predmet.StrankaFormatedOIB_1">  ERSTE&amp;STEIERMÄRKISCHE BANK d. d. RIJEKA, OIB 23057039320 zastupanog po punomoćniku PAVLAK, SLANINA FABIJANIĆ, KATIĆ PAVLAK, ODVJETNIČKO DRUŠTVO</derivirana_varijabla>
  </DomainObject.Predmet.StrankaFormatedOIB>
  <DomainObject.Predmet.StrankaFormatedWithAdress>
    <izvorni_sadrzaj> ERSTE&amp;STEIERMÄRKISCHE BANK d. d. RIJEKA, Jadranski Trg 3/a, 51000 Rijeka zastupanog po punomoćniku PAVLAK, SLANINA FABIJANIĆ, KATIĆ PAVLAK, ODVJETNIČKO DRUŠTVO</izvorni_sadrzaj>
    <derivirana_varijabla naziv="DomainObject.Predmet.StrankaFormatedWithAdress_1"> ERSTE&amp;STEIERMÄRKISCHE BANK d. d. RIJEKA, Jadranski Trg 3/a, 51000 Rijeka zastupanog po punomoćniku PAVLAK, SLANINA FABIJANIĆ, KATIĆ PAVLAK, ODVJETNIČKO DRUŠTVO</derivirana_varijabla>
  </DomainObject.Predmet.StrankaFormatedWithAdress>
  <DomainObject.Predmet.StrankaFormatedWithAdressOIB>
    <izvorni_sadrzaj> ERSTE&amp;STEIERMÄRKISCHE BANK d. d. RIJEKA, OIB 23057039320, Jadranski Trg 3/a, 51000 Rijeka zastupanog po punomoćniku PAVLAK, SLANINA FABIJANIĆ, KATIĆ PAVLAK, ODVJETNIČKO DRUŠTVO</izvorni_sadrzaj>
    <derivirana_varijabla naziv="DomainObject.Predmet.StrankaFormatedWithAdressOIB_1"> ERSTE&amp;STEIERMÄRKISCHE BANK d. d. RIJEKA, OIB 23057039320, Jadranski Trg 3/a, 51000 Rijeka zastupanog po punomoćniku PAVLAK, SLANINA FABIJANIĆ, KATIĆ PAVLAK, ODVJETNIČKO DRUŠTVO</derivirana_varijabla>
  </DomainObject.Predmet.StrankaFormatedWithAdressOIB>
  <DomainObject.Predmet.StrankaWithAdress>
    <izvorni_sadrzaj>ERSTE&amp;STEIERMÄRKISCHE BANK d. d. RIJEKA Jadranski Trg 3/a,51000 Rijeka</izvorni_sadrzaj>
    <derivirana_varijabla naziv="DomainObject.Predmet.StrankaWithAdress_1">ERSTE&amp;STEIERMÄRKISCHE BANK d. d. RIJEKA Jadranski Trg 3/a,51000 Rijeka</derivirana_varijabla>
  </DomainObject.Predmet.StrankaWithAdress>
  <DomainObject.Predmet.StrankaWithAdressOIB>
    <izvorni_sadrzaj>ERSTE&amp;STEIERMÄRKISCHE BANK d. d. RIJEKA, OIB 23057039320, Jadranski Trg 3/a,51000 Rijeka</izvorni_sadrzaj>
    <derivirana_varijabla naziv="DomainObject.Predmet.StrankaWithAdressOIB_1">ERSTE&amp;STEIERMÄRKISCHE BANK d. d. RIJEKA, OIB 23057039320, Jadranski Trg 3/a,51000 Rijeka</derivirana_varijabla>
  </DomainObject.Predmet.StrankaWithAdressOIB>
  <DomainObject.Predmet.StrankaNazivFormated>
    <izvorni_sadrzaj>ERSTE&amp;STEIERMÄRKISCHE BANK d. d. RIJEKA</izvorni_sadrzaj>
    <derivirana_varijabla naziv="DomainObject.Predmet.StrankaNazivFormated_1">ERSTE&amp;STEIERMÄRKISCHE BANK d. d. RIJEKA</derivirana_varijabla>
  </DomainObject.Predmet.StrankaNazivFormated>
  <DomainObject.Predmet.StrankaNazivFormatedOIB>
    <izvorni_sadrzaj>ERSTE&amp;STEIERMÄRKISCHE BANK d. d. RIJEKA, OIB 23057039320</izvorni_sadrzaj>
    <derivirana_varijabla naziv="DomainObject.Predmet.StrankaNazivFormatedOIB_1">ERSTE&amp;STEIERMÄRKISCHE BANK d. d. RIJEKA,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4703128.82</izvorni_sadrzaj>
    <derivirana_varijabla naziv="DomainObject.Predmet.TrenutnaVrijednost_1">4703128.82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ERSTE&amp;STEIERMÄRKISCHE BANK d. d. RIJEKA zastupanog po punomoćniku PAVLAK, SLANINA FABIJANIĆ, KATIĆ PAVLAK, ODVJETNIČKO DRUŠTVO</item>
    </izvorni_sadrzaj>
    <derivirana_varijabla naziv="DomainObject.Predmet.StrankaListFormated_1">
      <item>ERSTE&amp;STEIERMÄRKISCHE BANK d. d. RIJEKA zastupanog po punomoćniku PAVLAK, SLANINA FABIJANIĆ, KATIĆ PAVLAK, ODVJETNIČKO DRUŠTVO</item>
    </derivirana_varijabla>
  </DomainObject.Predmet.StrankaListFormated>
  <DomainObject.Predmet.StrankaListFormatedOIB>
    <izvorni_sadrzaj>
      <item>ERSTE&amp;STEIERMÄRKISCHE BANK d. d. RIJEKA, OIB 23057039320 zastupanog po punomoćniku PAVLAK, SLANINA FABIJANIĆ, KATIĆ PAVLAK, ODVJETNIČKO DRUŠTVO</item>
    </izvorni_sadrzaj>
    <derivirana_varijabla naziv="DomainObject.Predmet.StrankaListFormatedOIB_1">
      <item>ERSTE&amp;STEIERMÄRKISCHE BANK d. d. RIJEKA, OIB 23057039320 zastupanog po punomoćniku PAVLAK, SLANINA FABIJANIĆ, KATIĆ PAVLAK, ODVJETNIČKO DRUŠTVO</item>
    </derivirana_varijabla>
  </DomainObject.Predmet.StrankaListFormatedOIB>
  <DomainObject.Predmet.StrankaListFormatedWithAdress>
    <izvorni_sadrzaj>
      <item>ERSTE&amp;STEIERMÄRKISCHE BANK d. d. RIJEKA, Jadranski Trg 3/a, 51000 Rijeka zastupanog po punomoćniku PAVLAK, SLANINA FABIJANIĆ, KATIĆ PAVLAK, ODVJETNIČKO DRUŠTVO</item>
    </izvorni_sadrzaj>
    <derivirana_varijabla naziv="DomainObject.Predmet.StrankaListFormatedWithAdress_1">
      <item>ERSTE&amp;STEIERMÄRKISCHE BANK d. d. RIJEKA, Jadranski Trg 3/a, 51000 Rijeka zastupanog po punomoćniku PAVLAK, SLANINA FABIJANIĆ, KATIĆ PAVLAK, ODVJETNIČKO DRUŠTVO</item>
    </derivirana_varijabla>
  </DomainObject.Predmet.StrankaListFormatedWithAdress>
  <DomainObject.Predmet.StrankaListFormatedWithAdressOIB>
    <izvorni_sadrzaj>
      <item>ERSTE&amp;STEIERMÄRKISCHE BANK d. d. RIJEKA, OIB 23057039320, Jadranski Trg 3/a, 51000 Rijeka zastupanog po punomoćniku PAVLAK, SLANINA FABIJANIĆ, KATIĆ PAVLAK, ODVJETNIČKO DRUŠTVO</item>
    </izvorni_sadrzaj>
    <derivirana_varijabla naziv="DomainObject.Predmet.StrankaListFormatedWithAdressOIB_1">
      <item>ERSTE&amp;STEIERMÄRKISCHE BANK d. d. RIJEKA, OIB 23057039320, Jadranski Trg 3/a, 51000 Rijeka zastupanog po punomoćniku PAVLAK, SLANINA FABIJANIĆ, KATIĆ PAVLAK, ODVJETNIČKO DRUŠTVO</item>
    </derivirana_varijabla>
  </DomainObject.Predmet.StrankaListFormatedWithAdressOIB>
  <DomainObject.Predmet.StrankaListNazivFormated>
    <izvorni_sadrzaj>
      <item>ERSTE&amp;STEIERMÄRKISCHE BANK d. d. RIJEKA</item>
    </izvorni_sadrzaj>
    <derivirana_varijabla naziv="DomainObject.Predmet.StrankaListNazivFormated_1">
      <item>ERSTE&amp;STEIERMÄRKISCHE BANK d. d. RIJEKA</item>
    </derivirana_varijabla>
  </DomainObject.Predmet.StrankaListNazivFormated>
  <DomainObject.Predmet.StrankaListNazivFormatedOIB>
    <izvorni_sadrzaj>
      <item>ERSTE&amp;STEIERMÄRKISCHE BANK d. d. RIJEKA, OIB 23057039320</item>
    </izvorni_sadrzaj>
    <derivirana_varijabla naziv="DomainObject.Predmet.StrankaListNazivFormatedOIB_1">
      <item>ERSTE&amp;STEIERMÄRKISCHE BANK d. d. RIJEKA, OIB 23057039320</item>
    </derivirana_varijabla>
  </DomainObject.Predmet.StrankaListNazivFormatedOIB>
  <DomainObject.Predmet.ProtuStrankaListFormated>
    <izvorni_sadrzaj>
      <item>Stečajna masa iza V. I S. NEKRETNINE d.o.o. u stečaju</item>
    </izvorni_sadrzaj>
    <derivirana_varijabla naziv="DomainObject.Predmet.ProtuStrankaListFormated_1">
      <item>Stečajna masa iza V. I S. NEKRETNINE d.o.o. u stečaju</item>
    </derivirana_varijabla>
  </DomainObject.Predmet.ProtuStrankaListFormated>
  <DomainObject.Predmet.ProtuStrankaListFormatedOIB>
    <izvorni_sadrzaj>
      <item>Stečajna masa iza V. I S. NEKRETNINE d.o.o. u stečaju, OIB 53113491129</item>
    </izvorni_sadrzaj>
    <derivirana_varijabla naziv="DomainObject.Predmet.ProtuStrankaListFormatedOIB_1">
      <item>Stečajna masa iza V. I S. NEKRETNINE d.o.o. u stečaju, OIB 53113491129</item>
    </derivirana_varijabla>
  </DomainObject.Predmet.ProtuStrankaListFormatedOIB>
  <DomainObject.Predmet.ProtuStrankaListFormatedWithAdress>
    <izvorni_sadrzaj>
      <item>Stečajna masa iza V. I S. NEKRETNINE d.o.o. u stečaju, Markovići 21, 51000 Rijeka</item>
    </izvorni_sadrzaj>
    <derivirana_varijabla naziv="DomainObject.Predmet.ProtuStrankaListFormatedWithAdress_1">
      <item>Stečajna masa iza V. I S. NEKRETNINE d.o.o. u stečaju, Markovići 21, 51000 Rijeka</item>
    </derivirana_varijabla>
  </DomainObject.Predmet.ProtuStrankaListFormatedWithAdress>
  <DomainObject.Predmet.ProtuStrankaListFormatedWithAdressOIB>
    <izvorni_sadrzaj>
      <item>Stečajna masa iza V. I S. NEKRETNINE d.o.o. u stečaju, OIB 53113491129, Markovići 21, 51000 Rijeka</item>
    </izvorni_sadrzaj>
    <derivirana_varijabla naziv="DomainObject.Predmet.ProtuStrankaListFormatedWithAdressOIB_1">
      <item>Stečajna masa iza V. I S. NEKRETNINE d.o.o. u stečaju, OIB 53113491129, Markovići 21, 51000 Rijeka</item>
    </derivirana_varijabla>
  </DomainObject.Predmet.ProtuStrankaListFormatedWithAdressOIB>
  <DomainObject.Predmet.ProtuStrankaListNazivFormated>
    <izvorni_sadrzaj>
      <item>Stečajna masa iza V. I S. NEKRETNINE d.o.o. u stečaju</item>
    </izvorni_sadrzaj>
    <derivirana_varijabla naziv="DomainObject.Predmet.ProtuStrankaListNazivFormated_1">
      <item>Stečajna masa iza V. I S. NEKRETNINE d.o.o. u stečaju</item>
    </derivirana_varijabla>
  </DomainObject.Predmet.ProtuStrankaListNazivFormated>
  <DomainObject.Predmet.ProtuStrankaListNazivFormatedOIB>
    <izvorni_sadrzaj>
      <item>Stečajna masa iza V. I S. NEKRETNINE d.o.o. u stečaju, OIB 53113491129</item>
    </izvorni_sadrzaj>
    <derivirana_varijabla naziv="DomainObject.Predmet.ProtuStrankaListNazivFormatedOIB_1">
      <item>Stečajna masa iza V. I S. NEKRETNINE d.o.o. u stečaju, OIB 53113491129</item>
    </derivirana_varijabla>
  </DomainObject.Predmet.ProtuStrankaListNazivFormatedOIB>
  <DomainObject.Predmet.OstaliListFormated>
    <izvorni_sadrzaj>
      <item>PAVLAK, SLANINA FABIJANIĆ, KATIĆ PAVLAK, ODVJETNIČKO DRUŠTVO punomoćnik sudionika u postupku ERSTE&amp;STEIERMÄRKISCHE BANK d. d. RIJEKA</item>
    </izvorni_sadrzaj>
    <derivirana_varijabla naziv="DomainObject.Predmet.OstaliListFormated_1">
      <item>PAVLAK, SLANINA FABIJANIĆ, KATIĆ PAVLAK, ODVJETNIČKO DRUŠTVO punomoćnik sudionika u postupku ERSTE&amp;STEIERMÄRKISCHE BANK d. d. RIJEKA</item>
    </derivirana_varijabla>
  </DomainObject.Predmet.OstaliListFormated>
  <DomainObject.Predmet.OstaliListFormatedOIB>
    <izvorni_sadrzaj>
      <item>PAVLAK, SLANINA FABIJANIĆ, KATIĆ PAVLAK, ODVJETNIČKO DRUŠTVO, OIB 41464419609 punomoćnik sudionika u postupku ERSTE&amp;STEIERMÄRKISCHE BANK d. d. RIJEKA</item>
    </izvorni_sadrzaj>
    <derivirana_varijabla naziv="DomainObject.Predmet.OstaliListFormatedOIB_1">
      <item>PAVLAK, SLANINA FABIJANIĆ, KATIĆ PAVLAK, ODVJETNIČKO DRUŠTVO, OIB 41464419609 punomoćnik sudionika u postupku ERSTE&amp;STEIERMÄRKISCHE BANK d. d. RIJEKA</item>
    </derivirana_varijabla>
  </DomainObject.Predmet.OstaliListFormatedOIB>
  <DomainObject.Predmet.OstaliListFormatedWithAdress>
    <izvorni_sadrzaj>
      <item>PAVLAK, SLANINA FABIJANIĆ, KATIĆ PAVLAK, ODVJETNIČKO DRUŠTVO, Splitska 2, 51000 Rijeka punomoćnik sudionika u postupku ERSTE&amp;STEIERMÄRKISCHE BANK d. d. RIJEKA</item>
    </izvorni_sadrzaj>
    <derivirana_varijabla naziv="DomainObject.Predmet.OstaliListFormatedWithAdress_1">
      <item>PAVLAK, SLANINA FABIJANIĆ, KATIĆ PAVLAK, ODVJETNIČKO DRUŠTVO, Splitska 2, 51000 Rijeka punomoćnik sudionika u postupku ERSTE&amp;STEIERMÄRKISCHE BANK d. d. RIJEKA</item>
    </derivirana_varijabla>
  </DomainObject.Predmet.OstaliListFormatedWithAdress>
  <DomainObject.Predmet.OstaliListFormatedWithAdressOIB>
    <izvorni_sadrzaj>
      <item>PAVLAK, SLANINA FABIJANIĆ, KATIĆ PAVLAK, ODVJETNIČKO DRUŠTVO, OIB 41464419609, Splitska 2, 51000 Rijeka punomoćnik sudionika u postupku ERSTE&amp;STEIERMÄRKISCHE BANK d. d. RIJEKA</item>
    </izvorni_sadrzaj>
    <derivirana_varijabla naziv="DomainObject.Predmet.OstaliListFormatedWithAdressOIB_1">
      <item>PAVLAK, SLANINA FABIJANIĆ, KATIĆ PAVLAK, ODVJETNIČKO DRUŠTVO, OIB 41464419609, Splitska 2, 51000 Rijeka punomoćnik sudionika u postupku ERSTE&amp;STEIERMÄRKISCHE BANK d. d. RIJEKA</item>
    </derivirana_varijabla>
  </DomainObject.Predmet.OstaliListFormatedWithAdressOIB>
  <DomainObject.Predmet.OstaliListNazivFormated>
    <izvorni_sadrzaj>
      <item>PAVLAK, SLANINA FABIJANIĆ, KATIĆ PAVLAK, ODVJETNIČKO DRUŠTVO</item>
    </izvorni_sadrzaj>
    <derivirana_varijabla naziv="DomainObject.Predmet.OstaliListNazivFormated_1">
      <item>PAVLAK, SLANINA FABIJANIĆ, KATIĆ PAVLAK, ODVJETNIČKO DRUŠTVO</item>
    </derivirana_varijabla>
  </DomainObject.Predmet.OstaliListNazivFormated>
  <DomainObject.Predmet.OstaliListNazivFormatedOIB>
    <izvorni_sadrzaj>
      <item>PAVLAK, SLANINA FABIJANIĆ, KATIĆ PAVLAK, ODVJETNIČKO DRUŠTVO, OIB 41464419609</item>
    </izvorni_sadrzaj>
    <derivirana_varijabla naziv="DomainObject.Predmet.OstaliListNazivFormatedOIB_1">
      <item>PAVLAK, SLANINA FABIJANIĆ, KATIĆ PAVLAK, ODVJETNIČKO DRUŠTVO, OIB 41464419609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 d. d. RIJEKA</izvorni_sadrzaj>
    <derivirana_varijabla naziv="DomainObject.Predmet.StrankaIDrugi_1">ERSTE&amp;STEIERMÄRKISCHE BANK d. d. RIJEKA</derivirana_varijabla>
  </DomainObject.Predmet.StrankaIDrugi>
  <DomainObject.Predmet.ProtustrankaIDrugi>
    <izvorni_sadrzaj>Stečajna masa iza V. I S. NEKRETNINE d.o.o. u stečaju</izvorni_sadrzaj>
    <derivirana_varijabla naziv="DomainObject.Predmet.ProtustrankaIDrugi_1">Stečajna masa iza V. I S. NEKRETNINE d.o.o. u stečaju</derivirana_varijabla>
  </DomainObject.Predmet.ProtustrankaIDrugi>
  <DomainObject.Predmet.StrankaIDrugiAdressOIB>
    <izvorni_sadrzaj>ERSTE&amp;STEIERMÄRKISCHE BANK d. d. RIJEKA, OIB 23057039320, Jadranski Trg 3/a, 51000 Rijeka</izvorni_sadrzaj>
    <derivirana_varijabla naziv="DomainObject.Predmet.StrankaIDrugiAdressOIB_1">ERSTE&amp;STEIERMÄRKISCHE BANK d. d. RIJEKA, OIB 23057039320, Jadranski Trg 3/a, 51000 Rijeka</derivirana_varijabla>
  </DomainObject.Predmet.StrankaIDrugiAdressOIB>
  <DomainObject.Predmet.ProtustrankaIDrugiAdressOIB>
    <izvorni_sadrzaj>Stečajna masa iza V. I S. NEKRETNINE d.o.o. u stečaju, OIB 53113491129, Markovići 21, 51000 Rijeka</izvorni_sadrzaj>
    <derivirana_varijabla naziv="DomainObject.Predmet.ProtustrankaIDrugiAdressOIB_1">Stečajna masa iza V. I S. NEKRETNINE d.o.o. u stečaju, OIB 53113491129,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V. I S. NEKRETNINE d.o.o. u stečaju</item>
      <item>ERSTE&amp;STEIERMÄRKISCHE BANK d. d. RIJEKA</item>
      <item>PAVLAK, SLANINA FABIJANIĆ, KATIĆ PAVLAK, ODVJETNIČKO DRUŠTVO</item>
    </izvorni_sadrzaj>
    <derivirana_varijabla naziv="DomainObject.Predmet.SudioniciListNaziv_1">
      <item>Stečajna masa iza V. I S. NEKRETNINE d.o.o. u stečaju</item>
      <item>ERSTE&amp;STEIERMÄRKISCHE BANK d. d. RIJEKA</item>
      <item>PAVLAK, SLANINA FABIJANIĆ, KATIĆ PAVLAK, ODVJETNIČKO DRUŠTVO</item>
    </derivirana_varijabla>
  </DomainObject.Predmet.SudioniciListNaziv>
  <DomainObject.Predmet.SudioniciListAdressOIB>
    <izvorni_sadrzaj>
      <item>Stečajna masa iza V. I S. NEKRETNINE d.o.o. u stečaju, OIB 53113491129, Markovići 21,51000 Rijeka</item>
      <item>ERSTE&amp;STEIERMÄRKISCHE BANK d. d. RIJEKA, OIB 23057039320, Jadranski Trg 3/a,51000 Rijeka</item>
      <item>PAVLAK, SLANINA FABIJANIĆ, KATIĆ PAVLAK, ODVJETNIČKO DRUŠTVO, OIB 41464419609, Splitska 2,51000 Rijeka</item>
    </izvorni_sadrzaj>
    <derivirana_varijabla naziv="DomainObject.Predmet.SudioniciListAdressOIB_1">
      <item>Stečajna masa iza V. I S. NEKRETNINE d.o.o. u stečaju, OIB 53113491129, Markovići 21,51000 Rijeka</item>
      <item>ERSTE&amp;STEIERMÄRKISCHE BANK d. d. RIJEKA, OIB 23057039320, Jadranski Trg 3/a,51000 Rijeka</item>
      <item>PAVLAK, SLANINA FABIJANIĆ, KATIĆ PAVLAK, ODVJETNIČKO DRUŠTVO, OIB 41464419609, Splitska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53113491129</item>
      <item>, OIB 23057039320</item>
      <item>, OIB 41464419609</item>
    </izvorni_sadrzaj>
    <derivirana_varijabla naziv="DomainObject.Predmet.SudioniciListNazivOIB_1">
      <item>, OIB 53113491129</item>
      <item>, OIB 23057039320</item>
      <item>, OIB 41464419609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1672</properties:Characters>
  <properties:Lines>45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2018-01-25T12:31:00Z</dcterms:created>
  <dc:creator>Jasmina Matika</dc:creator>
  <cp:lastModifiedBy>Sanja Prodan</cp:lastModifiedBy>
  <cp:lastPrinted>2018-01-26T08:25:00Z</cp:lastPrinted>
  <dcterms:modified xmlns:xsi="http://www.w3.org/2001/XMLSchema-instance" xsi:type="dcterms:W3CDTF">2018-01-26T08:25:00Z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