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6b38" w14:paraId="5d86b38" w:rsidRDefault="00F80AA6" w:rsidP="00F80AA6" w:rsidR="00F80AA6">
      <w:pPr>
        <w:tabs>
          <w:tab w:pos="516" w:val="left"/>
        </w:tabs>
        <w15:collapsed w:val="false"/>
        <w:rPr>
          <w:noProof/>
          <w:sz w:val="24"/>
          <w:szCs w:val="24"/>
          <w:lang w:val="hr-HR"/>
        </w:rPr>
      </w:pPr>
      <w:bookmarkStart w:name="_GoBack" w:id="0"/>
      <w:bookmarkEnd w:id="0"/>
    </w:p>
    <w:p w:rsidRDefault="00D175C9" w:rsidP="00F80AA6" w:rsidR="00D175C9">
      <w:pPr>
        <w:tabs>
          <w:tab w:pos="516" w:val="left"/>
        </w:tabs>
        <w:rPr>
          <w:noProof/>
          <w:sz w:val="24"/>
          <w:szCs w:val="24"/>
          <w:lang w:val="hr-HR"/>
        </w:rPr>
      </w:pPr>
    </w:p>
    <w:p w:rsidRDefault="00F80AA6" w:rsidP="00F80AA6" w:rsidR="00F80AA6" w:rsidRPr="0037034A">
      <w:pPr>
        <w:rPr>
          <w:sz w:val="24"/>
          <w:szCs w:val="24"/>
        </w:rPr>
      </w:pPr>
    </w:p>
    <w:p w:rsidRDefault="00F80AA6" w:rsidP="00F80AA6" w:rsidR="00F80AA6" w:rsidRPr="0037034A">
      <w:pPr>
        <w:ind w:firstLine="720"/>
        <w:rPr>
          <w:b/>
          <w:sz w:val="24"/>
          <w:szCs w:val="24"/>
        </w:rPr>
      </w:pPr>
    </w:p>
    <w:p w:rsidRDefault="00F80AA6" w:rsidP="00F80AA6" w:rsidR="00F80AA6" w:rsidRPr="0037034A">
      <w:pPr>
        <w:ind w:firstLine="720"/>
        <w:rPr>
          <w:b/>
          <w:sz w:val="24"/>
          <w:szCs w:val="24"/>
        </w:rPr>
      </w:pPr>
    </w:p>
    <w:p w:rsidRDefault="00F80AA6" w:rsidP="00F80AA6" w:rsidR="00F80AA6" w:rsidRPr="00D175C9">
      <w:pPr>
        <w:rPr>
          <w:sz w:val="24"/>
          <w:szCs w:val="24"/>
        </w:rPr>
      </w:pPr>
      <w:r w:rsidRPr="0037034A">
        <w:rPr>
          <w:b/>
          <w:sz w:val="24"/>
          <w:szCs w:val="24"/>
        </w:rPr>
        <w:t xml:space="preserve">       </w:t>
      </w:r>
      <w:r w:rsidRPr="00D175C9">
        <w:rPr>
          <w:sz w:val="24"/>
          <w:szCs w:val="24"/>
        </w:rPr>
        <w:t>REPUBLIKA HRVATSKA</w:t>
      </w:r>
    </w:p>
    <w:p w:rsidRDefault="00F80AA6" w:rsidP="00F80AA6" w:rsidR="00F80AA6" w:rsidRPr="0037034A">
      <w:pPr>
        <w:rPr>
          <w:b/>
          <w:sz w:val="24"/>
          <w:szCs w:val="24"/>
        </w:rPr>
      </w:pPr>
      <w:r w:rsidRPr="0037034A">
        <w:rPr>
          <w:sz w:val="24"/>
          <w:szCs w:val="24"/>
        </w:rPr>
        <w:t>TRGOVAČKI SUD U VARAŽDINU</w:t>
      </w:r>
    </w:p>
    <w:p w:rsidRDefault="00F80AA6" w:rsidP="00F80AA6" w:rsidR="00F80AA6" w:rsidRPr="0037034A">
      <w:pPr>
        <w:rPr>
          <w:sz w:val="24"/>
          <w:szCs w:val="24"/>
        </w:rPr>
      </w:pPr>
      <w:r w:rsidRPr="0037034A">
        <w:rPr>
          <w:sz w:val="24"/>
          <w:szCs w:val="24"/>
        </w:rPr>
        <w:t xml:space="preserve">                 Braće Radića 2</w:t>
      </w:r>
    </w:p>
    <w:p w:rsidRDefault="007614E5" w:rsidP="003D1CF9" w:rsidR="007614E5" w:rsidRPr="0037034A">
      <w:pPr>
        <w:rPr>
          <w:sz w:val="24"/>
          <w:szCs w:val="24"/>
          <w:lang w:val="hr-HR"/>
        </w:rPr>
      </w:pPr>
    </w:p>
    <w:p w:rsidRDefault="00113E4E" w:rsidP="003D1CF9" w:rsidR="00113E4E" w:rsidRPr="0037034A">
      <w:pPr>
        <w:jc w:val="center"/>
        <w:rPr>
          <w:b/>
          <w:sz w:val="24"/>
          <w:szCs w:val="24"/>
          <w:lang w:val="hr-HR"/>
        </w:rPr>
      </w:pPr>
    </w:p>
    <w:p w:rsidRDefault="007614E5" w:rsidP="003D1CF9" w:rsidR="00113E4E" w:rsidRPr="0037034A">
      <w:pPr>
        <w:jc w:val="center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U   I M E   R E P U B L I K E   H R V A T S K E</w:t>
      </w:r>
    </w:p>
    <w:p w:rsidRDefault="007614E5" w:rsidP="003D1CF9" w:rsidR="007614E5" w:rsidRPr="00277794">
      <w:pPr>
        <w:jc w:val="center"/>
        <w:rPr>
          <w:b/>
          <w:sz w:val="24"/>
          <w:szCs w:val="24"/>
          <w:lang w:val="hr-HR"/>
        </w:rPr>
      </w:pPr>
    </w:p>
    <w:p w:rsidRDefault="00811E58" w:rsidP="003D1CF9" w:rsidR="00811E58" w:rsidRPr="00277794">
      <w:pPr>
        <w:jc w:val="center"/>
        <w:rPr>
          <w:sz w:val="24"/>
          <w:szCs w:val="24"/>
          <w:lang w:val="hr-HR"/>
        </w:rPr>
      </w:pPr>
      <w:r w:rsidRPr="00277794">
        <w:rPr>
          <w:sz w:val="24"/>
          <w:szCs w:val="24"/>
          <w:lang w:val="hr-HR"/>
        </w:rPr>
        <w:t xml:space="preserve">R J E Š E NJ E </w:t>
      </w:r>
    </w:p>
    <w:p w:rsidRDefault="00811E58" w:rsidP="003D1CF9" w:rsidR="00811E58" w:rsidRPr="00277794">
      <w:pPr>
        <w:jc w:val="center"/>
        <w:rPr>
          <w:sz w:val="24"/>
          <w:szCs w:val="24"/>
          <w:lang w:val="hr-HR"/>
        </w:rPr>
      </w:pPr>
    </w:p>
    <w:p w:rsidRDefault="00277794" w:rsidP="001838E0" w:rsidR="001838E0" w:rsidRPr="000A27C0">
      <w:pPr>
        <w:ind w:firstLine="720"/>
        <w:jc w:val="both"/>
        <w:rPr>
          <w:sz w:val="24"/>
          <w:szCs w:val="24"/>
          <w:lang w:val="hr-HR"/>
        </w:rPr>
      </w:pPr>
      <w:r w:rsidRPr="00277794">
        <w:rPr>
          <w:sz w:val="24"/>
          <w:szCs w:val="24"/>
        </w:rPr>
        <w:t>Trgovački sud u Varaždinu po sucu toga suda</w:t>
      </w:r>
      <w:r w:rsidR="006F13E7" w:rsidRPr="006F13E7">
        <w:rPr>
          <w:sz w:val="24"/>
          <w:szCs w:val="24"/>
          <w:lang w:val="hr-HR"/>
        </w:rPr>
        <w:t xml:space="preserve"> </w:t>
      </w:r>
      <w:r w:rsidR="001B0C4D">
        <w:rPr>
          <w:sz w:val="24"/>
          <w:szCs w:val="24"/>
          <w:lang w:val="hr-HR"/>
        </w:rPr>
        <w:t>Kseniji</w:t>
      </w:r>
      <w:r w:rsidR="006F13E7">
        <w:rPr>
          <w:sz w:val="24"/>
          <w:szCs w:val="24"/>
          <w:lang w:val="hr-HR"/>
        </w:rPr>
        <w:t xml:space="preserve"> Flack-Makitan</w:t>
      </w:r>
      <w:r w:rsidRPr="00277794">
        <w:rPr>
          <w:sz w:val="24"/>
          <w:szCs w:val="24"/>
        </w:rPr>
        <w:t>, kao stečajnom sucu u predmetu u povodu zahtjeva</w:t>
      </w:r>
      <w:r>
        <w:rPr>
          <w:sz w:val="24"/>
          <w:szCs w:val="24"/>
        </w:rPr>
        <w:t xml:space="preserve"> predlagatelja</w:t>
      </w:r>
      <w:r w:rsidRPr="00277794">
        <w:rPr>
          <w:sz w:val="24"/>
          <w:szCs w:val="24"/>
        </w:rPr>
        <w:t xml:space="preserve"> Financijske agencije</w:t>
      </w:r>
      <w:r>
        <w:rPr>
          <w:sz w:val="24"/>
          <w:szCs w:val="24"/>
        </w:rPr>
        <w:t>,</w:t>
      </w:r>
      <w:r w:rsidRPr="00277794">
        <w:rPr>
          <w:sz w:val="24"/>
          <w:szCs w:val="24"/>
        </w:rPr>
        <w:t xml:space="preserve"> Regionalni centar Zagreb, Podružnica Varaždin, Augusta Cesarca 2, Varaždin, za pokretanje skraćenog stečajnog postupka protiv dužnik</w:t>
      </w:r>
      <w:r w:rsidR="000A27C0">
        <w:rPr>
          <w:sz w:val="24"/>
          <w:szCs w:val="24"/>
        </w:rPr>
        <w:t xml:space="preserve">a ŽIGA &amp; </w:t>
      </w:r>
      <w:r w:rsidR="000A27C0" w:rsidRPr="000A27C0">
        <w:rPr>
          <w:sz w:val="24"/>
          <w:szCs w:val="24"/>
        </w:rPr>
        <w:t>ŽIGA d.o.o., Đurđevac, Đure Basaričeka 45</w:t>
      </w:r>
      <w:r w:rsidRPr="000A27C0">
        <w:rPr>
          <w:sz w:val="24"/>
          <w:szCs w:val="24"/>
        </w:rPr>
        <w:t xml:space="preserve">, OIB: </w:t>
      </w:r>
      <w:r w:rsidR="000A27C0" w:rsidRPr="000A27C0">
        <w:rPr>
          <w:sz w:val="24"/>
          <w:szCs w:val="24"/>
        </w:rPr>
        <w:t>98960052908</w:t>
      </w:r>
      <w:r w:rsidR="00F80AA6" w:rsidRPr="000A27C0">
        <w:rPr>
          <w:sz w:val="24"/>
          <w:szCs w:val="24"/>
          <w:lang w:val="hr-HR"/>
        </w:rPr>
        <w:t xml:space="preserve">, </w:t>
      </w:r>
      <w:r w:rsidR="001838E0" w:rsidRPr="000A27C0">
        <w:rPr>
          <w:sz w:val="24"/>
          <w:szCs w:val="24"/>
          <w:lang w:val="hr-HR"/>
        </w:rPr>
        <w:t xml:space="preserve">dana </w:t>
      </w:r>
      <w:r w:rsidR="000A27C0" w:rsidRPr="000A27C0">
        <w:rPr>
          <w:sz w:val="24"/>
          <w:szCs w:val="24"/>
          <w:lang w:val="hr-HR"/>
        </w:rPr>
        <w:t>18. kolovoza</w:t>
      </w:r>
      <w:r w:rsidR="007F3878" w:rsidRPr="000A27C0">
        <w:rPr>
          <w:sz w:val="24"/>
          <w:szCs w:val="24"/>
          <w:lang w:val="hr-HR"/>
        </w:rPr>
        <w:t xml:space="preserve"> 2016</w:t>
      </w:r>
      <w:r w:rsidR="001838E0" w:rsidRPr="000A27C0">
        <w:rPr>
          <w:sz w:val="24"/>
          <w:szCs w:val="24"/>
          <w:lang w:val="hr-HR"/>
        </w:rPr>
        <w:t xml:space="preserve">.               </w:t>
      </w:r>
    </w:p>
    <w:p w:rsidRDefault="001838E0" w:rsidP="00FD2ED5" w:rsidR="001838E0" w:rsidRPr="000A27C0">
      <w:pPr>
        <w:jc w:val="both"/>
        <w:rPr>
          <w:sz w:val="24"/>
          <w:szCs w:val="24"/>
          <w:lang w:val="hr-HR"/>
        </w:rPr>
      </w:pPr>
    </w:p>
    <w:p w:rsidRDefault="00811E58" w:rsidP="001838E0" w:rsidR="00811E58" w:rsidRPr="000A27C0">
      <w:pPr>
        <w:jc w:val="center"/>
        <w:rPr>
          <w:sz w:val="24"/>
          <w:szCs w:val="24"/>
          <w:lang w:val="hr-HR"/>
        </w:rPr>
      </w:pPr>
      <w:r w:rsidRPr="000A27C0">
        <w:rPr>
          <w:sz w:val="24"/>
          <w:szCs w:val="24"/>
          <w:lang w:val="hr-HR"/>
        </w:rPr>
        <w:t xml:space="preserve">r i j e š i o  </w:t>
      </w:r>
      <w:r w:rsidR="005D6C25" w:rsidRPr="000A27C0">
        <w:rPr>
          <w:sz w:val="24"/>
          <w:szCs w:val="24"/>
          <w:lang w:val="hr-HR"/>
        </w:rPr>
        <w:t xml:space="preserve"> </w:t>
      </w:r>
      <w:r w:rsidRPr="000A27C0">
        <w:rPr>
          <w:sz w:val="24"/>
          <w:szCs w:val="24"/>
          <w:lang w:val="hr-HR"/>
        </w:rPr>
        <w:t>j e</w:t>
      </w:r>
    </w:p>
    <w:p w:rsidRDefault="00811E58" w:rsidP="003D1CF9" w:rsidR="00811E58" w:rsidRPr="0037034A">
      <w:pPr>
        <w:jc w:val="center"/>
        <w:rPr>
          <w:sz w:val="24"/>
          <w:szCs w:val="24"/>
          <w:lang w:val="hr-HR"/>
        </w:rPr>
      </w:pPr>
    </w:p>
    <w:p w:rsidRDefault="00D175C9" w:rsidP="00491C89" w:rsidR="00EA01C0" w:rsidRPr="00F11925">
      <w:pPr>
        <w:ind w:firstLine="720"/>
        <w:jc w:val="both"/>
        <w:rPr>
          <w:color w:val="FF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I.</w:t>
      </w:r>
      <w:r w:rsidR="00491C89" w:rsidRPr="0037034A">
        <w:rPr>
          <w:sz w:val="24"/>
          <w:szCs w:val="24"/>
          <w:lang w:val="hr-HR"/>
        </w:rPr>
        <w:t xml:space="preserve"> </w:t>
      </w:r>
      <w:r w:rsidR="00F25E99" w:rsidRPr="0037034A">
        <w:rPr>
          <w:sz w:val="24"/>
          <w:szCs w:val="24"/>
          <w:lang w:val="hr-HR"/>
        </w:rPr>
        <w:t>Obustavlja se skraćeni</w:t>
      </w:r>
      <w:r w:rsidR="00166124" w:rsidRPr="0037034A">
        <w:rPr>
          <w:sz w:val="24"/>
          <w:szCs w:val="24"/>
          <w:lang w:val="hr-HR"/>
        </w:rPr>
        <w:t xml:space="preserve"> stečajni postupak </w:t>
      </w:r>
      <w:r>
        <w:rPr>
          <w:sz w:val="24"/>
          <w:szCs w:val="24"/>
          <w:lang w:val="hr-HR"/>
        </w:rPr>
        <w:t xml:space="preserve">i pokreće se prethodni postupak </w:t>
      </w:r>
      <w:r w:rsidR="00166124" w:rsidRPr="0037034A">
        <w:rPr>
          <w:sz w:val="24"/>
          <w:szCs w:val="24"/>
          <w:lang w:val="hr-HR"/>
        </w:rPr>
        <w:t>nad dužnikom</w:t>
      </w:r>
      <w:r w:rsidR="00571D95" w:rsidRPr="0037034A">
        <w:rPr>
          <w:sz w:val="24"/>
          <w:szCs w:val="24"/>
          <w:lang w:val="hr-HR"/>
        </w:rPr>
        <w:t xml:space="preserve"> </w:t>
      </w:r>
      <w:r w:rsidR="000A27C0">
        <w:rPr>
          <w:sz w:val="24"/>
          <w:szCs w:val="24"/>
        </w:rPr>
        <w:t xml:space="preserve">ŽIGA &amp; </w:t>
      </w:r>
      <w:r w:rsidR="000A27C0" w:rsidRPr="000A27C0">
        <w:rPr>
          <w:sz w:val="24"/>
          <w:szCs w:val="24"/>
        </w:rPr>
        <w:t>ŽIGA d.o.o., Đurđevac, Đure Basaričeka 45, OIB: 98960052908</w:t>
      </w:r>
      <w:r w:rsidR="000A27C0">
        <w:rPr>
          <w:sz w:val="24"/>
          <w:szCs w:val="24"/>
          <w:lang w:val="hr-HR"/>
        </w:rPr>
        <w:t>.</w:t>
      </w:r>
    </w:p>
    <w:p w:rsidRDefault="001838E0" w:rsidP="003D1CF9" w:rsidR="001838E0" w:rsidRPr="0037034A">
      <w:pPr>
        <w:ind w:firstLine="720"/>
        <w:jc w:val="both"/>
        <w:rPr>
          <w:sz w:val="24"/>
          <w:szCs w:val="24"/>
          <w:lang w:val="hr-HR"/>
        </w:rPr>
      </w:pPr>
    </w:p>
    <w:p w:rsidRDefault="00D175C9" w:rsidP="00D175C9" w:rsidR="00D175C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  U ovome predmetu zakazuje se ročište radi izjašnjenja dužnika o prijedlogu za otvaranje stečajnog postupka za dan</w:t>
      </w:r>
      <w:r w:rsidR="000A27C0">
        <w:rPr>
          <w:sz w:val="24"/>
          <w:szCs w:val="24"/>
          <w:lang w:val="hr-HR"/>
        </w:rPr>
        <w:t xml:space="preserve"> 16. rujna 2016. u 10,00 sati</w:t>
      </w:r>
      <w:r>
        <w:rPr>
          <w:sz w:val="24"/>
          <w:szCs w:val="24"/>
          <w:lang w:val="hr-HR"/>
        </w:rPr>
        <w:t>, soba broj 232/II, na koje se dostavom ovog rješenja smatraju pozvani:</w:t>
      </w:r>
    </w:p>
    <w:p w:rsidRDefault="00D175C9" w:rsidP="00D175C9" w:rsidR="00D175C9">
      <w:pPr>
        <w:ind w:firstLine="720"/>
        <w:jc w:val="both"/>
        <w:rPr>
          <w:sz w:val="24"/>
          <w:szCs w:val="24"/>
          <w:lang w:val="hr-HR"/>
        </w:rPr>
      </w:pPr>
    </w:p>
    <w:p w:rsidRDefault="00D175C9" w:rsidP="00D175C9" w:rsidR="00D175C9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Financijska agencija,</w:t>
      </w:r>
      <w:r w:rsidR="000A27C0" w:rsidRPr="000A27C0">
        <w:rPr>
          <w:sz w:val="24"/>
          <w:szCs w:val="24"/>
        </w:rPr>
        <w:t xml:space="preserve"> </w:t>
      </w:r>
      <w:r w:rsidR="000A27C0" w:rsidRPr="00277794">
        <w:rPr>
          <w:sz w:val="24"/>
          <w:szCs w:val="24"/>
        </w:rPr>
        <w:t>Podružnica Varaždin, Augusta Cesarca 2</w:t>
      </w:r>
    </w:p>
    <w:p w:rsidRDefault="00D175C9" w:rsidP="00D175C9" w:rsidR="00D175C9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Hrvatska, po ŽDO,</w:t>
      </w:r>
      <w:r w:rsidR="000A27C0">
        <w:rPr>
          <w:sz w:val="24"/>
          <w:szCs w:val="24"/>
          <w:lang w:val="hr-HR"/>
        </w:rPr>
        <w:t xml:space="preserve"> Građansko-upravni odjel, Varaždin, B. Radić 2</w:t>
      </w:r>
    </w:p>
    <w:p w:rsidRDefault="00D175C9" w:rsidP="00D175C9" w:rsidR="00D175C9" w:rsidRPr="000A27C0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0A27C0">
        <w:rPr>
          <w:sz w:val="24"/>
          <w:szCs w:val="24"/>
          <w:lang w:val="hr-HR"/>
        </w:rPr>
        <w:t>Direktor dužnik</w:t>
      </w:r>
      <w:r w:rsidR="000A27C0" w:rsidRPr="000A27C0">
        <w:rPr>
          <w:sz w:val="24"/>
          <w:szCs w:val="24"/>
          <w:lang w:val="hr-HR"/>
        </w:rPr>
        <w:t>a Ivana Crnjaković, Bjelovar, Križevačka cesta 79/B</w:t>
      </w:r>
    </w:p>
    <w:p w:rsidRDefault="00D175C9" w:rsidP="00D175C9" w:rsidR="00D175C9" w:rsidRPr="000A27C0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0A27C0">
        <w:rPr>
          <w:sz w:val="24"/>
          <w:szCs w:val="24"/>
          <w:lang w:val="hr-HR"/>
        </w:rPr>
        <w:t>Dužnik</w:t>
      </w:r>
      <w:r w:rsidR="000A27C0" w:rsidRPr="000A27C0">
        <w:rPr>
          <w:sz w:val="24"/>
          <w:szCs w:val="24"/>
        </w:rPr>
        <w:t xml:space="preserve"> ŽIGA &amp; ŽIGA d.o.o., Đurđevac, Đure Basaričeka 45</w:t>
      </w:r>
    </w:p>
    <w:p w:rsidRDefault="00CB250D" w:rsidP="00D175C9" w:rsidR="00CB250D">
      <w:pPr>
        <w:rPr>
          <w:sz w:val="24"/>
          <w:szCs w:val="24"/>
          <w:lang w:val="hr-HR"/>
        </w:rPr>
      </w:pPr>
    </w:p>
    <w:p w:rsidRDefault="00D175C9" w:rsidP="00CA0EB8" w:rsidR="00D175C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Nalaže se direktoru dužnika</w:t>
      </w:r>
      <w:r w:rsidR="000A27C0">
        <w:rPr>
          <w:color w:val="FF0000"/>
          <w:sz w:val="24"/>
          <w:szCs w:val="24"/>
          <w:lang w:val="hr-HR"/>
        </w:rPr>
        <w:t xml:space="preserve"> </w:t>
      </w:r>
      <w:r w:rsidR="000A27C0" w:rsidRPr="000A27C0">
        <w:rPr>
          <w:sz w:val="24"/>
          <w:szCs w:val="24"/>
          <w:lang w:val="hr-HR"/>
        </w:rPr>
        <w:t>Ivani Crnjaković</w:t>
      </w:r>
      <w:r w:rsidR="000B1B9D">
        <w:rPr>
          <w:sz w:val="24"/>
          <w:szCs w:val="24"/>
          <w:lang w:val="hr-HR"/>
        </w:rPr>
        <w:t>, Bjelovar, Križevačka cesta 79/B, OIB: 90595766725</w:t>
      </w:r>
      <w:r w:rsidR="000A27C0" w:rsidRPr="000A27C0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da na zakazano ročiš</w:t>
      </w:r>
      <w:r w:rsidR="000A27C0">
        <w:rPr>
          <w:sz w:val="24"/>
          <w:szCs w:val="24"/>
          <w:lang w:val="hr-HR"/>
        </w:rPr>
        <w:t xml:space="preserve">te 16. rujna 2016. u 10,00 sati, </w:t>
      </w:r>
      <w:r>
        <w:rPr>
          <w:sz w:val="24"/>
          <w:szCs w:val="24"/>
          <w:lang w:val="hr-HR"/>
        </w:rPr>
        <w:t xml:space="preserve">donese prokazni popis imovine dužnika ili popis obveza i imovine dužnika iz čl. 17. Stečajnog zakona </w:t>
      </w:r>
      <w:r w:rsidRPr="0037034A">
        <w:rPr>
          <w:color w:val="000000"/>
          <w:sz w:val="24"/>
          <w:szCs w:val="24"/>
          <w:shd w:fill="FFFFFF" w:color="auto" w:val="clear"/>
          <w:lang w:val="hr-HR"/>
        </w:rPr>
        <w:t>(''Narodne novine'' broj 71/15 – dalje u tekstu: SZ)</w:t>
      </w:r>
      <w:r>
        <w:rPr>
          <w:color w:val="000000"/>
          <w:sz w:val="24"/>
          <w:szCs w:val="24"/>
          <w:shd w:fill="FFFFFF" w:color="auto" w:val="clear"/>
          <w:lang w:val="hr-HR"/>
        </w:rPr>
        <w:t>.</w:t>
      </w:r>
    </w:p>
    <w:p w:rsidRDefault="00D175C9" w:rsidP="00CA0EB8" w:rsidR="00D175C9">
      <w:pPr>
        <w:ind w:left="720"/>
        <w:jc w:val="both"/>
        <w:rPr>
          <w:sz w:val="24"/>
          <w:szCs w:val="24"/>
          <w:lang w:val="hr-HR"/>
        </w:rPr>
      </w:pPr>
    </w:p>
    <w:p w:rsidRDefault="00D175C9" w:rsidP="00D175C9" w:rsidR="00D175C9" w:rsidRPr="0037034A">
      <w:pPr>
        <w:ind w:left="720"/>
        <w:rPr>
          <w:sz w:val="24"/>
          <w:szCs w:val="24"/>
          <w:lang w:val="hr-HR"/>
        </w:rPr>
      </w:pPr>
    </w:p>
    <w:p w:rsidRDefault="00811E58" w:rsidP="003D1CF9" w:rsidR="00811E58" w:rsidRPr="0037034A">
      <w:pPr>
        <w:jc w:val="center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Obrazloženje</w:t>
      </w:r>
    </w:p>
    <w:p w:rsidRDefault="00D062DB" w:rsidP="003D1CF9" w:rsidR="00D062DB" w:rsidRPr="0037034A">
      <w:pPr>
        <w:pStyle w:val="Tijeloteksta"/>
      </w:pPr>
    </w:p>
    <w:p w:rsidRDefault="00757F39" w:rsidP="00491C89" w:rsidR="00FB34F8" w:rsidRPr="0037034A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Predlagatelj je podnio</w:t>
      </w:r>
      <w:r w:rsidR="00F25E99" w:rsidRPr="0037034A">
        <w:rPr>
          <w:sz w:val="24"/>
          <w:szCs w:val="24"/>
          <w:lang w:val="hr-HR"/>
        </w:rPr>
        <w:t xml:space="preserve"> zahtjev za pokretanje skraćenog stečajnog postupka nad dužnikom</w:t>
      </w:r>
      <w:r w:rsidR="00F077AA" w:rsidRPr="0037034A">
        <w:rPr>
          <w:sz w:val="24"/>
          <w:szCs w:val="24"/>
          <w:lang w:val="hr-HR"/>
        </w:rPr>
        <w:t xml:space="preserve">, </w:t>
      </w:r>
      <w:r w:rsidR="002A4365" w:rsidRPr="0037034A">
        <w:rPr>
          <w:sz w:val="24"/>
          <w:szCs w:val="24"/>
          <w:lang w:val="hr-HR"/>
        </w:rPr>
        <w:t>pa kako su za to bile isp</w:t>
      </w:r>
      <w:r w:rsidR="00886FF7" w:rsidRPr="0037034A">
        <w:rPr>
          <w:sz w:val="24"/>
          <w:szCs w:val="24"/>
          <w:lang w:val="hr-HR"/>
        </w:rPr>
        <w:t>unjene pretpostavke iz čl. 428</w:t>
      </w:r>
      <w:r w:rsidR="00113E4E" w:rsidRPr="0037034A">
        <w:rPr>
          <w:sz w:val="24"/>
          <w:szCs w:val="24"/>
          <w:lang w:val="hr-HR"/>
        </w:rPr>
        <w:t>.</w:t>
      </w:r>
      <w:r w:rsidR="002A4365" w:rsidRPr="0037034A">
        <w:rPr>
          <w:sz w:val="24"/>
          <w:szCs w:val="24"/>
          <w:lang w:val="hr-HR"/>
        </w:rPr>
        <w:t xml:space="preserve"> Stečajnog zakona </w:t>
      </w:r>
      <w:r w:rsidR="002A4365" w:rsidRPr="0037034A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</w:t>
      </w:r>
      <w:r w:rsidR="00886FF7" w:rsidRPr="0037034A">
        <w:rPr>
          <w:color w:val="000000"/>
          <w:sz w:val="24"/>
          <w:szCs w:val="24"/>
          <w:shd w:fill="FFFFFF" w:color="auto" w:val="clear"/>
          <w:lang w:val="hr-HR"/>
        </w:rPr>
        <w:t>71/15</w:t>
      </w:r>
      <w:r w:rsidR="00FE392C" w:rsidRPr="0037034A">
        <w:rPr>
          <w:color w:val="000000"/>
          <w:sz w:val="24"/>
          <w:szCs w:val="24"/>
          <w:shd w:fill="FFFFFF" w:color="auto" w:val="clear"/>
          <w:lang w:val="hr-HR"/>
        </w:rPr>
        <w:t xml:space="preserve"> – </w:t>
      </w:r>
      <w:r w:rsidR="002A4365" w:rsidRPr="0037034A">
        <w:rPr>
          <w:color w:val="000000"/>
          <w:sz w:val="24"/>
          <w:szCs w:val="24"/>
          <w:shd w:fill="FFFFFF" w:color="auto" w:val="clear"/>
          <w:lang w:val="hr-HR"/>
        </w:rPr>
        <w:t>dalje</w:t>
      </w:r>
      <w:r w:rsidR="00FE392C" w:rsidRPr="0037034A">
        <w:rPr>
          <w:color w:val="000000"/>
          <w:sz w:val="24"/>
          <w:szCs w:val="24"/>
          <w:shd w:fill="FFFFFF" w:color="auto" w:val="clear"/>
          <w:lang w:val="hr-HR"/>
        </w:rPr>
        <w:t xml:space="preserve"> u tekstu:</w:t>
      </w:r>
      <w:r w:rsidR="002A4365" w:rsidRPr="0037034A">
        <w:rPr>
          <w:color w:val="000000"/>
          <w:sz w:val="24"/>
          <w:szCs w:val="24"/>
          <w:shd w:fill="FFFFFF" w:color="auto" w:val="clear"/>
          <w:lang w:val="hr-HR"/>
        </w:rPr>
        <w:t xml:space="preserve"> SZ), sud je </w:t>
      </w:r>
      <w:r w:rsidR="000A27C0" w:rsidRPr="000A27C0">
        <w:rPr>
          <w:sz w:val="24"/>
          <w:szCs w:val="24"/>
          <w:shd w:fill="FFFFFF" w:color="auto" w:val="clear"/>
          <w:lang w:val="hr-HR"/>
        </w:rPr>
        <w:t>14. siječnja</w:t>
      </w:r>
      <w:r w:rsidR="007F3878" w:rsidRPr="000A27C0">
        <w:rPr>
          <w:sz w:val="24"/>
          <w:szCs w:val="24"/>
          <w:shd w:fill="FFFFFF" w:color="auto" w:val="clear"/>
          <w:lang w:val="hr-HR"/>
        </w:rPr>
        <w:t xml:space="preserve"> 2016</w:t>
      </w:r>
      <w:r w:rsidR="002A4365" w:rsidRPr="0037034A">
        <w:rPr>
          <w:color w:val="000000"/>
          <w:sz w:val="24"/>
          <w:szCs w:val="24"/>
          <w:shd w:fill="FFFFFF" w:color="auto" w:val="clear"/>
          <w:lang w:val="hr-HR"/>
        </w:rPr>
        <w:t>. primje</w:t>
      </w:r>
      <w:r w:rsidR="00113E4E" w:rsidRPr="0037034A">
        <w:rPr>
          <w:color w:val="000000"/>
          <w:sz w:val="24"/>
          <w:szCs w:val="24"/>
          <w:shd w:fill="FFFFFF" w:color="auto" w:val="clear"/>
          <w:lang w:val="hr-HR"/>
        </w:rPr>
        <w:t>nom čl. 430.</w:t>
      </w:r>
      <w:r w:rsidR="002A4365" w:rsidRPr="0037034A">
        <w:rPr>
          <w:color w:val="000000"/>
          <w:sz w:val="24"/>
          <w:szCs w:val="24"/>
          <w:shd w:fill="FFFFFF" w:color="auto" w:val="clear"/>
          <w:lang w:val="hr-HR"/>
        </w:rPr>
        <w:t xml:space="preserve"> SZ-a,</w:t>
      </w:r>
      <w:r w:rsidR="00491C89" w:rsidRPr="0037034A">
        <w:rPr>
          <w:sz w:val="24"/>
          <w:szCs w:val="24"/>
          <w:lang w:val="hr-HR"/>
        </w:rPr>
        <w:t xml:space="preserve"> na mrežnoj stranici e-</w:t>
      </w:r>
      <w:r w:rsidR="000779FC" w:rsidRPr="0037034A">
        <w:rPr>
          <w:sz w:val="24"/>
          <w:szCs w:val="24"/>
          <w:lang w:val="hr-HR"/>
        </w:rPr>
        <w:t>Oglasna ploča sudova objavio</w:t>
      </w:r>
      <w:r w:rsidR="00071053" w:rsidRPr="0037034A">
        <w:rPr>
          <w:sz w:val="24"/>
          <w:szCs w:val="24"/>
          <w:lang w:val="hr-HR"/>
        </w:rPr>
        <w:t xml:space="preserve"> oglas</w:t>
      </w:r>
      <w:r w:rsidR="002A4365" w:rsidRPr="0037034A">
        <w:rPr>
          <w:sz w:val="24"/>
          <w:szCs w:val="24"/>
          <w:lang w:val="hr-HR"/>
        </w:rPr>
        <w:t xml:space="preserve"> o pokretanju skraćenog stečajnog postupka</w:t>
      </w:r>
      <w:r w:rsidR="00DA1B8D" w:rsidRPr="0037034A">
        <w:rPr>
          <w:sz w:val="24"/>
          <w:szCs w:val="24"/>
          <w:lang w:val="hr-HR"/>
        </w:rPr>
        <w:t xml:space="preserve"> u kojem je</w:t>
      </w:r>
      <w:r w:rsidR="002A4365" w:rsidRPr="0037034A">
        <w:rPr>
          <w:color w:val="000000"/>
          <w:sz w:val="24"/>
          <w:szCs w:val="24"/>
          <w:lang w:val="hr-HR"/>
        </w:rPr>
        <w:t xml:space="preserve"> zatr</w:t>
      </w:r>
      <w:r w:rsidR="000779FC" w:rsidRPr="0037034A">
        <w:rPr>
          <w:color w:val="000000"/>
          <w:sz w:val="24"/>
          <w:szCs w:val="24"/>
          <w:lang w:val="hr-HR"/>
        </w:rPr>
        <w:t xml:space="preserve">ažio od </w:t>
      </w:r>
      <w:r w:rsidR="002A4365" w:rsidRPr="0037034A">
        <w:rPr>
          <w:color w:val="000000"/>
          <w:sz w:val="24"/>
          <w:szCs w:val="24"/>
          <w:lang w:val="hr-HR"/>
        </w:rPr>
        <w:t>osoba ovlaštenih za zastupanje</w:t>
      </w:r>
      <w:r w:rsidR="000779FC" w:rsidRPr="0037034A">
        <w:rPr>
          <w:color w:val="000000"/>
          <w:sz w:val="24"/>
          <w:szCs w:val="24"/>
          <w:lang w:val="hr-HR"/>
        </w:rPr>
        <w:t xml:space="preserve"> dužnika</w:t>
      </w:r>
      <w:r w:rsidR="002A4365" w:rsidRPr="0037034A">
        <w:rPr>
          <w:color w:val="000000"/>
          <w:sz w:val="24"/>
          <w:szCs w:val="24"/>
          <w:lang w:val="hr-HR"/>
        </w:rPr>
        <w:t xml:space="preserve"> da u roku od petnaest dana podnesu sudu javnobilježnički ovjerovljen prokazni</w:t>
      </w:r>
      <w:r w:rsidR="00DA1B8D" w:rsidRPr="0037034A">
        <w:rPr>
          <w:color w:val="000000"/>
          <w:sz w:val="24"/>
          <w:szCs w:val="24"/>
          <w:lang w:val="hr-HR"/>
        </w:rPr>
        <w:t xml:space="preserve"> popis imovine pravne osobe, </w:t>
      </w:r>
      <w:r w:rsidR="000779FC" w:rsidRPr="0037034A">
        <w:rPr>
          <w:color w:val="000000"/>
          <w:sz w:val="24"/>
          <w:szCs w:val="24"/>
          <w:lang w:val="hr-HR"/>
        </w:rPr>
        <w:t xml:space="preserve">te </w:t>
      </w:r>
      <w:r w:rsidR="002A4365" w:rsidRPr="0037034A">
        <w:rPr>
          <w:color w:val="000000"/>
          <w:sz w:val="24"/>
          <w:szCs w:val="24"/>
          <w:lang w:val="hr-HR"/>
        </w:rPr>
        <w:t>pozvao vjerovnike da najkasnije u roku od četrdeset pet dana od objave poziva predlože otvaranje stečajnoga postupka.</w:t>
      </w:r>
      <w:r w:rsidR="00DA1B8D" w:rsidRPr="0037034A">
        <w:rPr>
          <w:color w:val="000000"/>
          <w:sz w:val="24"/>
          <w:szCs w:val="24"/>
          <w:lang w:val="hr-HR"/>
        </w:rPr>
        <w:t xml:space="preserve"> </w:t>
      </w:r>
    </w:p>
    <w:p w:rsidRDefault="00F80AA6" w:rsidP="00491C89" w:rsidR="00F80AA6" w:rsidRPr="0037034A">
      <w:pPr>
        <w:ind w:firstLine="720"/>
        <w:jc w:val="both"/>
        <w:rPr>
          <w:color w:val="000000"/>
          <w:sz w:val="24"/>
          <w:szCs w:val="24"/>
          <w:lang w:val="hr-HR"/>
        </w:rPr>
      </w:pPr>
    </w:p>
    <w:p w:rsidRDefault="00277794" w:rsidP="00B3210D" w:rsidR="00757F39" w:rsidRPr="000A27C0">
      <w:pPr>
        <w:ind w:firstLine="720"/>
        <w:jc w:val="both"/>
        <w:rPr>
          <w:sz w:val="24"/>
          <w:szCs w:val="24"/>
          <w:lang w:val="hr-HR"/>
        </w:rPr>
      </w:pPr>
      <w:r w:rsidRPr="000A27C0">
        <w:rPr>
          <w:sz w:val="24"/>
          <w:szCs w:val="24"/>
          <w:lang w:val="hr-HR"/>
        </w:rPr>
        <w:t xml:space="preserve">Dana </w:t>
      </w:r>
      <w:r w:rsidR="000A27C0" w:rsidRPr="000A27C0">
        <w:rPr>
          <w:sz w:val="24"/>
          <w:szCs w:val="24"/>
          <w:lang w:val="hr-HR"/>
        </w:rPr>
        <w:t>09. veljače</w:t>
      </w:r>
      <w:r w:rsidR="007F3878" w:rsidRPr="000A27C0">
        <w:rPr>
          <w:sz w:val="24"/>
          <w:szCs w:val="24"/>
          <w:lang w:val="hr-HR"/>
        </w:rPr>
        <w:t xml:space="preserve"> 2016</w:t>
      </w:r>
      <w:r w:rsidR="00757F39" w:rsidRPr="000A27C0">
        <w:rPr>
          <w:sz w:val="24"/>
          <w:szCs w:val="24"/>
          <w:lang w:val="hr-HR"/>
        </w:rPr>
        <w:t xml:space="preserve">. </w:t>
      </w:r>
      <w:r w:rsidR="00732716" w:rsidRPr="000A27C0">
        <w:rPr>
          <w:sz w:val="24"/>
          <w:szCs w:val="24"/>
          <w:lang w:val="hr-HR"/>
        </w:rPr>
        <w:t xml:space="preserve">zaprimljen </w:t>
      </w:r>
      <w:r w:rsidR="00757F39" w:rsidRPr="0037034A">
        <w:rPr>
          <w:sz w:val="24"/>
          <w:szCs w:val="24"/>
          <w:lang w:val="hr-HR"/>
        </w:rPr>
        <w:t xml:space="preserve">je </w:t>
      </w:r>
      <w:r w:rsidR="00732716" w:rsidRPr="0037034A">
        <w:rPr>
          <w:sz w:val="24"/>
          <w:szCs w:val="24"/>
          <w:lang w:val="hr-HR"/>
        </w:rPr>
        <w:t>prijedlog vjerovnika</w:t>
      </w:r>
      <w:r w:rsidR="00857DA3">
        <w:rPr>
          <w:sz w:val="24"/>
          <w:szCs w:val="24"/>
          <w:lang w:val="hr-HR"/>
        </w:rPr>
        <w:t xml:space="preserve"> Republici Hrvatskoj,</w:t>
      </w:r>
      <w:r w:rsidR="00491C89" w:rsidRPr="0037034A">
        <w:rPr>
          <w:sz w:val="24"/>
          <w:szCs w:val="24"/>
          <w:lang w:val="hr-HR"/>
        </w:rPr>
        <w:t xml:space="preserve"> Ministarstvo financija, Porezna uprava Područni ured Sjeverna Hrvatska, zastupano</w:t>
      </w:r>
      <w:r w:rsidR="0037034A" w:rsidRPr="0037034A">
        <w:rPr>
          <w:sz w:val="24"/>
          <w:szCs w:val="24"/>
          <w:lang w:val="hr-HR"/>
        </w:rPr>
        <w:t>g</w:t>
      </w:r>
      <w:r w:rsidR="00491C89" w:rsidRPr="0037034A">
        <w:rPr>
          <w:sz w:val="24"/>
          <w:szCs w:val="24"/>
          <w:lang w:val="hr-HR"/>
        </w:rPr>
        <w:t xml:space="preserve"> po Županijskom državnom odvjetništvu u Varaždinu,</w:t>
      </w:r>
      <w:r w:rsidR="00732716" w:rsidRPr="0037034A">
        <w:rPr>
          <w:sz w:val="24"/>
          <w:szCs w:val="24"/>
          <w:lang w:val="hr-HR"/>
        </w:rPr>
        <w:t xml:space="preserve"> za otvaranje stečajnog postupka iz kojeg prijedloga proizlazi da vjerovnik ima tražbinu prema dužniku u </w:t>
      </w:r>
      <w:r w:rsidR="00732716" w:rsidRPr="000A27C0">
        <w:rPr>
          <w:sz w:val="24"/>
          <w:szCs w:val="24"/>
          <w:lang w:val="hr-HR"/>
        </w:rPr>
        <w:t xml:space="preserve">iznosu od </w:t>
      </w:r>
      <w:r w:rsidR="000A27C0" w:rsidRPr="000A27C0">
        <w:rPr>
          <w:sz w:val="24"/>
          <w:szCs w:val="24"/>
          <w:lang w:val="hr-HR"/>
        </w:rPr>
        <w:t>893.593,42</w:t>
      </w:r>
      <w:r w:rsidR="00732716" w:rsidRPr="000A27C0">
        <w:rPr>
          <w:sz w:val="24"/>
          <w:szCs w:val="24"/>
          <w:lang w:val="hr-HR"/>
        </w:rPr>
        <w:t xml:space="preserve"> k</w:t>
      </w:r>
      <w:r w:rsidR="00491C89" w:rsidRPr="000A27C0">
        <w:rPr>
          <w:sz w:val="24"/>
          <w:szCs w:val="24"/>
          <w:lang w:val="hr-HR"/>
        </w:rPr>
        <w:t>n</w:t>
      </w:r>
      <w:r w:rsidR="00732716" w:rsidRPr="000A27C0">
        <w:rPr>
          <w:sz w:val="24"/>
          <w:szCs w:val="24"/>
          <w:lang w:val="hr-HR"/>
        </w:rPr>
        <w:t>.</w:t>
      </w:r>
    </w:p>
    <w:p w:rsidRDefault="00F80AA6" w:rsidP="00732716" w:rsidR="00F80AA6" w:rsidRPr="0037034A">
      <w:pPr>
        <w:jc w:val="both"/>
        <w:rPr>
          <w:sz w:val="24"/>
          <w:szCs w:val="24"/>
          <w:lang w:val="hr-HR"/>
        </w:rPr>
      </w:pPr>
    </w:p>
    <w:p w:rsidRDefault="00B73F2D" w:rsidP="00E91CFA" w:rsidR="00E91CFA" w:rsidRPr="00D175C9">
      <w:pPr>
        <w:jc w:val="both"/>
        <w:rPr>
          <w:color w:val="FF0000"/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</w:r>
      <w:r w:rsidRPr="000A27C0">
        <w:rPr>
          <w:sz w:val="24"/>
          <w:szCs w:val="24"/>
          <w:lang w:val="hr-HR"/>
        </w:rPr>
        <w:t>Uvidom u stanje računa poreznog obveznika na dan</w:t>
      </w:r>
      <w:r w:rsidR="000A27C0" w:rsidRPr="000A27C0">
        <w:rPr>
          <w:sz w:val="24"/>
          <w:szCs w:val="24"/>
          <w:lang w:val="hr-HR"/>
        </w:rPr>
        <w:t xml:space="preserve"> 25.01</w:t>
      </w:r>
      <w:r w:rsidRPr="000A27C0">
        <w:rPr>
          <w:sz w:val="24"/>
          <w:szCs w:val="24"/>
          <w:lang w:val="hr-HR"/>
        </w:rPr>
        <w:t>.2016. utvrđen</w:t>
      </w:r>
      <w:r w:rsidR="00AD098D" w:rsidRPr="000A27C0">
        <w:rPr>
          <w:sz w:val="24"/>
          <w:szCs w:val="24"/>
          <w:lang w:val="hr-HR"/>
        </w:rPr>
        <w:t>o</w:t>
      </w:r>
      <w:r w:rsidRPr="000A27C0">
        <w:rPr>
          <w:sz w:val="24"/>
          <w:szCs w:val="24"/>
          <w:lang w:val="hr-HR"/>
        </w:rPr>
        <w:t xml:space="preserve"> je da dug dužnika prema </w:t>
      </w:r>
      <w:r w:rsidR="000A27C0" w:rsidRPr="000A27C0">
        <w:rPr>
          <w:sz w:val="24"/>
          <w:szCs w:val="24"/>
          <w:lang w:val="hr-HR"/>
        </w:rPr>
        <w:t>Republici Hrvatskoj</w:t>
      </w:r>
      <w:r w:rsidRPr="000A27C0">
        <w:rPr>
          <w:sz w:val="24"/>
          <w:szCs w:val="24"/>
          <w:lang w:val="hr-HR"/>
        </w:rPr>
        <w:t xml:space="preserve"> Ministarstvu financija</w:t>
      </w:r>
      <w:r w:rsidR="000A27C0" w:rsidRPr="000A27C0">
        <w:rPr>
          <w:sz w:val="24"/>
          <w:szCs w:val="24"/>
          <w:lang w:val="hr-HR"/>
        </w:rPr>
        <w:t xml:space="preserve">, Poreznoj upravi, </w:t>
      </w:r>
      <w:r w:rsidRPr="000A27C0">
        <w:rPr>
          <w:sz w:val="24"/>
          <w:szCs w:val="24"/>
          <w:lang w:val="hr-HR"/>
        </w:rPr>
        <w:t xml:space="preserve">iznosi </w:t>
      </w:r>
      <w:r w:rsidR="000A27C0" w:rsidRPr="000A27C0">
        <w:rPr>
          <w:sz w:val="24"/>
          <w:szCs w:val="24"/>
          <w:lang w:val="hr-HR"/>
        </w:rPr>
        <w:t>893.593,42</w:t>
      </w:r>
      <w:r w:rsidRPr="000A27C0">
        <w:rPr>
          <w:sz w:val="24"/>
          <w:szCs w:val="24"/>
          <w:lang w:val="hr-HR"/>
        </w:rPr>
        <w:t xml:space="preserve"> kn, a i</w:t>
      </w:r>
      <w:r w:rsidR="000A27C0" w:rsidRPr="000A27C0">
        <w:rPr>
          <w:sz w:val="24"/>
          <w:szCs w:val="24"/>
          <w:lang w:val="hr-HR"/>
        </w:rPr>
        <w:t>z priložene bilance na dan 31. prosinca 2011</w:t>
      </w:r>
      <w:r w:rsidRPr="000A27C0">
        <w:rPr>
          <w:sz w:val="24"/>
          <w:szCs w:val="24"/>
          <w:lang w:val="hr-HR"/>
        </w:rPr>
        <w:t xml:space="preserve">. proizlazi podatak o dugotrajnoj imovini dužnika u iznosu </w:t>
      </w:r>
      <w:r w:rsidR="000A27C0" w:rsidRPr="00CA0EB8">
        <w:rPr>
          <w:sz w:val="24"/>
          <w:szCs w:val="24"/>
          <w:lang w:val="hr-HR"/>
        </w:rPr>
        <w:t>od 139.697</w:t>
      </w:r>
      <w:r w:rsidR="00277794" w:rsidRPr="00CA0EB8">
        <w:rPr>
          <w:sz w:val="24"/>
          <w:szCs w:val="24"/>
          <w:lang w:val="hr-HR"/>
        </w:rPr>
        <w:t>,00</w:t>
      </w:r>
      <w:r w:rsidRPr="00CA0EB8">
        <w:rPr>
          <w:sz w:val="24"/>
          <w:szCs w:val="24"/>
          <w:lang w:val="hr-HR"/>
        </w:rPr>
        <w:t xml:space="preserve"> kn i kratkotrajnoj imovini u iznosu od </w:t>
      </w:r>
      <w:r w:rsidR="00CA0EB8" w:rsidRPr="00CA0EB8">
        <w:rPr>
          <w:sz w:val="24"/>
          <w:szCs w:val="24"/>
          <w:lang w:val="hr-HR"/>
        </w:rPr>
        <w:t>78.729</w:t>
      </w:r>
      <w:r w:rsidR="00E91CFA" w:rsidRPr="00CA0EB8">
        <w:rPr>
          <w:sz w:val="24"/>
          <w:szCs w:val="24"/>
          <w:lang w:val="hr-HR"/>
        </w:rPr>
        <w:t>,00</w:t>
      </w:r>
      <w:r w:rsidRPr="00CA0EB8">
        <w:rPr>
          <w:sz w:val="24"/>
          <w:szCs w:val="24"/>
          <w:lang w:val="hr-HR"/>
        </w:rPr>
        <w:t xml:space="preserve"> kn</w:t>
      </w:r>
      <w:r w:rsidR="00CA0EB8">
        <w:rPr>
          <w:sz w:val="24"/>
          <w:szCs w:val="24"/>
          <w:lang w:val="hr-HR"/>
        </w:rPr>
        <w:t>.</w:t>
      </w:r>
    </w:p>
    <w:p w:rsidRDefault="00F80AA6" w:rsidP="00732716" w:rsidR="00F80AA6" w:rsidRPr="0037034A">
      <w:pPr>
        <w:jc w:val="both"/>
        <w:rPr>
          <w:sz w:val="24"/>
          <w:szCs w:val="24"/>
          <w:lang w:val="hr-HR"/>
        </w:rPr>
      </w:pPr>
    </w:p>
    <w:p w:rsidRDefault="00FA597D" w:rsidP="00732716" w:rsidR="00FA597D" w:rsidRPr="0037034A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  <w:t>Obzirom na navedeno</w:t>
      </w:r>
      <w:r w:rsidR="000277ED" w:rsidRPr="0037034A">
        <w:rPr>
          <w:sz w:val="24"/>
          <w:szCs w:val="24"/>
          <w:lang w:val="hr-HR"/>
        </w:rPr>
        <w:t>,</w:t>
      </w:r>
      <w:r w:rsidRPr="0037034A">
        <w:rPr>
          <w:sz w:val="24"/>
          <w:szCs w:val="24"/>
          <w:lang w:val="hr-HR"/>
        </w:rPr>
        <w:t xml:space="preserve"> proizlazi da nisu ispunjene pretpostavke za istodobno otvaranje i zaključenje skraćenog stečajnog postupka</w:t>
      </w:r>
      <w:r w:rsidR="00491C89" w:rsidRPr="0037034A">
        <w:rPr>
          <w:sz w:val="24"/>
          <w:szCs w:val="24"/>
          <w:lang w:val="hr-HR"/>
        </w:rPr>
        <w:t xml:space="preserve">, u smislu čl. 431. </w:t>
      </w:r>
      <w:r w:rsidR="000277ED" w:rsidRPr="0037034A">
        <w:rPr>
          <w:sz w:val="24"/>
          <w:szCs w:val="24"/>
          <w:lang w:val="hr-HR"/>
        </w:rPr>
        <w:t>Stečajnog zakona</w:t>
      </w:r>
      <w:r w:rsidR="00491C89" w:rsidRPr="0037034A">
        <w:rPr>
          <w:sz w:val="24"/>
          <w:szCs w:val="24"/>
          <w:lang w:val="hr-HR"/>
        </w:rPr>
        <w:t>.</w:t>
      </w:r>
    </w:p>
    <w:p w:rsidRDefault="00F80AA6" w:rsidP="00732716" w:rsidR="00F80AA6" w:rsidRPr="0037034A">
      <w:pPr>
        <w:jc w:val="both"/>
        <w:rPr>
          <w:sz w:val="24"/>
          <w:szCs w:val="24"/>
          <w:lang w:val="hr-HR"/>
        </w:rPr>
      </w:pPr>
    </w:p>
    <w:p w:rsidRDefault="00491C89" w:rsidP="00732716" w:rsidR="00491C89" w:rsidRPr="0037034A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  <w:t>Stoga je sud temeljem članka 433. SZ-a donio rješenje o obustavi skraćen</w:t>
      </w:r>
      <w:r w:rsidR="00D175C9">
        <w:rPr>
          <w:sz w:val="24"/>
          <w:szCs w:val="24"/>
          <w:lang w:val="hr-HR"/>
        </w:rPr>
        <w:t>og stečajnog postupka i  pokrenuo prethodni postupak u skladu s čl. 433. SZ.</w:t>
      </w:r>
    </w:p>
    <w:p w:rsidRDefault="00F80AA6" w:rsidP="00732716" w:rsidR="00F80AA6" w:rsidRPr="0037034A">
      <w:pPr>
        <w:jc w:val="both"/>
        <w:rPr>
          <w:sz w:val="24"/>
          <w:szCs w:val="24"/>
          <w:lang w:val="hr-HR"/>
        </w:rPr>
      </w:pPr>
    </w:p>
    <w:p w:rsidRDefault="00FA597D" w:rsidP="00FC4A9D" w:rsidR="00A977E0" w:rsidRPr="00D175C9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</w:r>
    </w:p>
    <w:p w:rsidRDefault="00811E58" w:rsidP="00CC42F8" w:rsidR="00811E58" w:rsidRPr="000A27C0">
      <w:pPr>
        <w:jc w:val="center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 xml:space="preserve">U </w:t>
      </w:r>
      <w:r w:rsidRPr="000A27C0">
        <w:rPr>
          <w:sz w:val="24"/>
          <w:szCs w:val="24"/>
          <w:lang w:val="hr-HR"/>
        </w:rPr>
        <w:t>Vara</w:t>
      </w:r>
      <w:r w:rsidR="00A51731" w:rsidRPr="000A27C0">
        <w:rPr>
          <w:sz w:val="24"/>
          <w:szCs w:val="24"/>
          <w:lang w:val="hr-HR"/>
        </w:rPr>
        <w:t>ždinu</w:t>
      </w:r>
      <w:r w:rsidR="00216316" w:rsidRPr="000A27C0">
        <w:rPr>
          <w:sz w:val="24"/>
          <w:szCs w:val="24"/>
          <w:lang w:val="hr-HR"/>
        </w:rPr>
        <w:t>,</w:t>
      </w:r>
      <w:r w:rsidR="00A51731" w:rsidRPr="000A27C0">
        <w:rPr>
          <w:sz w:val="24"/>
          <w:szCs w:val="24"/>
          <w:lang w:val="hr-HR"/>
        </w:rPr>
        <w:t xml:space="preserve"> </w:t>
      </w:r>
      <w:r w:rsidR="000A27C0">
        <w:rPr>
          <w:sz w:val="24"/>
          <w:szCs w:val="24"/>
          <w:lang w:val="hr-HR"/>
        </w:rPr>
        <w:t>18</w:t>
      </w:r>
      <w:r w:rsidR="000A27C0" w:rsidRPr="000A27C0">
        <w:rPr>
          <w:sz w:val="24"/>
          <w:szCs w:val="24"/>
          <w:lang w:val="hr-HR"/>
        </w:rPr>
        <w:t>. kolovoza</w:t>
      </w:r>
      <w:r w:rsidR="007D28E0" w:rsidRPr="000A27C0">
        <w:rPr>
          <w:sz w:val="24"/>
          <w:szCs w:val="24"/>
          <w:lang w:val="hr-HR"/>
        </w:rPr>
        <w:t xml:space="preserve"> 2016</w:t>
      </w:r>
      <w:r w:rsidR="00354D31" w:rsidRPr="000A27C0">
        <w:rPr>
          <w:sz w:val="24"/>
          <w:szCs w:val="24"/>
          <w:lang w:val="hr-HR"/>
        </w:rPr>
        <w:t>.</w:t>
      </w:r>
      <w:r w:rsidR="00216316" w:rsidRPr="000A27C0">
        <w:rPr>
          <w:sz w:val="24"/>
          <w:szCs w:val="24"/>
          <w:lang w:val="hr-HR"/>
        </w:rPr>
        <w:t xml:space="preserve"> </w:t>
      </w:r>
    </w:p>
    <w:p w:rsidRDefault="00F077AA" w:rsidP="00FC4A9D" w:rsidR="00F077AA" w:rsidRPr="000A27C0">
      <w:pPr>
        <w:rPr>
          <w:sz w:val="24"/>
          <w:szCs w:val="24"/>
          <w:lang w:val="hr-HR"/>
        </w:rPr>
      </w:pPr>
    </w:p>
    <w:p w:rsidRDefault="00811E58" w:rsidP="003D1CF9" w:rsidR="00811E58" w:rsidRPr="0037034A">
      <w:pPr>
        <w:ind w:firstLine="720"/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="00ED0444" w:rsidRPr="0037034A">
        <w:rPr>
          <w:sz w:val="24"/>
          <w:szCs w:val="24"/>
          <w:lang w:val="hr-HR"/>
        </w:rPr>
        <w:t xml:space="preserve"> </w:t>
      </w:r>
      <w:r w:rsidRPr="0037034A">
        <w:rPr>
          <w:sz w:val="24"/>
          <w:szCs w:val="24"/>
          <w:lang w:val="hr-HR"/>
        </w:rPr>
        <w:t>SUDAC</w:t>
      </w:r>
      <w:r w:rsidR="00F80AA6" w:rsidRPr="0037034A">
        <w:rPr>
          <w:sz w:val="24"/>
          <w:szCs w:val="24"/>
          <w:lang w:val="hr-HR"/>
        </w:rPr>
        <w:t xml:space="preserve">: </w:t>
      </w:r>
    </w:p>
    <w:p w:rsidRDefault="00AA4798" w:rsidP="003D1CF9" w:rsidR="00AA4798" w:rsidRPr="0037034A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3D1CF9" w:rsidR="000F3676" w:rsidRPr="0037034A">
      <w:pPr>
        <w:ind w:firstLine="720"/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="006F13E7">
        <w:rPr>
          <w:sz w:val="24"/>
          <w:szCs w:val="24"/>
          <w:lang w:val="hr-HR"/>
        </w:rPr>
        <w:t>Ksenija Flack-Makitan</w:t>
      </w:r>
      <w:r w:rsidR="00E37EFE">
        <w:rPr>
          <w:sz w:val="24"/>
          <w:szCs w:val="24"/>
          <w:lang w:val="hr-HR"/>
        </w:rPr>
        <w:t>, v.r.</w:t>
      </w:r>
    </w:p>
    <w:p w:rsidRDefault="0080036F" w:rsidP="003D1CF9" w:rsidR="0080036F" w:rsidRPr="0037034A">
      <w:pPr>
        <w:ind w:firstLine="720"/>
        <w:jc w:val="both"/>
        <w:rPr>
          <w:sz w:val="24"/>
          <w:szCs w:val="24"/>
          <w:lang w:val="hr-HR"/>
        </w:rPr>
      </w:pPr>
    </w:p>
    <w:p w:rsidRDefault="003D1CF9" w:rsidP="003D1CF9" w:rsidR="003D1CF9">
      <w:pPr>
        <w:jc w:val="both"/>
        <w:rPr>
          <w:sz w:val="24"/>
          <w:szCs w:val="24"/>
          <w:lang w:val="hr-HR"/>
        </w:rPr>
      </w:pPr>
    </w:p>
    <w:p w:rsidRDefault="00FC4A9D" w:rsidP="003D1CF9" w:rsidR="00FC4A9D" w:rsidRPr="0037034A">
      <w:pPr>
        <w:jc w:val="both"/>
        <w:rPr>
          <w:sz w:val="24"/>
          <w:szCs w:val="24"/>
          <w:lang w:val="hr-HR"/>
        </w:rPr>
      </w:pPr>
    </w:p>
    <w:p w:rsidRDefault="00CE703E" w:rsidP="003D1CF9" w:rsidR="00811E58" w:rsidRPr="0037034A">
      <w:pPr>
        <w:ind w:firstLine="720"/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UPUTA</w:t>
      </w:r>
      <w:r w:rsidR="00811E58" w:rsidRPr="0037034A">
        <w:rPr>
          <w:sz w:val="24"/>
          <w:szCs w:val="24"/>
          <w:lang w:val="hr-HR"/>
        </w:rPr>
        <w:t xml:space="preserve"> O PRAVNOM LIJEKU </w:t>
      </w:r>
      <w:r w:rsidR="00B0521D" w:rsidRPr="0037034A">
        <w:rPr>
          <w:sz w:val="24"/>
          <w:szCs w:val="24"/>
          <w:lang w:val="hr-HR"/>
        </w:rPr>
        <w:t>:</w:t>
      </w:r>
    </w:p>
    <w:p w:rsidRDefault="00154DC1" w:rsidP="003D1CF9" w:rsidR="00154DC1" w:rsidRPr="0037034A">
      <w:pPr>
        <w:ind w:firstLine="720"/>
        <w:jc w:val="both"/>
        <w:rPr>
          <w:sz w:val="24"/>
          <w:szCs w:val="24"/>
          <w:lang w:val="hr-HR"/>
        </w:rPr>
      </w:pPr>
    </w:p>
    <w:p w:rsidRDefault="00467C98" w:rsidP="003D1CF9" w:rsidR="00467C98" w:rsidRPr="0037034A">
      <w:pPr>
        <w:ind w:firstLine="720"/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 xml:space="preserve">Protiv ovog </w:t>
      </w:r>
      <w:r w:rsidR="00CC42F8" w:rsidRPr="0037034A">
        <w:rPr>
          <w:sz w:val="24"/>
          <w:szCs w:val="24"/>
          <w:lang w:val="hr-HR"/>
        </w:rPr>
        <w:t>rješenja može se izjaviti žalba</w:t>
      </w:r>
      <w:r w:rsidRPr="0037034A">
        <w:rPr>
          <w:sz w:val="24"/>
          <w:szCs w:val="24"/>
          <w:lang w:val="hr-HR"/>
        </w:rPr>
        <w:t xml:space="preserve"> u roku od 8 dana po primitku otpravka rješenja, Visokom trgovačkom sudu Republike Hrvatske u Zagrebu. Žalba se podnosi putem ovog suda, pismeno, u tri primjerka.</w:t>
      </w:r>
    </w:p>
    <w:p w:rsidRDefault="00154DC1" w:rsidP="003D1CF9" w:rsidR="00154DC1" w:rsidRPr="0037034A">
      <w:pPr>
        <w:jc w:val="both"/>
        <w:rPr>
          <w:sz w:val="24"/>
          <w:szCs w:val="24"/>
          <w:lang w:val="hr-HR"/>
        </w:rPr>
      </w:pPr>
    </w:p>
    <w:p w:rsidRDefault="00811E58" w:rsidP="00154DC1" w:rsidR="00F80AA6" w:rsidRPr="0037034A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DNA:</w:t>
      </w:r>
      <w:r w:rsidR="00154DC1" w:rsidRPr="0037034A">
        <w:rPr>
          <w:sz w:val="24"/>
          <w:szCs w:val="24"/>
          <w:lang w:val="hr-HR"/>
        </w:rPr>
        <w:t xml:space="preserve"> </w:t>
      </w:r>
    </w:p>
    <w:p w:rsidRDefault="00F80AA6" w:rsidP="00154DC1" w:rsidR="00F80AA6" w:rsidRPr="0037034A">
      <w:pPr>
        <w:jc w:val="both"/>
        <w:rPr>
          <w:sz w:val="24"/>
          <w:szCs w:val="24"/>
          <w:lang w:val="hr-HR"/>
        </w:rPr>
      </w:pPr>
    </w:p>
    <w:p w:rsidRDefault="00154DC1" w:rsidP="00F80AA6" w:rsidR="00154DC1" w:rsidRPr="0037034A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1. P</w:t>
      </w:r>
      <w:r w:rsidR="00780706" w:rsidRPr="0037034A">
        <w:rPr>
          <w:sz w:val="24"/>
          <w:szCs w:val="24"/>
          <w:lang w:val="hr-HR"/>
        </w:rPr>
        <w:t>r</w:t>
      </w:r>
      <w:r w:rsidR="00CB250D" w:rsidRPr="0037034A">
        <w:rPr>
          <w:sz w:val="24"/>
          <w:szCs w:val="24"/>
          <w:lang w:val="hr-HR"/>
        </w:rPr>
        <w:t>edlagatelj</w:t>
      </w:r>
      <w:r w:rsidR="00F80AA6" w:rsidRPr="0037034A">
        <w:rPr>
          <w:sz w:val="24"/>
          <w:szCs w:val="24"/>
          <w:lang w:val="hr-HR"/>
        </w:rPr>
        <w:t>,</w:t>
      </w:r>
      <w:r w:rsidR="00CB250D" w:rsidRPr="0037034A">
        <w:rPr>
          <w:sz w:val="24"/>
          <w:szCs w:val="24"/>
          <w:lang w:val="hr-HR"/>
        </w:rPr>
        <w:t xml:space="preserve"> Financijska agencija, Regionalni centar Zagreb, Podružnica</w:t>
      </w:r>
      <w:r w:rsidRPr="0037034A">
        <w:rPr>
          <w:sz w:val="24"/>
          <w:szCs w:val="24"/>
          <w:lang w:val="hr-HR"/>
        </w:rPr>
        <w:t xml:space="preserve"> Varaždin,</w:t>
      </w:r>
      <w:r w:rsidR="00780706" w:rsidRPr="0037034A">
        <w:rPr>
          <w:sz w:val="24"/>
          <w:szCs w:val="24"/>
          <w:lang w:val="hr-HR"/>
        </w:rPr>
        <w:t xml:space="preserve"> </w:t>
      </w:r>
      <w:r w:rsidR="00F80AA6" w:rsidRPr="0037034A">
        <w:rPr>
          <w:sz w:val="24"/>
          <w:szCs w:val="24"/>
          <w:lang w:val="hr-HR"/>
        </w:rPr>
        <w:t xml:space="preserve">Augusta </w:t>
      </w:r>
      <w:r w:rsidRPr="0037034A">
        <w:rPr>
          <w:sz w:val="24"/>
          <w:szCs w:val="24"/>
          <w:lang w:val="hr-HR"/>
        </w:rPr>
        <w:t>Cesarca 2</w:t>
      </w:r>
      <w:r w:rsidR="000B1B9D">
        <w:rPr>
          <w:sz w:val="24"/>
          <w:szCs w:val="24"/>
          <w:lang w:val="hr-HR"/>
        </w:rPr>
        <w:t>,</w:t>
      </w:r>
    </w:p>
    <w:p w:rsidRDefault="000B1B9D" w:rsidP="00154DC1" w:rsidR="00F80AA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2. Republika Hrvatska</w:t>
      </w:r>
      <w:r w:rsidR="00F80AA6" w:rsidRPr="0037034A">
        <w:rPr>
          <w:sz w:val="24"/>
          <w:szCs w:val="24"/>
          <w:lang w:val="hr-HR"/>
        </w:rPr>
        <w:t>,</w:t>
      </w:r>
      <w:r w:rsidR="00154DC1" w:rsidRPr="0037034A">
        <w:rPr>
          <w:sz w:val="24"/>
          <w:szCs w:val="24"/>
          <w:lang w:val="hr-HR"/>
        </w:rPr>
        <w:t xml:space="preserve"> Ministarstvo financija</w:t>
      </w:r>
      <w:r w:rsidR="00F80AA6" w:rsidRPr="0037034A">
        <w:rPr>
          <w:sz w:val="24"/>
          <w:szCs w:val="24"/>
          <w:lang w:val="hr-HR"/>
        </w:rPr>
        <w:t>,</w:t>
      </w:r>
      <w:r w:rsidR="00154DC1" w:rsidRPr="0037034A">
        <w:rPr>
          <w:sz w:val="24"/>
          <w:szCs w:val="24"/>
          <w:lang w:val="hr-HR"/>
        </w:rPr>
        <w:t xml:space="preserve"> Porezna uprava</w:t>
      </w:r>
      <w:r w:rsidR="00F80AA6" w:rsidRPr="0037034A">
        <w:rPr>
          <w:sz w:val="24"/>
          <w:szCs w:val="24"/>
          <w:lang w:val="hr-HR"/>
        </w:rPr>
        <w:t>,</w:t>
      </w:r>
      <w:r w:rsidR="00154DC1" w:rsidRPr="0037034A">
        <w:rPr>
          <w:sz w:val="24"/>
          <w:szCs w:val="24"/>
          <w:lang w:val="hr-HR"/>
        </w:rPr>
        <w:t xml:space="preserve"> Područni ured Sjeverna Hrvatska, po </w:t>
      </w:r>
      <w:r w:rsidR="00FA597D" w:rsidRPr="0037034A">
        <w:rPr>
          <w:sz w:val="24"/>
          <w:szCs w:val="24"/>
          <w:lang w:val="hr-HR"/>
        </w:rPr>
        <w:t>ŽDO Varaždin</w:t>
      </w:r>
      <w:r w:rsidR="00154DC1" w:rsidRPr="0037034A">
        <w:rPr>
          <w:sz w:val="24"/>
          <w:szCs w:val="24"/>
          <w:lang w:val="hr-HR"/>
        </w:rPr>
        <w:t xml:space="preserve">, </w:t>
      </w:r>
      <w:r w:rsidR="00F80AA6" w:rsidRPr="0037034A">
        <w:rPr>
          <w:sz w:val="24"/>
          <w:szCs w:val="24"/>
          <w:lang w:val="hr-HR"/>
        </w:rPr>
        <w:t>G</w:t>
      </w:r>
      <w:r w:rsidR="00154DC1" w:rsidRPr="0037034A">
        <w:rPr>
          <w:sz w:val="24"/>
          <w:szCs w:val="24"/>
          <w:lang w:val="hr-HR"/>
        </w:rPr>
        <w:t>rađansko-upravni odjel</w:t>
      </w:r>
      <w:r>
        <w:rPr>
          <w:sz w:val="24"/>
          <w:szCs w:val="24"/>
          <w:lang w:val="hr-HR"/>
        </w:rPr>
        <w:t>, B. Radić2,</w:t>
      </w:r>
    </w:p>
    <w:p w:rsidRDefault="00FC4A9D" w:rsidP="00154DC1" w:rsidR="00FC4A9D" w:rsidRPr="0037034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3. </w:t>
      </w:r>
      <w:r w:rsidR="000A27C0" w:rsidRPr="000A27C0">
        <w:rPr>
          <w:sz w:val="24"/>
          <w:szCs w:val="24"/>
          <w:lang w:val="hr-HR"/>
        </w:rPr>
        <w:t>Ivana Crnjaković, Bjelovar, Križevačka cesta 79/B</w:t>
      </w:r>
      <w:r w:rsidR="000B1B9D">
        <w:rPr>
          <w:sz w:val="24"/>
          <w:szCs w:val="24"/>
          <w:lang w:val="hr-HR"/>
        </w:rPr>
        <w:t>,</w:t>
      </w:r>
    </w:p>
    <w:p w:rsidRDefault="00452177" w:rsidP="000A27C0" w:rsidR="000A27C0">
      <w:pPr>
        <w:rPr>
          <w:sz w:val="24"/>
          <w:szCs w:val="24"/>
          <w:lang w:val="hr-HR"/>
        </w:rPr>
      </w:pPr>
      <w:r w:rsidRPr="000A27C0">
        <w:rPr>
          <w:sz w:val="24"/>
          <w:szCs w:val="24"/>
          <w:lang w:val="hr-HR"/>
        </w:rPr>
        <w:t>4</w:t>
      </w:r>
      <w:r w:rsidR="00F80AA6" w:rsidRPr="000A27C0">
        <w:rPr>
          <w:sz w:val="24"/>
          <w:szCs w:val="24"/>
          <w:lang w:val="hr-HR"/>
        </w:rPr>
        <w:t xml:space="preserve">. </w:t>
      </w:r>
      <w:r w:rsidR="000A27C0" w:rsidRPr="000A27C0">
        <w:rPr>
          <w:sz w:val="24"/>
          <w:szCs w:val="24"/>
          <w:lang w:val="hr-HR"/>
        </w:rPr>
        <w:t>ŽIGA &amp; ŽIGA d.o.o., Đurđevac, Đure Basaričeka 45</w:t>
      </w:r>
      <w:r w:rsidR="000B1B9D">
        <w:rPr>
          <w:sz w:val="24"/>
          <w:szCs w:val="24"/>
          <w:lang w:val="hr-HR"/>
        </w:rPr>
        <w:t>,</w:t>
      </w:r>
    </w:p>
    <w:p w:rsidRDefault="007F3E62" w:rsidP="000A27C0" w:rsidR="007F3E62" w:rsidRPr="000A27C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5. e-oglasna ploča</w:t>
      </w:r>
    </w:p>
    <w:p w:rsidRDefault="00154DC1" w:rsidP="00154DC1" w:rsidR="00154DC1" w:rsidRPr="000A27C0">
      <w:pPr>
        <w:jc w:val="both"/>
        <w:rPr>
          <w:sz w:val="24"/>
          <w:szCs w:val="24"/>
          <w:lang w:val="hr-HR"/>
        </w:rPr>
      </w:pPr>
    </w:p>
    <w:p w:rsidRDefault="00FA597D" w:rsidP="00FA597D" w:rsidR="00FA597D" w:rsidRPr="0037034A">
      <w:pPr>
        <w:ind w:left="720"/>
        <w:jc w:val="both"/>
        <w:rPr>
          <w:sz w:val="24"/>
          <w:szCs w:val="24"/>
          <w:lang w:val="hr-HR"/>
        </w:rPr>
      </w:pPr>
    </w:p>
    <w:sectPr w:rsidSect="00D175C9" w:rsidR="00FA597D" w:rsidRPr="0037034A">
      <w:headerReference w:type="even" r:id="rId9"/>
      <w:headerReference w:type="default" r:id="rId10"/>
      <w:headerReference w:type="first" r:id="rId11"/>
      <w:pgSz w:code="9" w:h="16838" w:w="11906"/>
      <w:pgMar w:gutter="0" w:footer="720" w:header="720" w:left="1440" w:bottom="1276" w:right="1440" w:top="1440"/>
      <w:paperSrc w:other="1" w:first="1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397D" w:rsidR="00AD397D">
      <w:r>
        <w:separator/>
      </w:r>
    </w:p>
  </w:endnote>
  <w:endnote w:id="0" w:type="continuationSeparator">
    <w:p w:rsidRDefault="00AD397D" w:rsidR="00AD3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397D" w:rsidR="00AD397D">
      <w:r>
        <w:separator/>
      </w:r>
    </w:p>
  </w:footnote>
  <w:footnote w:id="0" w:type="continuationSeparator">
    <w:p w:rsidRDefault="00AD397D" w:rsidR="00AD39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8F0CD7" w:rsidP="00247B5B" w:rsidR="008F0CD7">
    <w:pPr>
      <w:pStyle w:val="Zaglavlje"/>
      <w:jc w:val="right"/>
    </w:pPr>
  </w:p>
  <w:p w:rsidRDefault="00D175C9" w:rsidP="00277794" w:rsidR="00277794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5</w:t>
    </w:r>
    <w:r w:rsidR="00277794">
      <w:rPr>
        <w:sz w:val="24"/>
        <w:szCs w:val="24"/>
        <w:lang w:val="hr-HR"/>
      </w:rPr>
      <w:t xml:space="preserve"> St-</w:t>
    </w:r>
    <w:r w:rsidR="000A27C0">
      <w:rPr>
        <w:color w:val="FF0000"/>
        <w:sz w:val="24"/>
        <w:szCs w:val="24"/>
        <w:lang w:val="hr-HR"/>
      </w:rPr>
      <w:t>670</w:t>
    </w:r>
    <w:r w:rsidR="001B0C4D">
      <w:rPr>
        <w:color w:val="FF0000"/>
        <w:sz w:val="24"/>
        <w:szCs w:val="24"/>
        <w:lang w:val="hr-HR"/>
      </w:rPr>
      <w:t>/15</w:t>
    </w:r>
    <w:r w:rsidR="00277794" w:rsidRPr="00D175C9">
      <w:rPr>
        <w:color w:val="FF0000"/>
        <w:sz w:val="24"/>
        <w:szCs w:val="24"/>
        <w:lang w:val="hr-HR"/>
      </w:rPr>
      <w:t>-</w:t>
    </w:r>
    <w:r w:rsidR="001B0C4D">
      <w:rPr>
        <w:color w:val="FF0000"/>
        <w:sz w:val="24"/>
        <w:szCs w:val="24"/>
        <w:lang w:val="hr-HR"/>
      </w:rPr>
      <w:t>6</w:t>
    </w:r>
  </w:p>
  <w:p w:rsidRDefault="00F80AA6" w:rsidP="00247B5B" w:rsidR="00F80AA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5C9" w:rsidRPr="00D175C9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B3210D">
      <w:rPr>
        <w:sz w:val="24"/>
        <w:szCs w:val="24"/>
        <w:lang w:val="hr-HR"/>
      </w:rPr>
      <w:t>31</w:t>
    </w:r>
    <w:r w:rsidR="00277794">
      <w:rPr>
        <w:sz w:val="24"/>
        <w:szCs w:val="24"/>
        <w:lang w:val="hr-HR"/>
      </w:rPr>
      <w:t>1/16-9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5996161C"/>
    <w:multiLevelType w:val="hybridMultilevel"/>
    <w:tmpl w:val="FE5834FA"/>
    <w:lvl w:tplc="1DEC33A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176C3"/>
    <w:rsid w:val="00023DDC"/>
    <w:rsid w:val="00024A6A"/>
    <w:rsid w:val="000260A5"/>
    <w:rsid w:val="000277ED"/>
    <w:rsid w:val="00030CA3"/>
    <w:rsid w:val="000514A0"/>
    <w:rsid w:val="00056574"/>
    <w:rsid w:val="0006143A"/>
    <w:rsid w:val="00071053"/>
    <w:rsid w:val="000779FC"/>
    <w:rsid w:val="00082CBF"/>
    <w:rsid w:val="00091790"/>
    <w:rsid w:val="00092C99"/>
    <w:rsid w:val="000A27C0"/>
    <w:rsid w:val="000A65A5"/>
    <w:rsid w:val="000B1B9D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44FF8"/>
    <w:rsid w:val="00154DC1"/>
    <w:rsid w:val="00166124"/>
    <w:rsid w:val="0017010B"/>
    <w:rsid w:val="00173336"/>
    <w:rsid w:val="00183673"/>
    <w:rsid w:val="001838E0"/>
    <w:rsid w:val="00193907"/>
    <w:rsid w:val="0019393A"/>
    <w:rsid w:val="001A7888"/>
    <w:rsid w:val="001B0C4D"/>
    <w:rsid w:val="001B30AE"/>
    <w:rsid w:val="001C3542"/>
    <w:rsid w:val="001C39F2"/>
    <w:rsid w:val="001D1981"/>
    <w:rsid w:val="001E3D4A"/>
    <w:rsid w:val="001F12CA"/>
    <w:rsid w:val="001F6492"/>
    <w:rsid w:val="00205234"/>
    <w:rsid w:val="00207775"/>
    <w:rsid w:val="00216316"/>
    <w:rsid w:val="0022683F"/>
    <w:rsid w:val="00246E6F"/>
    <w:rsid w:val="00247B5B"/>
    <w:rsid w:val="00253EC0"/>
    <w:rsid w:val="00277794"/>
    <w:rsid w:val="00283832"/>
    <w:rsid w:val="00284411"/>
    <w:rsid w:val="00286338"/>
    <w:rsid w:val="00287D3E"/>
    <w:rsid w:val="002A354C"/>
    <w:rsid w:val="002A4365"/>
    <w:rsid w:val="002A4F42"/>
    <w:rsid w:val="002B7F49"/>
    <w:rsid w:val="00313158"/>
    <w:rsid w:val="00316807"/>
    <w:rsid w:val="003428DB"/>
    <w:rsid w:val="00342FA4"/>
    <w:rsid w:val="00346999"/>
    <w:rsid w:val="00354D31"/>
    <w:rsid w:val="00363297"/>
    <w:rsid w:val="0037034A"/>
    <w:rsid w:val="0038227C"/>
    <w:rsid w:val="003849E8"/>
    <w:rsid w:val="003855BE"/>
    <w:rsid w:val="00392418"/>
    <w:rsid w:val="003B1715"/>
    <w:rsid w:val="003B686B"/>
    <w:rsid w:val="003B780C"/>
    <w:rsid w:val="003C4ADA"/>
    <w:rsid w:val="003D1CF9"/>
    <w:rsid w:val="003E4886"/>
    <w:rsid w:val="003F3D3A"/>
    <w:rsid w:val="003F5EA4"/>
    <w:rsid w:val="003F641E"/>
    <w:rsid w:val="004060C1"/>
    <w:rsid w:val="0041276C"/>
    <w:rsid w:val="00415A5D"/>
    <w:rsid w:val="00435B69"/>
    <w:rsid w:val="00436C42"/>
    <w:rsid w:val="004436AA"/>
    <w:rsid w:val="00452177"/>
    <w:rsid w:val="004530B2"/>
    <w:rsid w:val="00463159"/>
    <w:rsid w:val="00467C98"/>
    <w:rsid w:val="00474D3F"/>
    <w:rsid w:val="00477434"/>
    <w:rsid w:val="004825F3"/>
    <w:rsid w:val="00491C89"/>
    <w:rsid w:val="004B6C24"/>
    <w:rsid w:val="004B6DD6"/>
    <w:rsid w:val="004C16EC"/>
    <w:rsid w:val="004C623B"/>
    <w:rsid w:val="004E24EE"/>
    <w:rsid w:val="004E5307"/>
    <w:rsid w:val="004E5F00"/>
    <w:rsid w:val="004E5FB3"/>
    <w:rsid w:val="00500C1A"/>
    <w:rsid w:val="005036B0"/>
    <w:rsid w:val="0053050F"/>
    <w:rsid w:val="005457E5"/>
    <w:rsid w:val="00550064"/>
    <w:rsid w:val="00557F4D"/>
    <w:rsid w:val="005664A9"/>
    <w:rsid w:val="00571D95"/>
    <w:rsid w:val="00580E70"/>
    <w:rsid w:val="0059057D"/>
    <w:rsid w:val="005C5388"/>
    <w:rsid w:val="005D0F7D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424F4"/>
    <w:rsid w:val="00643F7D"/>
    <w:rsid w:val="006B1B84"/>
    <w:rsid w:val="006B46E7"/>
    <w:rsid w:val="006C04DD"/>
    <w:rsid w:val="006C4C38"/>
    <w:rsid w:val="006C5AA1"/>
    <w:rsid w:val="006E272A"/>
    <w:rsid w:val="006F09C0"/>
    <w:rsid w:val="006F13E7"/>
    <w:rsid w:val="0073136C"/>
    <w:rsid w:val="00732716"/>
    <w:rsid w:val="00742C6D"/>
    <w:rsid w:val="00744D61"/>
    <w:rsid w:val="00757F39"/>
    <w:rsid w:val="00760221"/>
    <w:rsid w:val="007614E5"/>
    <w:rsid w:val="00780706"/>
    <w:rsid w:val="00782DF6"/>
    <w:rsid w:val="00786D9C"/>
    <w:rsid w:val="007C48A8"/>
    <w:rsid w:val="007C64A4"/>
    <w:rsid w:val="007D28E0"/>
    <w:rsid w:val="007F3878"/>
    <w:rsid w:val="007F3E62"/>
    <w:rsid w:val="007F4761"/>
    <w:rsid w:val="0080036F"/>
    <w:rsid w:val="0080126C"/>
    <w:rsid w:val="00811E58"/>
    <w:rsid w:val="008172B3"/>
    <w:rsid w:val="0084095C"/>
    <w:rsid w:val="00857DA3"/>
    <w:rsid w:val="00886420"/>
    <w:rsid w:val="00886FF7"/>
    <w:rsid w:val="008A0261"/>
    <w:rsid w:val="008C7AB6"/>
    <w:rsid w:val="008D4DFF"/>
    <w:rsid w:val="008E36CD"/>
    <w:rsid w:val="008E52CA"/>
    <w:rsid w:val="008F0CD7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49D6"/>
    <w:rsid w:val="00AC09AF"/>
    <w:rsid w:val="00AC28B8"/>
    <w:rsid w:val="00AC433D"/>
    <w:rsid w:val="00AC6069"/>
    <w:rsid w:val="00AD098D"/>
    <w:rsid w:val="00AD397D"/>
    <w:rsid w:val="00AE304D"/>
    <w:rsid w:val="00AF0587"/>
    <w:rsid w:val="00AF4049"/>
    <w:rsid w:val="00B021DC"/>
    <w:rsid w:val="00B0521D"/>
    <w:rsid w:val="00B26350"/>
    <w:rsid w:val="00B3210D"/>
    <w:rsid w:val="00B33AFA"/>
    <w:rsid w:val="00B34435"/>
    <w:rsid w:val="00B40439"/>
    <w:rsid w:val="00B46745"/>
    <w:rsid w:val="00B63F4E"/>
    <w:rsid w:val="00B6763C"/>
    <w:rsid w:val="00B71164"/>
    <w:rsid w:val="00B73735"/>
    <w:rsid w:val="00B73F2D"/>
    <w:rsid w:val="00B85D61"/>
    <w:rsid w:val="00B943C2"/>
    <w:rsid w:val="00B94738"/>
    <w:rsid w:val="00BA253B"/>
    <w:rsid w:val="00BA5BE4"/>
    <w:rsid w:val="00BA7780"/>
    <w:rsid w:val="00BB0129"/>
    <w:rsid w:val="00BB4380"/>
    <w:rsid w:val="00BE3AA7"/>
    <w:rsid w:val="00BF0B90"/>
    <w:rsid w:val="00C83699"/>
    <w:rsid w:val="00C85575"/>
    <w:rsid w:val="00CA0EB8"/>
    <w:rsid w:val="00CB250D"/>
    <w:rsid w:val="00CC42F8"/>
    <w:rsid w:val="00CC533B"/>
    <w:rsid w:val="00CD1F90"/>
    <w:rsid w:val="00CD4C66"/>
    <w:rsid w:val="00CE521A"/>
    <w:rsid w:val="00CE703E"/>
    <w:rsid w:val="00CF22FE"/>
    <w:rsid w:val="00CF43E1"/>
    <w:rsid w:val="00D062DB"/>
    <w:rsid w:val="00D175C9"/>
    <w:rsid w:val="00D44618"/>
    <w:rsid w:val="00D4687C"/>
    <w:rsid w:val="00D70FAF"/>
    <w:rsid w:val="00D77F04"/>
    <w:rsid w:val="00D83760"/>
    <w:rsid w:val="00D83FC2"/>
    <w:rsid w:val="00D937B6"/>
    <w:rsid w:val="00DA1B8D"/>
    <w:rsid w:val="00DB76B8"/>
    <w:rsid w:val="00E03527"/>
    <w:rsid w:val="00E1338A"/>
    <w:rsid w:val="00E155A3"/>
    <w:rsid w:val="00E205D7"/>
    <w:rsid w:val="00E209CE"/>
    <w:rsid w:val="00E238EC"/>
    <w:rsid w:val="00E37EFE"/>
    <w:rsid w:val="00E42CC9"/>
    <w:rsid w:val="00E51286"/>
    <w:rsid w:val="00E5262F"/>
    <w:rsid w:val="00E547FE"/>
    <w:rsid w:val="00E63639"/>
    <w:rsid w:val="00E72E02"/>
    <w:rsid w:val="00E83330"/>
    <w:rsid w:val="00E845DB"/>
    <w:rsid w:val="00E91CFA"/>
    <w:rsid w:val="00EA01C0"/>
    <w:rsid w:val="00EA3CEA"/>
    <w:rsid w:val="00EC18E5"/>
    <w:rsid w:val="00ED0444"/>
    <w:rsid w:val="00EE4E3B"/>
    <w:rsid w:val="00EF005C"/>
    <w:rsid w:val="00EF49D1"/>
    <w:rsid w:val="00F06945"/>
    <w:rsid w:val="00F076BF"/>
    <w:rsid w:val="00F077AA"/>
    <w:rsid w:val="00F11925"/>
    <w:rsid w:val="00F25E99"/>
    <w:rsid w:val="00F37235"/>
    <w:rsid w:val="00F61207"/>
    <w:rsid w:val="00F739AC"/>
    <w:rsid w:val="00F80AA6"/>
    <w:rsid w:val="00F933CA"/>
    <w:rsid w:val="00F93541"/>
    <w:rsid w:val="00F97DE6"/>
    <w:rsid w:val="00FA597D"/>
    <w:rsid w:val="00FB34F8"/>
    <w:rsid w:val="00FB3E04"/>
    <w:rsid w:val="00FC4A9D"/>
    <w:rsid w:val="00FC4CDF"/>
    <w:rsid w:val="00FD03F6"/>
    <w:rsid w:val="00FD2ED5"/>
    <w:rsid w:val="00FD6C1B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54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7F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7FE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7F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7F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54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7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7FE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7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7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3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St-670/2015</izvorni_sadrzaj>
    <derivirana_varijabla naziv="DomainObject.Predmet.OznakaBroj_1">St-670/2015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ŽIGA &amp; ŽIGA trgovina i ugostiteljstvo d.o.o.</izvorni_sadrzaj>
    <derivirana_varijabla naziv="DomainObject.Predmet.ProtustrankaFormated_1">  ŽIGA &amp; ŽIGA trgovina i ugostiteljstvo d.o.o.</derivirana_varijabla>
  </DomainObject.Predmet.ProtustrankaFormated>
  <DomainObject.Predmet.ProtustrankaFormatedOIB>
    <izvorni_sadrzaj>  ŽIGA &amp; ŽIGA trgovina i ugostiteljstvo d.o.o., OIB 98960052908</izvorni_sadrzaj>
    <derivirana_varijabla naziv="DomainObject.Predmet.ProtustrankaFormatedOIB_1">  ŽIGA &amp; ŽIGA trgovina i ugostiteljstvo d.o.o., OIB 98960052908</derivirana_varijabla>
  </DomainObject.Predmet.ProtustrankaFormatedOIB>
  <DomainObject.Predmet.ProtustrankaFormatedWithAdress>
    <izvorni_sadrzaj> ŽIGA &amp; ŽIGA trgovina i ugostiteljstvo d.o.o., Đure Basaričeka 45, 48350 Đurđevac</izvorni_sadrzaj>
    <derivirana_varijabla naziv="DomainObject.Predmet.ProtustrankaFormatedWithAdress_1"> ŽIGA &amp; ŽIGA trgovina i ugostiteljstvo d.o.o., Đure Basaričeka 45, 48350 Đurđevac</derivirana_varijabla>
  </DomainObject.Predmet.ProtustrankaFormatedWithAdress>
  <DomainObject.Predmet.ProtustrankaFormatedWithAdressOIB>
    <izvorni_sadrzaj> ŽIGA &amp; ŽIGA trgovina i ugostiteljstvo d.o.o., OIB 98960052908, Đure Basaričeka 45, 48350 Đurđevac</izvorni_sadrzaj>
    <derivirana_varijabla naziv="DomainObject.Predmet.ProtustrankaFormatedWithAdressOIB_1"> ŽIGA &amp; ŽIGA trgovina i ugostiteljstvo d.o.o., OIB 98960052908, Đure Basaričeka 45, 48350 Đurđevac</derivirana_varijabla>
  </DomainObject.Predmet.ProtustrankaFormatedWithAdressOIB>
  <DomainObject.Predmet.ProtustrankaWithAdress>
    <izvorni_sadrzaj>ŽIGA &amp; ŽIGA trgovina i ugostiteljstvo d.o.o. Đure Basaričeka 45, 48350 Đurđevac</izvorni_sadrzaj>
    <derivirana_varijabla naziv="DomainObject.Predmet.ProtustrankaWithAdress_1">ŽIGA &amp; ŽIGA trgovina i ugostiteljstvo d.o.o. Đure Basaričeka 45, 48350 Đurđevac</derivirana_varijabla>
  </DomainObject.Predmet.ProtustrankaWithAdress>
  <DomainObject.Predmet.ProtustrankaWithAdressOIB>
    <izvorni_sadrzaj>ŽIGA &amp; ŽIGA trgovina i ugostiteljstvo d.o.o., OIB 98960052908, Đure Basaričeka 45, 48350 Đurđevac</izvorni_sadrzaj>
    <derivirana_varijabla naziv="DomainObject.Predmet.ProtustrankaWithAdressOIB_1">ŽIGA &amp; ŽIGA trgovina i ugostiteljstvo d.o.o., OIB 98960052908, Đure Basaričeka 45, 48350 Đurđevac</derivirana_varijabla>
  </DomainObject.Predmet.ProtustrankaWithAdressOIB>
  <DomainObject.Predmet.ProtustrankaNazivFormated>
    <izvorni_sadrzaj>ŽIGA &amp; ŽIGA trgovina i ugostiteljstvo d.o.o.</izvorni_sadrzaj>
    <derivirana_varijabla naziv="DomainObject.Predmet.ProtustrankaNazivFormated_1">ŽIGA &amp; ŽIGA trgovina i ugostiteljstvo d.o.o.</derivirana_varijabla>
  </DomainObject.Predmet.ProtustrankaNazivFormated>
  <DomainObject.Predmet.ProtustrankaNazivFormatedOIB>
    <izvorni_sadrzaj>ŽIGA &amp; ŽIGA trgovina i ugostiteljstvo d.o.o., OIB 98960052908</izvorni_sadrzaj>
    <derivirana_varijabla naziv="DomainObject.Predmet.ProtustrankaNazivFormatedOIB_1">ŽIGA &amp; ŽIGA trgovina i ugostiteljstvo d.o.o., OIB 98960052908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488935.00</izvorni_sadrzaj>
    <derivirana_varijabla naziv="DomainObject.Predmet.TrenutnaVrijednost_1">488935.00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ŽIGA &amp; ŽIGA trgovina i ugostiteljstvo d.o.o.</item>
    </izvorni_sadrzaj>
    <derivirana_varijabla naziv="DomainObject.Predmet.ProtuStrankaListFormated_1">
      <item>ŽIGA &amp; ŽIGA trgovina i ugostiteljstvo d.o.o.</item>
    </derivirana_varijabla>
  </DomainObject.Predmet.ProtuStrankaListFormated>
  <DomainObject.Predmet.ProtuStrankaListFormatedOIB>
    <izvorni_sadrzaj>
      <item>ŽIGA &amp; ŽIGA trgovina i ugostiteljstvo d.o.o., OIB 98960052908</item>
    </izvorni_sadrzaj>
    <derivirana_varijabla naziv="DomainObject.Predmet.ProtuStrankaListFormatedOIB_1">
      <item>ŽIGA &amp; ŽIGA trgovina i ugostiteljstvo d.o.o., OIB 98960052908</item>
    </derivirana_varijabla>
  </DomainObject.Predmet.ProtuStrankaListFormatedOIB>
  <DomainObject.Predmet.ProtuStrankaListFormatedWithAdress>
    <izvorni_sadrzaj>
      <item>ŽIGA &amp; ŽIGA trgovina i ugostiteljstvo d.o.o., Đure Basaričeka 45, 48350 Đurđevac</item>
    </izvorni_sadrzaj>
    <derivirana_varijabla naziv="DomainObject.Predmet.ProtuStrankaListFormatedWithAdress_1">
      <item>ŽIGA &amp; ŽIGA trgovina i ugostiteljstvo d.o.o., Đure Basaričeka 45, 48350 Đurđevac</item>
    </derivirana_varijabla>
  </DomainObject.Predmet.ProtuStrankaListFormatedWithAdress>
  <DomainObject.Predmet.ProtuStrankaListFormatedWithAdressOIB>
    <izvorni_sadrzaj>
      <item>ŽIGA &amp; ŽIGA trgovina i ugostiteljstvo d.o.o., OIB 98960052908, Đure Basaričeka 45, 48350 Đurđevac</item>
    </izvorni_sadrzaj>
    <derivirana_varijabla naziv="DomainObject.Predmet.ProtuStrankaListFormatedWithAdressOIB_1">
      <item>ŽIGA &amp; ŽIGA trgovina i ugostiteljstvo d.o.o., OIB 98960052908, Đure Basaričeka 45, 48350 Đurđevac</item>
    </derivirana_varijabla>
  </DomainObject.Predmet.ProtuStrankaListFormatedWithAdressOIB>
  <DomainObject.Predmet.ProtuStrankaListNazivFormated>
    <izvorni_sadrzaj>
      <item>ŽIGA &amp; ŽIGA trgovina i ugostiteljstvo d.o.o.</item>
    </izvorni_sadrzaj>
    <derivirana_varijabla naziv="DomainObject.Predmet.ProtuStrankaListNazivFormated_1">
      <item>ŽIGA &amp; ŽIGA trgovina i ugostiteljstvo d.o.o.</item>
    </derivirana_varijabla>
  </DomainObject.Predmet.ProtuStrankaListNazivFormated>
  <DomainObject.Predmet.ProtuStrankaListNazivFormatedOIB>
    <izvorni_sadrzaj>
      <item>ŽIGA &amp; ŽIGA trgovina i ugostiteljstvo d.o.o., OIB 98960052908</item>
    </izvorni_sadrzaj>
    <derivirana_varijabla naziv="DomainObject.Predmet.ProtuStrankaListNazivFormatedOIB_1">
      <item>ŽIGA &amp; ŽIGA trgovina i ugostiteljstvo d.o.o., OIB 98960052908</item>
    </derivirana_varijabla>
  </DomainObject.Predmet.ProtuStrankaListNazivFormatedOIB>
  <DomainObject.Predmet.OstaliListFormated>
    <izvorni_sadrzaj>
      <item>E-oglasna ploča</item>
      <item>Sudski registar, Trgovački sud u Varaždinu</item>
      <item>Porezna uprava Varaždin</item>
      <item>Županijsko državno odvjetništvo u Varaždinu</item>
    </izvorni_sadrzaj>
    <derivirana_varijabla naziv="DomainObject.Predmet.OstaliListFormated_1">
      <item>E-oglasna ploča</item>
      <item>Sudski registar, Trgovački sud u Varaždinu</item>
      <item>Porezna uprava Varaždin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Porezna uprava Varaždin</item>
      <item>Županijsko državno odvjetništvo u Varaždinu</item>
    </izvorni_sadrzaj>
    <derivirana_varijabla naziv="DomainObject.Predmet.OstaliListFormatedOIB_1">
      <item>E-oglasna ploča</item>
      <item>Sudski registar, Trgovački sud u Varaždinu</item>
      <item>Porezna uprava Varaždin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Porezna uprava Varaždin</item>
      <item>Županijsko državno odvjetništvo u Varaždinu</item>
    </izvorni_sadrzaj>
    <derivirana_varijabla naziv="DomainObject.Predmet.OstaliListFormatedWithAdress_1">
      <item>E-oglasna ploča</item>
      <item>Sudski registar, Trgovački sud u Varaždinu</item>
      <item>Porezna uprava Varaždin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Porezna uprava Varaždin</item>
      <item>Županijsko državno odvjetništvo u Varaždinu</item>
    </izvorni_sadrzaj>
    <derivirana_varijabla naziv="DomainObject.Predmet.OstaliListFormatedWithAdressOIB_1">
      <item>E-oglasna ploča</item>
      <item>Sudski registar, Trgovački sud u Varaždinu</item>
      <item>Porezna uprava Varaždin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Porezna uprava Varaždin</item>
      <item>Županijsko državno odvjetništvo u Varaždinu</item>
    </izvorni_sadrzaj>
    <derivirana_varijabla naziv="DomainObject.Predmet.OstaliListNazivFormated_1">
      <item>E-oglasna ploča</item>
      <item>Sudski registar, Trgovački sud u Varaždinu</item>
      <item>Porezna uprava Varaždin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Porezna uprava Varaždin</item>
      <item>Županijsko državno odvjetništvo u Varaždinu</item>
    </izvorni_sadrzaj>
    <derivirana_varijabla naziv="DomainObject.Predmet.OstaliListNazivFormatedOIB_1">
      <item>E-oglasna ploča</item>
      <item>Sudski registar, Trgovački sud u Varaždinu</item>
      <item>Porezna uprava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ŽIGA &amp; ŽIGA trgovina i ugostiteljstvo d.o.o.</izvorni_sadrzaj>
    <derivirana_varijabla naziv="DomainObject.Predmet.ProtustrankaIDrugi_1">ŽIGA &amp; ŽIGA trgovina i ugostiteljstvo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ŽIGA &amp; ŽIGA trgovina i ugostiteljstvo d.o.o., OIB 98960052908, Đure Basaričeka 45, 48350 Đurđevac</izvorni_sadrzaj>
    <derivirana_varijabla naziv="DomainObject.Predmet.ProtustrankaIDrugiAdressOIB_1">ŽIGA &amp; ŽIGA trgovina i ugostiteljstvo d.o.o., OIB 98960052908, Đure Basaričeka 45,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ŽIGA &amp; ŽIGA trgovina i ugostiteljstvo d.o.o.</item>
      <item>E-oglasna ploča</item>
      <item>Sudski registar, Trgovački sud u Varaždinu</item>
      <item>Porezna uprava Varaždin</item>
      <item>Županijsko državno odvjetništvo u Varaždinu</item>
    </izvorni_sadrzaj>
    <derivirana_varijabla naziv="DomainObject.Predmet.SudioniciListNaziv_1">
      <item>Financijska agencija</item>
      <item>ŽIGA &amp; ŽIGA trgovina i ugostiteljstvo d.o.o.</item>
      <item>E-oglasna ploča</item>
      <item>Sudski registar, Trgovački sud u Varaždinu</item>
      <item>Porezna uprava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ŽIGA &amp; ŽIGA trgovina i ugostiteljstvo d.o.o., OIB 98960052908, Đure Basaričeka 45,48350 Đurđevac</item>
      <item>E-oglasna ploča</item>
      <item>Sudski registar, Trgovački sud u Varaždinu</item>
      <item>Porezna uprava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ŽIGA &amp; ŽIGA trgovina i ugostiteljstvo d.o.o., OIB 98960052908, Đure Basaričeka 45,48350 Đurđevac</item>
      <item>E-oglasna ploča</item>
      <item>Sudski registar, Trgovački sud u Varaždinu</item>
      <item>Porezna uprava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98960052908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98960052908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576</properties:Words>
  <properties:Characters>3238</properties:Characters>
  <properties:Lines>93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2016-08-18T10:03:00Z</dcterms:created>
  <dc:creator>VOTA NĂO Ŕ REGIONALIZAÇĂO! SIM AO REFORÇO DO MUNICIPALISMO!</dc:creator>
  <dc:description>A REGIONALIZAÇĂO É UM ERRO COLOSSAL!</dc:description>
  <cp:lastModifiedBy>Karolina Brlek</cp:lastModifiedBy>
  <cp:lastPrinted>2016-08-18T10:03:00Z</cp:lastPrinted>
  <dcterms:modified xmlns:xsi="http://www.w3.org/2001/XMLSchema-instance" xsi:type="dcterms:W3CDTF">2016-08-18T10:05:00Z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