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984f" w14:paraId="341984f" w:rsidRDefault="00222DFC" w:rsidP="00222DFC" w:rsidR="00222DFC">
      <w:pPr>
        <w:jc w:val="right"/>
        <w15:collapsed w:val="false"/>
      </w:pPr>
      <w:bookmarkStart w:name="_GoBack" w:id="0"/>
      <w:bookmarkEnd w:id="0"/>
      <w:r w:rsidRPr="00611CA8">
        <w:t>Broj: 6 St-</w:t>
      </w:r>
      <w:r w:rsidR="00A12982">
        <w:t>13/15-</w:t>
      </w:r>
      <w:r w:rsidR="009C1D7F">
        <w:t>92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B20F4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57CD" w:rsidP="00033E82" w:rsidR="00A157CD" w:rsidRPr="00F60AC7"/>
    <w:p w:rsidRDefault="000B2B4C" w:rsidP="00033E82" w:rsidR="00033E82" w:rsidRPr="00F60AC7">
      <w:pPr>
        <w:jc w:val="center"/>
        <w:rPr>
          <w:b/>
        </w:rPr>
      </w:pPr>
      <w:r>
        <w:rPr>
          <w:b/>
        </w:rPr>
        <w:t>REPUBLIKA HRVATSKA</w:t>
      </w: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A12982">
        <w:t>stečajnoj sutkinji Nadi Roso</w:t>
      </w:r>
      <w:r w:rsidRPr="00F60AC7">
        <w:t xml:space="preserve">, u stečajnom postupku </w:t>
      </w:r>
      <w:r w:rsidR="00222DFC">
        <w:t xml:space="preserve">nad dužnikom </w:t>
      </w:r>
      <w:r w:rsidR="00222DFC" w:rsidRPr="0077064C">
        <w:rPr>
          <w:b/>
        </w:rPr>
        <w:t xml:space="preserve">A-G DINAS d.o.o. za obradu drveta, usluge i trgovinu "u stečaju", </w:t>
      </w:r>
      <w:proofErr w:type="spellStart"/>
      <w:r w:rsidR="00222DFC" w:rsidRPr="0077064C">
        <w:rPr>
          <w:b/>
        </w:rPr>
        <w:t>Beljevina</w:t>
      </w:r>
      <w:proofErr w:type="spellEnd"/>
      <w:r w:rsidR="00222DFC" w:rsidRPr="0077064C">
        <w:rPr>
          <w:b/>
        </w:rPr>
        <w:t xml:space="preserve">, </w:t>
      </w:r>
      <w:proofErr w:type="spellStart"/>
      <w:r w:rsidR="00222DFC" w:rsidRPr="0077064C">
        <w:rPr>
          <w:b/>
        </w:rPr>
        <w:t>Lj</w:t>
      </w:r>
      <w:proofErr w:type="spellEnd"/>
      <w:r w:rsidR="00222DFC" w:rsidRPr="0077064C">
        <w:rPr>
          <w:b/>
        </w:rPr>
        <w:t>. Gaja 27, OIB: 80794569722, MBS: 050026145</w:t>
      </w:r>
      <w:r w:rsidR="000B2B4C">
        <w:rPr>
          <w:b/>
        </w:rPr>
        <w:t>,</w:t>
      </w:r>
      <w:r w:rsidR="00D94E25" w:rsidRPr="00F60AC7">
        <w:t xml:space="preserve"> dana </w:t>
      </w:r>
      <w:r w:rsidR="009C1D7F">
        <w:t>5. rujna</w:t>
      </w:r>
      <w:r w:rsidR="00F36856">
        <w:t xml:space="preserve"> 2016. g.,</w:t>
      </w:r>
    </w:p>
    <w:p w:rsidRDefault="00B20F47" w:rsidP="00033E82" w:rsidR="00B20F47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 xml:space="preserve">z a k </w:t>
      </w:r>
      <w:proofErr w:type="spellStart"/>
      <w:r w:rsidRPr="00F60AC7">
        <w:rPr>
          <w:b/>
        </w:rPr>
        <w:t>lj</w:t>
      </w:r>
      <w:proofErr w:type="spellEnd"/>
      <w:r w:rsidRPr="00F60AC7">
        <w:rPr>
          <w:b/>
        </w:rPr>
        <w:t xml:space="preserve"> u č i o  j e</w:t>
      </w:r>
    </w:p>
    <w:p w:rsidRDefault="00033E82" w:rsidP="00033E82" w:rsidR="00033E82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9C1D7F">
        <w:rPr>
          <w:b/>
        </w:rPr>
        <w:t>šesta</w:t>
      </w:r>
      <w:r w:rsidRPr="00F60AC7">
        <w:t xml:space="preserve"> 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222DFC" w:rsidRPr="0077064C">
        <w:rPr>
          <w:b/>
        </w:rPr>
        <w:t xml:space="preserve">A-G DINAS d.o.o. za obradu drveta, usluge i trgovinu "u stečaju", </w:t>
      </w:r>
      <w:proofErr w:type="spellStart"/>
      <w:r w:rsidR="00222DFC" w:rsidRPr="0077064C">
        <w:rPr>
          <w:b/>
        </w:rPr>
        <w:t>Beljevina</w:t>
      </w:r>
      <w:proofErr w:type="spellEnd"/>
      <w:r w:rsidR="00222DFC" w:rsidRPr="0077064C">
        <w:rPr>
          <w:b/>
        </w:rPr>
        <w:t xml:space="preserve">, </w:t>
      </w:r>
      <w:proofErr w:type="spellStart"/>
      <w:r w:rsidR="00222DFC" w:rsidRPr="0077064C">
        <w:rPr>
          <w:b/>
        </w:rPr>
        <w:t>Lj</w:t>
      </w:r>
      <w:proofErr w:type="spellEnd"/>
      <w:r w:rsidR="00222DFC" w:rsidRPr="0077064C">
        <w:rPr>
          <w:b/>
        </w:rPr>
        <w:t>. Gaja 27, OIB: 80794569722, MBS: 050026145</w:t>
      </w:r>
      <w:r w:rsidR="00F107A2">
        <w:rPr>
          <w:b/>
        </w:rPr>
        <w:t xml:space="preserve">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D80EE2" w:rsidP="00D80EE2" w:rsidR="00D80EE2">
      <w:pPr>
        <w:numPr>
          <w:ilvl w:val="0"/>
          <w:numId w:val="12"/>
        </w:numPr>
        <w:suppressAutoHyphens/>
        <w:spacing w:lineRule="atLeast" w:line="100"/>
        <w:jc w:val="left"/>
      </w:pPr>
      <w:r w:rsidRPr="00C56ECE">
        <w:t xml:space="preserve">upisana u zk.ul.1047 </w:t>
      </w:r>
      <w:proofErr w:type="spellStart"/>
      <w:r w:rsidRPr="00C56ECE">
        <w:t>k.o</w:t>
      </w:r>
      <w:proofErr w:type="spellEnd"/>
      <w:r w:rsidRPr="00C56ECE">
        <w:t xml:space="preserve"> Đurđenovac    Općinski sud u Osijeku  Zemljišnoknjižni odjel </w:t>
      </w:r>
      <w:r>
        <w:t xml:space="preserve">Našice </w:t>
      </w:r>
    </w:p>
    <w:p w:rsidRDefault="00D80EE2" w:rsidP="00D80EE2" w:rsidR="00D80EE2" w:rsidRPr="00C56ECE">
      <w:pPr>
        <w:suppressAutoHyphens/>
        <w:spacing w:lineRule="atLeast" w:line="100"/>
        <w:ind w:left="720"/>
        <w:jc w:val="left"/>
      </w:pPr>
      <w:r w:rsidRPr="00C56ECE">
        <w:t xml:space="preserve">- kč.br.1175/18 voćnjak i rezervoar Trg </w:t>
      </w:r>
      <w:proofErr w:type="spellStart"/>
      <w:r w:rsidRPr="00C56ECE">
        <w:t>N.Š</w:t>
      </w:r>
      <w:proofErr w:type="spellEnd"/>
      <w:r w:rsidRPr="00C56ECE">
        <w:t>. Zrinskog 5759 m2</w:t>
      </w:r>
    </w:p>
    <w:p w:rsidRDefault="00D80EE2" w:rsidP="00D80EE2" w:rsidR="00D80EE2" w:rsidRPr="00C56ECE">
      <w:pPr>
        <w:ind w:left="720"/>
      </w:pPr>
      <w:r w:rsidRPr="00C56ECE">
        <w:t xml:space="preserve">- kč.br.1175/19 voćnjak Trg </w:t>
      </w:r>
      <w:proofErr w:type="spellStart"/>
      <w:r w:rsidRPr="00C56ECE">
        <w:t>N.Š</w:t>
      </w:r>
      <w:proofErr w:type="spellEnd"/>
      <w:r w:rsidRPr="00C56ECE">
        <w:t>. Zrinskog 4486 m2</w:t>
      </w:r>
    </w:p>
    <w:p w:rsidRDefault="00D80EE2" w:rsidP="00D80EE2" w:rsidR="00D80EE2" w:rsidRPr="00C56ECE">
      <w:pPr>
        <w:ind w:left="720"/>
      </w:pPr>
      <w:r w:rsidRPr="00C56ECE">
        <w:t xml:space="preserve">- kč.br.1175/21 put Trg </w:t>
      </w:r>
      <w:proofErr w:type="spellStart"/>
      <w:r w:rsidRPr="00C56ECE">
        <w:t>N.Š</w:t>
      </w:r>
      <w:proofErr w:type="spellEnd"/>
      <w:r w:rsidRPr="00C56ECE">
        <w:t>. Zrinskog 2802 m2</w:t>
      </w:r>
    </w:p>
    <w:p w:rsidRDefault="00D80EE2" w:rsidP="00D80EE2" w:rsidR="00D80EE2" w:rsidRPr="00C56ECE">
      <w:pPr>
        <w:ind w:hanging="709" w:left="709"/>
        <w:rPr>
          <w:b/>
        </w:rPr>
      </w:pPr>
      <w:r w:rsidRPr="00C56ECE">
        <w:rPr>
          <w:b/>
        </w:rPr>
        <w:t xml:space="preserve">           Prodaja nekretnina  pod br. 1 kao cjelina po početnoj cijeni od  137.570,31 kn</w:t>
      </w: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</w:pPr>
      <w:r w:rsidRPr="00C56ECE">
        <w:t xml:space="preserve">upisana u zk.ul.1047 </w:t>
      </w:r>
      <w:proofErr w:type="spellStart"/>
      <w:r w:rsidRPr="00C56ECE">
        <w:t>k.o</w:t>
      </w:r>
      <w:proofErr w:type="spellEnd"/>
      <w:r w:rsidRPr="00C56ECE">
        <w:t xml:space="preserve"> Đurđenovac  Općinski sud u Osijeku  Zemljišnoknjižni odjel Našice  kč.br.1175/22 put Trg </w:t>
      </w:r>
      <w:proofErr w:type="spellStart"/>
      <w:r w:rsidRPr="00C56ECE">
        <w:t>N.Š</w:t>
      </w:r>
      <w:proofErr w:type="spellEnd"/>
      <w:r w:rsidRPr="00C56ECE">
        <w:t xml:space="preserve">. Zrinskog   2165 m2                                                                         </w:t>
      </w: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</w:pPr>
      <w:r w:rsidRPr="00C56ECE">
        <w:t xml:space="preserve">upisana u zk.ul.1181 </w:t>
      </w:r>
      <w:proofErr w:type="spellStart"/>
      <w:r w:rsidRPr="00C56ECE">
        <w:t>k.o</w:t>
      </w:r>
      <w:proofErr w:type="spellEnd"/>
      <w:r w:rsidRPr="00C56ECE">
        <w:t xml:space="preserve"> Đurđenovac Općinski sud u Osijeku  Zemljišnoknjižni odjel Našice  kč.br.1175/14  2  zgrade,</w:t>
      </w:r>
      <w:proofErr w:type="spellStart"/>
      <w:r w:rsidRPr="00C56ECE">
        <w:t>ekon.dvorište</w:t>
      </w:r>
      <w:proofErr w:type="spellEnd"/>
      <w:r w:rsidRPr="00C56ECE">
        <w:t xml:space="preserve">  Trg </w:t>
      </w:r>
      <w:proofErr w:type="spellStart"/>
      <w:r w:rsidRPr="00C56ECE">
        <w:t>N.Š</w:t>
      </w:r>
      <w:proofErr w:type="spellEnd"/>
      <w:r w:rsidRPr="00C56ECE">
        <w:t>. Zrinskog 5400 m2</w:t>
      </w: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</w:pPr>
      <w:r w:rsidRPr="00C56ECE">
        <w:t xml:space="preserve">upisana u zk.ul.1181 </w:t>
      </w:r>
      <w:proofErr w:type="spellStart"/>
      <w:r w:rsidRPr="00C56ECE">
        <w:t>k.o</w:t>
      </w:r>
      <w:proofErr w:type="spellEnd"/>
      <w:r w:rsidRPr="00C56ECE">
        <w:t xml:space="preserve"> Đurđenovac  Općinski sud u Osijeku  Zemljišnoknjižni odjel Našice    kč.br.1175/15  2  zgrade,</w:t>
      </w:r>
      <w:proofErr w:type="spellStart"/>
      <w:r w:rsidRPr="00C56ECE">
        <w:t>ekon.dvorište</w:t>
      </w:r>
      <w:proofErr w:type="spellEnd"/>
      <w:r w:rsidRPr="00C56ECE">
        <w:t xml:space="preserve">  Trg </w:t>
      </w:r>
      <w:proofErr w:type="spellStart"/>
      <w:r w:rsidRPr="00C56ECE">
        <w:t>N.Š</w:t>
      </w:r>
      <w:proofErr w:type="spellEnd"/>
      <w:r w:rsidRPr="00C56ECE">
        <w:t xml:space="preserve">. Zrinskog 15379 m2                                                     </w:t>
      </w:r>
    </w:p>
    <w:p w:rsidRDefault="00D80EE2" w:rsidP="00D80EE2" w:rsidR="00D80EE2" w:rsidRPr="00C56ECE">
      <w:pPr>
        <w:ind w:hanging="349" w:left="709"/>
        <w:rPr>
          <w:b/>
        </w:rPr>
      </w:pPr>
      <w:r w:rsidRPr="00C56ECE">
        <w:rPr>
          <w:b/>
        </w:rPr>
        <w:t xml:space="preserve">      Prodaja nekretnina pod br. 2, 3 i 4 kao cjelina po početnoj cijeni od  686.730,52 kn</w:t>
      </w:r>
    </w:p>
    <w:p w:rsidRDefault="00D80EE2" w:rsidP="00D80EE2" w:rsidR="00D80EE2" w:rsidRPr="00C56ECE">
      <w:pPr>
        <w:pStyle w:val="Odlomakpopisa"/>
        <w:numPr>
          <w:ilvl w:val="0"/>
          <w:numId w:val="12"/>
        </w:numPr>
        <w:suppressAutoHyphens/>
        <w:spacing w:lineRule="atLeast" w:line="100"/>
        <w:contextualSpacing w:val="false"/>
        <w:jc w:val="left"/>
        <w:rPr>
          <w:b/>
        </w:rPr>
      </w:pPr>
      <w:r w:rsidRPr="00C56ECE">
        <w:t xml:space="preserve">upisana u zk.ul.1047 </w:t>
      </w:r>
      <w:proofErr w:type="spellStart"/>
      <w:r w:rsidRPr="00C56ECE">
        <w:t>k.o</w:t>
      </w:r>
      <w:proofErr w:type="spellEnd"/>
      <w:r w:rsidRPr="00C56ECE">
        <w:t xml:space="preserve"> Đurđenovac  Općinski sud u Osijeku  Zemljišnoknjižni odjel Našice  kč.br.1175/24  put Trg </w:t>
      </w:r>
      <w:proofErr w:type="spellStart"/>
      <w:r w:rsidRPr="00C56ECE">
        <w:t>N.Š</w:t>
      </w:r>
      <w:proofErr w:type="spellEnd"/>
      <w:r w:rsidRPr="00C56ECE">
        <w:t xml:space="preserve">. Zrinskog 334 m2  </w:t>
      </w:r>
      <w:r w:rsidRPr="00C56ECE">
        <w:rPr>
          <w:b/>
        </w:rPr>
        <w:t>početna cijena : 15.188,37 kn</w:t>
      </w:r>
    </w:p>
    <w:p w:rsidRDefault="00D80EE2" w:rsidP="00D80EE2" w:rsidR="00D80EE2" w:rsidRPr="00C56ECE">
      <w:pPr>
        <w:pStyle w:val="Odlomakpopisa"/>
        <w:numPr>
          <w:ilvl w:val="0"/>
          <w:numId w:val="12"/>
        </w:numPr>
        <w:suppressAutoHyphens/>
        <w:spacing w:lineRule="atLeast" w:line="100"/>
        <w:contextualSpacing w:val="false"/>
        <w:jc w:val="left"/>
      </w:pPr>
      <w:r w:rsidRPr="00C56ECE">
        <w:t>upisana u zk.ul</w:t>
      </w:r>
      <w:r w:rsidRPr="00C56ECE">
        <w:rPr>
          <w:b/>
        </w:rPr>
        <w:t>.</w:t>
      </w:r>
      <w:r w:rsidRPr="00C56ECE">
        <w:t xml:space="preserve">1333 </w:t>
      </w:r>
      <w:proofErr w:type="spellStart"/>
      <w:r w:rsidRPr="00C56ECE">
        <w:t>k</w:t>
      </w:r>
      <w:r w:rsidRPr="00C56ECE">
        <w:rPr>
          <w:b/>
        </w:rPr>
        <w:t>.</w:t>
      </w:r>
      <w:r w:rsidRPr="00C56ECE">
        <w:t>o</w:t>
      </w:r>
      <w:proofErr w:type="spellEnd"/>
      <w:r w:rsidRPr="00C56ECE">
        <w:t xml:space="preserve"> Đurđenovac  Općinski sud u Osijeku  Zemljišnoknjižni odjel Našice  kč.br.1177/13  ekonomsko dvorište Trg </w:t>
      </w:r>
      <w:proofErr w:type="spellStart"/>
      <w:r w:rsidRPr="00C56ECE">
        <w:t>N.Š</w:t>
      </w:r>
      <w:proofErr w:type="spellEnd"/>
      <w:r w:rsidRPr="00C56ECE">
        <w:t>. Zrinskog 5192 m2</w:t>
      </w: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</w:pPr>
      <w:r w:rsidRPr="00C56ECE">
        <w:t xml:space="preserve">upisana u zk.ul.1333 </w:t>
      </w:r>
      <w:proofErr w:type="spellStart"/>
      <w:r w:rsidRPr="00C56ECE">
        <w:t>k.o</w:t>
      </w:r>
      <w:proofErr w:type="spellEnd"/>
      <w:r w:rsidRPr="00C56ECE">
        <w:t xml:space="preserve"> Đurđenovac  Općinski sud u Osijeku  Zemljišnoknjižni odjel Našice  kč.br.1177/14  ekonomsko dvorište Trg </w:t>
      </w:r>
      <w:proofErr w:type="spellStart"/>
      <w:r w:rsidRPr="00C56ECE">
        <w:t>N.Š</w:t>
      </w:r>
      <w:proofErr w:type="spellEnd"/>
      <w:r w:rsidRPr="00C56ECE">
        <w:t>. Zrinskog 6575 m2</w:t>
      </w: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</w:pPr>
      <w:r w:rsidRPr="00C56ECE">
        <w:t xml:space="preserve">upisana u zk.ul.1333 </w:t>
      </w:r>
      <w:proofErr w:type="spellStart"/>
      <w:r w:rsidRPr="00C56ECE">
        <w:t>k.o</w:t>
      </w:r>
      <w:proofErr w:type="spellEnd"/>
      <w:r w:rsidRPr="00C56ECE">
        <w:t xml:space="preserve"> Đurđenovac  Općinski sud u Osijeku  Zemljišnoknjižni odjel Našice  kč.br.1177/15  ekonomsko dvorište Trg </w:t>
      </w:r>
      <w:proofErr w:type="spellStart"/>
      <w:r w:rsidRPr="00C56ECE">
        <w:t>N.Š</w:t>
      </w:r>
      <w:proofErr w:type="spellEnd"/>
      <w:r w:rsidRPr="00C56ECE">
        <w:t>. Zrinskog 8671 m2</w:t>
      </w:r>
    </w:p>
    <w:p w:rsidRDefault="00D80EE2" w:rsidP="00D80EE2" w:rsidR="00D80EE2">
      <w:pPr>
        <w:numPr>
          <w:ilvl w:val="0"/>
          <w:numId w:val="12"/>
        </w:numPr>
        <w:suppressAutoHyphens/>
        <w:spacing w:lineRule="atLeast" w:line="100"/>
        <w:jc w:val="left"/>
      </w:pPr>
      <w:r w:rsidRPr="00C56ECE">
        <w:t xml:space="preserve">upisana u zk.ul.1333 </w:t>
      </w:r>
      <w:proofErr w:type="spellStart"/>
      <w:r w:rsidRPr="00C56ECE">
        <w:t>k.o</w:t>
      </w:r>
      <w:proofErr w:type="spellEnd"/>
      <w:r w:rsidRPr="00C56ECE">
        <w:t xml:space="preserve"> Đurđenovac Općinski sud u Osijeku  Zemljišnoknjižni odjel Našice  kč.br.1177/23  put  Trg </w:t>
      </w:r>
      <w:proofErr w:type="spellStart"/>
      <w:r w:rsidRPr="00C56ECE">
        <w:t>N.Š</w:t>
      </w:r>
      <w:proofErr w:type="spellEnd"/>
      <w:r w:rsidRPr="00C56ECE">
        <w:t>. Zrinskog 1481 m2</w:t>
      </w:r>
    </w:p>
    <w:p w:rsidRDefault="00D80EE2" w:rsidP="00D80EE2" w:rsidR="00D80EE2">
      <w:pPr>
        <w:suppressAutoHyphens/>
        <w:spacing w:lineRule="atLeast" w:line="100"/>
        <w:ind w:left="720"/>
        <w:jc w:val="left"/>
      </w:pPr>
    </w:p>
    <w:p w:rsidRDefault="00D80EE2" w:rsidP="00D80EE2" w:rsidR="00D80EE2">
      <w:pPr>
        <w:suppressAutoHyphens/>
        <w:spacing w:lineRule="atLeast" w:line="100"/>
        <w:ind w:left="720"/>
        <w:jc w:val="left"/>
      </w:pPr>
    </w:p>
    <w:p w:rsidRDefault="00D80EE2" w:rsidP="00D80EE2" w:rsidR="00D80EE2">
      <w:pPr>
        <w:jc w:val="right"/>
      </w:pPr>
      <w:r w:rsidRPr="00611CA8">
        <w:lastRenderedPageBreak/>
        <w:t>Broj: 6 St-</w:t>
      </w:r>
      <w:r>
        <w:t>13/15-92</w:t>
      </w:r>
    </w:p>
    <w:p w:rsidRDefault="00D80EE2" w:rsidP="00D80EE2" w:rsidR="00D80EE2" w:rsidRPr="00C56ECE">
      <w:pPr>
        <w:suppressAutoHyphens/>
        <w:spacing w:lineRule="atLeast" w:line="100"/>
        <w:ind w:left="720"/>
        <w:jc w:val="left"/>
      </w:pP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</w:pPr>
      <w:r w:rsidRPr="00C56ECE">
        <w:t xml:space="preserve">upisana u zk.ul.1224 </w:t>
      </w:r>
      <w:proofErr w:type="spellStart"/>
      <w:r w:rsidRPr="00C56ECE">
        <w:t>k.o</w:t>
      </w:r>
      <w:proofErr w:type="spellEnd"/>
      <w:r w:rsidRPr="00C56ECE">
        <w:t xml:space="preserve"> Đurđenovac Općinski sud u Osijeku  Zemljišnoknjižni odjel Našice  kč.br.1177/16    11 zgrada i </w:t>
      </w:r>
      <w:proofErr w:type="spellStart"/>
      <w:r w:rsidRPr="00C56ECE">
        <w:t>ekon.dvor</w:t>
      </w:r>
      <w:proofErr w:type="spellEnd"/>
      <w:r w:rsidRPr="00C56ECE">
        <w:t xml:space="preserve">. Trg </w:t>
      </w:r>
      <w:proofErr w:type="spellStart"/>
      <w:r w:rsidRPr="00C56ECE">
        <w:t>N.Š</w:t>
      </w:r>
      <w:proofErr w:type="spellEnd"/>
      <w:r w:rsidRPr="00C56ECE">
        <w:t xml:space="preserve">. Zrinskog  50867 m2, </w:t>
      </w:r>
      <w:proofErr w:type="spellStart"/>
      <w:r w:rsidRPr="00C56ECE">
        <w:t>pripis</w:t>
      </w:r>
      <w:proofErr w:type="spellEnd"/>
      <w:r w:rsidRPr="00C56ECE">
        <w:t xml:space="preserve"> iz uloška 1174</w:t>
      </w:r>
    </w:p>
    <w:p w:rsidRDefault="00D80EE2" w:rsidP="00D80EE2" w:rsidR="00D80EE2" w:rsidRPr="00C56ECE">
      <w:pPr>
        <w:ind w:hanging="709" w:left="709"/>
        <w:rPr>
          <w:b/>
        </w:rPr>
      </w:pPr>
      <w:r w:rsidRPr="00C56ECE">
        <w:t xml:space="preserve">           </w:t>
      </w:r>
      <w:r w:rsidRPr="00C56ECE">
        <w:rPr>
          <w:b/>
        </w:rPr>
        <w:t>Prodaja nekretnina pod br. 6, 7, 8, 9 i 10  kao cjelina po početnoj cijeni od   4.482.740,32 kn</w:t>
      </w: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</w:pPr>
      <w:r w:rsidRPr="00C56ECE">
        <w:t xml:space="preserve">upisana u zk.ul.1333 </w:t>
      </w:r>
      <w:proofErr w:type="spellStart"/>
      <w:r w:rsidRPr="00C56ECE">
        <w:t>k.o</w:t>
      </w:r>
      <w:proofErr w:type="spellEnd"/>
      <w:r w:rsidRPr="00C56ECE">
        <w:t xml:space="preserve"> Đurđenovac Općinski sud u Osijeku  Zemljišnoknjižni odjel Našice                                                                                                                      - kč.br.1177/17   3 zgrade i </w:t>
      </w:r>
      <w:proofErr w:type="spellStart"/>
      <w:r w:rsidRPr="00C56ECE">
        <w:t>ekon.dvorište</w:t>
      </w:r>
      <w:proofErr w:type="spellEnd"/>
      <w:r w:rsidRPr="00C56ECE">
        <w:t xml:space="preserve">  Trg </w:t>
      </w:r>
      <w:proofErr w:type="spellStart"/>
      <w:r w:rsidRPr="00C56ECE">
        <w:t>N.Š</w:t>
      </w:r>
      <w:proofErr w:type="spellEnd"/>
      <w:r w:rsidRPr="00C56ECE">
        <w:t>. Zrinskog 3861 m2</w:t>
      </w:r>
    </w:p>
    <w:p w:rsidRDefault="00D80EE2" w:rsidP="00D80EE2" w:rsidR="00D80EE2" w:rsidRPr="00C56ECE">
      <w:pPr>
        <w:ind w:left="720"/>
      </w:pPr>
      <w:r w:rsidRPr="00C56ECE">
        <w:t xml:space="preserve">- kč.br.1177/25  put Trg </w:t>
      </w:r>
      <w:proofErr w:type="spellStart"/>
      <w:r w:rsidRPr="00C56ECE">
        <w:t>N.Š</w:t>
      </w:r>
      <w:proofErr w:type="spellEnd"/>
      <w:r w:rsidRPr="00C56ECE">
        <w:t>. Zrinskog 4038 m2</w:t>
      </w:r>
    </w:p>
    <w:p w:rsidRDefault="00D80EE2" w:rsidP="00D80EE2" w:rsidR="00D80EE2" w:rsidRPr="00C56ECE">
      <w:pPr>
        <w:ind w:hanging="851" w:left="851"/>
      </w:pPr>
      <w:r w:rsidRPr="00C56ECE">
        <w:rPr>
          <w:b/>
        </w:rPr>
        <w:t xml:space="preserve">            Prodaja nekretnina pod br. 11  kao cjelina po početnoj cijeni od  769.223,16 kn</w:t>
      </w:r>
      <w:r w:rsidRPr="00C56ECE">
        <w:t xml:space="preserve">          </w:t>
      </w: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</w:pPr>
      <w:r w:rsidRPr="00C56ECE">
        <w:t xml:space="preserve">upisana u zk.ul.1326 </w:t>
      </w:r>
      <w:proofErr w:type="spellStart"/>
      <w:r w:rsidRPr="00C56ECE">
        <w:t>k.o</w:t>
      </w:r>
      <w:proofErr w:type="spellEnd"/>
      <w:r w:rsidRPr="00C56ECE">
        <w:t xml:space="preserve"> Đurđenovac Općinski sud u Osijeku  Zemljišnoknjižni odjel Našice  kč.br.1175/1  upravna zgrada, dvorište Trg </w:t>
      </w:r>
      <w:proofErr w:type="spellStart"/>
      <w:r w:rsidRPr="00C56ECE">
        <w:t>N.Š</w:t>
      </w:r>
      <w:proofErr w:type="spellEnd"/>
      <w:r w:rsidRPr="00C56ECE">
        <w:t xml:space="preserve">. Zrinskog 4000 m2, dvorište trg </w:t>
      </w:r>
      <w:proofErr w:type="spellStart"/>
      <w:r w:rsidRPr="00C56ECE">
        <w:t>N.Š</w:t>
      </w:r>
      <w:proofErr w:type="spellEnd"/>
      <w:r w:rsidRPr="00C56ECE">
        <w:t xml:space="preserve">. Zrinskog 3560,m2, upravna zgrada trg </w:t>
      </w:r>
      <w:proofErr w:type="spellStart"/>
      <w:r w:rsidRPr="00C56ECE">
        <w:t>N.Š</w:t>
      </w:r>
      <w:proofErr w:type="spellEnd"/>
      <w:r w:rsidRPr="00C56ECE">
        <w:t>. Zrinskog 440 m2</w:t>
      </w: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</w:pPr>
      <w:r w:rsidRPr="00C56ECE">
        <w:t xml:space="preserve">upisana u zk.ul.1326 </w:t>
      </w:r>
      <w:proofErr w:type="spellStart"/>
      <w:r w:rsidRPr="00C56ECE">
        <w:t>k.o</w:t>
      </w:r>
      <w:proofErr w:type="spellEnd"/>
      <w:r w:rsidRPr="00C56ECE">
        <w:t xml:space="preserve"> Đurđenovac Općinski sud u Osijeku  Zemljišnoknjižni odjel Našice  kč.br.1177/1    zgrada,</w:t>
      </w:r>
      <w:proofErr w:type="spellStart"/>
      <w:r w:rsidRPr="00C56ECE">
        <w:t>ekon.dvorište</w:t>
      </w:r>
      <w:proofErr w:type="spellEnd"/>
      <w:r w:rsidRPr="00C56ECE">
        <w:t xml:space="preserve">  Trg </w:t>
      </w:r>
      <w:proofErr w:type="spellStart"/>
      <w:r w:rsidRPr="00C56ECE">
        <w:t>N.Š</w:t>
      </w:r>
      <w:proofErr w:type="spellEnd"/>
      <w:r w:rsidRPr="00C56ECE">
        <w:t>. Zrinskog 1632 m2</w:t>
      </w:r>
    </w:p>
    <w:p w:rsidRDefault="00D80EE2" w:rsidP="00D80EE2" w:rsidR="00D80EE2" w:rsidRPr="00C56ECE">
      <w:pPr>
        <w:ind w:hanging="349" w:left="709"/>
        <w:rPr>
          <w:b/>
        </w:rPr>
      </w:pPr>
      <w:r w:rsidRPr="00C56ECE">
        <w:t xml:space="preserve">     </w:t>
      </w:r>
      <w:r w:rsidRPr="00C56ECE">
        <w:rPr>
          <w:b/>
        </w:rPr>
        <w:t>Prodaja nekretnina pod br. 12 i 13  kao cjelina po početnoj cijeni od  557.273,69 kn</w:t>
      </w: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  <w:rPr>
          <w:b/>
        </w:rPr>
      </w:pPr>
      <w:r w:rsidRPr="00C56ECE">
        <w:t xml:space="preserve">upisana u zk.ul.1326 </w:t>
      </w:r>
      <w:proofErr w:type="spellStart"/>
      <w:r w:rsidRPr="00C56ECE">
        <w:t>k.o</w:t>
      </w:r>
      <w:proofErr w:type="spellEnd"/>
      <w:r w:rsidRPr="00C56ECE">
        <w:t xml:space="preserve"> Đurđenovac  Općinski sud u Osijeku  Zemljišnoknjižni odjel Našice  kč.br.1177/4    zgrada,</w:t>
      </w:r>
      <w:proofErr w:type="spellStart"/>
      <w:r w:rsidRPr="00C56ECE">
        <w:t>ekon.dvorište</w:t>
      </w:r>
      <w:proofErr w:type="spellEnd"/>
      <w:r w:rsidRPr="00C56ECE">
        <w:t xml:space="preserve">  Trg </w:t>
      </w:r>
      <w:proofErr w:type="spellStart"/>
      <w:r w:rsidRPr="00C56ECE">
        <w:t>N.Š</w:t>
      </w:r>
      <w:proofErr w:type="spellEnd"/>
      <w:r w:rsidRPr="00C56ECE">
        <w:t xml:space="preserve">. Zrinskog 5115 m2 </w:t>
      </w:r>
      <w:r w:rsidRPr="00C56ECE">
        <w:rPr>
          <w:b/>
        </w:rPr>
        <w:t>početna cijena  1.722.400,00 kn</w:t>
      </w: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  <w:rPr>
          <w:b/>
        </w:rPr>
      </w:pPr>
      <w:r w:rsidRPr="00C56ECE">
        <w:t xml:space="preserve">upisana u zk.ul.1326 </w:t>
      </w:r>
      <w:proofErr w:type="spellStart"/>
      <w:r w:rsidRPr="00C56ECE">
        <w:t>k.o</w:t>
      </w:r>
      <w:proofErr w:type="spellEnd"/>
      <w:r w:rsidRPr="00C56ECE">
        <w:t xml:space="preserve"> Đurđenovac Općinski sud u Osijeku  Zemljišnoknjižni odjel Našice    kč.br.1177/18    </w:t>
      </w:r>
      <w:proofErr w:type="spellStart"/>
      <w:r w:rsidRPr="00C56ECE">
        <w:t>ekon.dvorište</w:t>
      </w:r>
      <w:proofErr w:type="spellEnd"/>
      <w:r w:rsidRPr="00C56ECE">
        <w:t xml:space="preserve">  Trg </w:t>
      </w:r>
      <w:proofErr w:type="spellStart"/>
      <w:r w:rsidRPr="00C56ECE">
        <w:t>N.Š</w:t>
      </w:r>
      <w:proofErr w:type="spellEnd"/>
      <w:r w:rsidRPr="00C56ECE">
        <w:t xml:space="preserve">. Zrinskog 4631 m2 , </w:t>
      </w:r>
      <w:r w:rsidRPr="00C56ECE">
        <w:rPr>
          <w:b/>
        </w:rPr>
        <w:t>početna cijena  201.567,02</w:t>
      </w: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  <w:rPr>
          <w:b/>
        </w:rPr>
      </w:pPr>
      <w:r w:rsidRPr="00C56ECE">
        <w:t xml:space="preserve">upisana u zk.ul.1326 </w:t>
      </w:r>
      <w:proofErr w:type="spellStart"/>
      <w:r w:rsidRPr="00C56ECE">
        <w:t>k.o</w:t>
      </w:r>
      <w:proofErr w:type="spellEnd"/>
      <w:r w:rsidRPr="00C56ECE">
        <w:t xml:space="preserve"> Đurđenovac  Općinski sud u Osijeku  Zemljišnoknjižni odjel Našice  kč.br.1177/19   </w:t>
      </w:r>
      <w:proofErr w:type="spellStart"/>
      <w:r w:rsidRPr="00C56ECE">
        <w:t>ekon.dvorište</w:t>
      </w:r>
      <w:proofErr w:type="spellEnd"/>
      <w:r w:rsidRPr="00C56ECE">
        <w:t xml:space="preserve">  Trg </w:t>
      </w:r>
      <w:proofErr w:type="spellStart"/>
      <w:r w:rsidRPr="00C56ECE">
        <w:t>N.Š</w:t>
      </w:r>
      <w:proofErr w:type="spellEnd"/>
      <w:r w:rsidRPr="00C56ECE">
        <w:t xml:space="preserve">. Zrinskog 4055 m2 </w:t>
      </w:r>
      <w:r w:rsidRPr="00C56ECE">
        <w:rPr>
          <w:b/>
        </w:rPr>
        <w:t>početna cijena  177.408,00 kn</w:t>
      </w: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  <w:rPr>
          <w:b/>
        </w:rPr>
      </w:pPr>
      <w:r w:rsidRPr="00C56ECE">
        <w:t xml:space="preserve">upisana u zk.ul.1326 </w:t>
      </w:r>
      <w:proofErr w:type="spellStart"/>
      <w:r w:rsidRPr="00C56ECE">
        <w:t>k.o</w:t>
      </w:r>
      <w:proofErr w:type="spellEnd"/>
      <w:r w:rsidRPr="00C56ECE">
        <w:t xml:space="preserve"> Đurđenovac Općinski sud u Osijeku  Zemljišnoknjižni odjel Našice  kč.br.1177/20    </w:t>
      </w:r>
      <w:proofErr w:type="spellStart"/>
      <w:r w:rsidRPr="00C56ECE">
        <w:t>ekon.dvorište</w:t>
      </w:r>
      <w:proofErr w:type="spellEnd"/>
      <w:r w:rsidRPr="00C56ECE">
        <w:t xml:space="preserve">  Trg </w:t>
      </w:r>
      <w:proofErr w:type="spellStart"/>
      <w:r w:rsidRPr="00C56ECE">
        <w:t>N.Š</w:t>
      </w:r>
      <w:proofErr w:type="spellEnd"/>
      <w:r w:rsidRPr="00C56ECE">
        <w:t xml:space="preserve">. Zrinskog 3164 m2 </w:t>
      </w:r>
      <w:r w:rsidRPr="00C56ECE">
        <w:rPr>
          <w:b/>
        </w:rPr>
        <w:t>početna cijena  138.978,92 kn</w:t>
      </w:r>
    </w:p>
    <w:p w:rsidRDefault="00D80EE2" w:rsidP="00D80EE2" w:rsidR="00D80EE2" w:rsidRPr="00C56ECE">
      <w:pPr>
        <w:numPr>
          <w:ilvl w:val="0"/>
          <w:numId w:val="12"/>
        </w:numPr>
        <w:suppressAutoHyphens/>
        <w:spacing w:lineRule="atLeast" w:line="100"/>
        <w:jc w:val="left"/>
      </w:pPr>
      <w:r w:rsidRPr="00C56ECE">
        <w:t xml:space="preserve">upisana u zk.ul.1174 </w:t>
      </w:r>
      <w:proofErr w:type="spellStart"/>
      <w:r w:rsidRPr="00C56ECE">
        <w:t>k.o</w:t>
      </w:r>
      <w:proofErr w:type="spellEnd"/>
      <w:r w:rsidRPr="00C56ECE">
        <w:t xml:space="preserve"> Đurđenovac  Općinski sud u Osijeku  Zemljišnoknjižni odjel Našice                                                                                                                         -kč.br.1175/11  3 zgrade i </w:t>
      </w:r>
      <w:proofErr w:type="spellStart"/>
      <w:r w:rsidRPr="00C56ECE">
        <w:t>ekon.dvor</w:t>
      </w:r>
      <w:proofErr w:type="spellEnd"/>
      <w:r w:rsidRPr="00C56ECE">
        <w:t xml:space="preserve"> Trg </w:t>
      </w:r>
      <w:proofErr w:type="spellStart"/>
      <w:r w:rsidRPr="00C56ECE">
        <w:t>N.Š</w:t>
      </w:r>
      <w:proofErr w:type="spellEnd"/>
      <w:r w:rsidRPr="00C56ECE">
        <w:t xml:space="preserve">. Zrinskog 17383 m2 </w:t>
      </w:r>
    </w:p>
    <w:p w:rsidRDefault="00D80EE2" w:rsidP="00D80EE2" w:rsidR="00D80EE2" w:rsidRPr="00C56ECE">
      <w:pPr>
        <w:ind w:left="720"/>
      </w:pPr>
      <w:r w:rsidRPr="00C56ECE">
        <w:t xml:space="preserve">-kč.br.1175/12 trafostanica Trg </w:t>
      </w:r>
      <w:proofErr w:type="spellStart"/>
      <w:r w:rsidRPr="00C56ECE">
        <w:t>N.Š</w:t>
      </w:r>
      <w:proofErr w:type="spellEnd"/>
      <w:r w:rsidRPr="00C56ECE">
        <w:t>. Zrinskog 51 m2</w:t>
      </w:r>
    </w:p>
    <w:p w:rsidRDefault="00D80EE2" w:rsidP="00D80EE2" w:rsidR="00D80EE2" w:rsidRPr="00C56ECE">
      <w:pPr>
        <w:ind w:left="720"/>
      </w:pPr>
      <w:r w:rsidRPr="00C56ECE">
        <w:t xml:space="preserve">-kč.br.1175/13  3 zgrade i </w:t>
      </w:r>
      <w:proofErr w:type="spellStart"/>
      <w:r w:rsidRPr="00C56ECE">
        <w:t>ekon.dvor</w:t>
      </w:r>
      <w:proofErr w:type="spellEnd"/>
      <w:r w:rsidRPr="00C56ECE">
        <w:t xml:space="preserve"> Trg </w:t>
      </w:r>
      <w:proofErr w:type="spellStart"/>
      <w:r w:rsidRPr="00C56ECE">
        <w:t>N.Š</w:t>
      </w:r>
      <w:proofErr w:type="spellEnd"/>
      <w:r w:rsidRPr="00C56ECE">
        <w:t>. Zrinskog  4678 m2</w:t>
      </w:r>
    </w:p>
    <w:p w:rsidRDefault="00D80EE2" w:rsidP="00D80EE2" w:rsidR="00D80EE2" w:rsidRPr="00C56ECE">
      <w:pPr>
        <w:ind w:left="720"/>
      </w:pPr>
      <w:r w:rsidRPr="00C56ECE">
        <w:t xml:space="preserve">-kč.br.1175/16   trafostanica  Trg </w:t>
      </w:r>
      <w:proofErr w:type="spellStart"/>
      <w:r w:rsidRPr="00C56ECE">
        <w:t>N.Š</w:t>
      </w:r>
      <w:proofErr w:type="spellEnd"/>
      <w:r w:rsidRPr="00C56ECE">
        <w:t>. Zrinskog 101  m2</w:t>
      </w:r>
    </w:p>
    <w:p w:rsidRDefault="00D80EE2" w:rsidP="00D80EE2" w:rsidR="00D80EE2" w:rsidRPr="00C56ECE">
      <w:pPr>
        <w:ind w:hanging="851" w:left="851"/>
      </w:pPr>
      <w:r w:rsidRPr="00C56ECE">
        <w:t xml:space="preserve">      </w:t>
      </w:r>
      <w:r w:rsidRPr="00C56ECE">
        <w:rPr>
          <w:b/>
        </w:rPr>
        <w:t>19.</w:t>
      </w:r>
      <w:r w:rsidRPr="00C56ECE">
        <w:t xml:space="preserve"> upisana u zk.ul.br. 1327 k.o. Đurđenovac Općinski sud u Osijeku  Zemljišnoknjižni odjel Našice  </w:t>
      </w:r>
    </w:p>
    <w:p w:rsidRDefault="00D80EE2" w:rsidP="00D80EE2" w:rsidR="00D80EE2" w:rsidRPr="00C56ECE">
      <w:pPr>
        <w:ind w:left="720"/>
      </w:pPr>
      <w:r w:rsidRPr="00C56ECE">
        <w:t xml:space="preserve">-kč.br.1177/6  7  zgrada i </w:t>
      </w:r>
      <w:proofErr w:type="spellStart"/>
      <w:r w:rsidRPr="00C56ECE">
        <w:t>ekon.dvor</w:t>
      </w:r>
      <w:proofErr w:type="spellEnd"/>
      <w:r w:rsidRPr="00C56ECE">
        <w:t xml:space="preserve"> Trg </w:t>
      </w:r>
      <w:proofErr w:type="spellStart"/>
      <w:r w:rsidRPr="00C56ECE">
        <w:t>N.Š</w:t>
      </w:r>
      <w:proofErr w:type="spellEnd"/>
      <w:r w:rsidRPr="00C56ECE">
        <w:t>. Zrinskog 17443 m2</w:t>
      </w:r>
    </w:p>
    <w:p w:rsidRDefault="00D80EE2" w:rsidP="00D80EE2" w:rsidR="00D80EE2" w:rsidRPr="00C56ECE">
      <w:pPr>
        <w:ind w:left="720"/>
      </w:pPr>
      <w:r w:rsidRPr="00C56ECE">
        <w:t xml:space="preserve">-kč.br.1177/7  2 zgrade i </w:t>
      </w:r>
      <w:proofErr w:type="spellStart"/>
      <w:r w:rsidRPr="00C56ECE">
        <w:t>ekon.dvor</w:t>
      </w:r>
      <w:proofErr w:type="spellEnd"/>
      <w:r w:rsidRPr="00C56ECE">
        <w:t xml:space="preserve"> Trg </w:t>
      </w:r>
      <w:proofErr w:type="spellStart"/>
      <w:r w:rsidRPr="00C56ECE">
        <w:t>N.Š</w:t>
      </w:r>
      <w:proofErr w:type="spellEnd"/>
      <w:r w:rsidRPr="00C56ECE">
        <w:t xml:space="preserve">. Zrinskog 3060 m2                         -kč.br.1177/9   zgrada i </w:t>
      </w:r>
      <w:proofErr w:type="spellStart"/>
      <w:r w:rsidRPr="00C56ECE">
        <w:t>ekon.dvor</w:t>
      </w:r>
      <w:proofErr w:type="spellEnd"/>
      <w:r w:rsidRPr="00C56ECE">
        <w:t xml:space="preserve"> Trg </w:t>
      </w:r>
      <w:proofErr w:type="spellStart"/>
      <w:r w:rsidRPr="00C56ECE">
        <w:t>N.Š</w:t>
      </w:r>
      <w:proofErr w:type="spellEnd"/>
      <w:r w:rsidRPr="00C56ECE">
        <w:t>. Zrinskog 2135 m2</w:t>
      </w:r>
    </w:p>
    <w:p w:rsidRDefault="00D80EE2" w:rsidP="00D80EE2" w:rsidR="00D80EE2" w:rsidRPr="00C56ECE">
      <w:r w:rsidRPr="00C56ECE">
        <w:t xml:space="preserve">           -kč.br.1177/10  9 zgrada i </w:t>
      </w:r>
      <w:proofErr w:type="spellStart"/>
      <w:r w:rsidRPr="00C56ECE">
        <w:t>ekon.dvor</w:t>
      </w:r>
      <w:proofErr w:type="spellEnd"/>
      <w:r w:rsidRPr="00C56ECE">
        <w:t xml:space="preserve"> Trg </w:t>
      </w:r>
      <w:proofErr w:type="spellStart"/>
      <w:r w:rsidRPr="00C56ECE">
        <w:t>N.Š</w:t>
      </w:r>
      <w:proofErr w:type="spellEnd"/>
      <w:r w:rsidRPr="00C56ECE">
        <w:t>. Zrinskog 16233 m2</w:t>
      </w:r>
    </w:p>
    <w:p w:rsidRDefault="00D80EE2" w:rsidP="00D80EE2" w:rsidR="00D80EE2" w:rsidRPr="00C56ECE">
      <w:r w:rsidRPr="00C56ECE">
        <w:t xml:space="preserve">           -kč.br.1177/11  4 zgrade i </w:t>
      </w:r>
      <w:proofErr w:type="spellStart"/>
      <w:r w:rsidRPr="00C56ECE">
        <w:t>ekon.dvor</w:t>
      </w:r>
      <w:proofErr w:type="spellEnd"/>
      <w:r w:rsidRPr="00C56ECE">
        <w:t xml:space="preserve"> Trg </w:t>
      </w:r>
      <w:proofErr w:type="spellStart"/>
      <w:r w:rsidRPr="00C56ECE">
        <w:t>N.Š</w:t>
      </w:r>
      <w:proofErr w:type="spellEnd"/>
      <w:r w:rsidRPr="00C56ECE">
        <w:t>. Zrinskog 2741 m2</w:t>
      </w:r>
    </w:p>
    <w:p w:rsidRDefault="00D80EE2" w:rsidP="00D80EE2" w:rsidR="00D80EE2" w:rsidRPr="00C56ECE">
      <w:pPr>
        <w:ind w:hanging="349" w:left="709"/>
        <w:rPr>
          <w:b/>
        </w:rPr>
      </w:pPr>
      <w:r w:rsidRPr="00C56ECE">
        <w:rPr>
          <w:b/>
        </w:rPr>
        <w:t xml:space="preserve">     Prodaja nekretnina pod br.18 i 19   kao cjelina po početnoj cijeni od  8.404.582,40 kn</w:t>
      </w:r>
    </w:p>
    <w:p w:rsidRDefault="00D80EE2" w:rsidP="00D80EE2" w:rsidR="00D80EE2">
      <w:pPr>
        <w:ind w:hanging="349" w:left="709"/>
        <w:rPr>
          <w:b/>
        </w:rPr>
      </w:pPr>
      <w:r w:rsidRPr="00C56ECE">
        <w:rPr>
          <w:b/>
        </w:rPr>
        <w:t>20</w:t>
      </w:r>
      <w:r w:rsidRPr="00C56ECE">
        <w:t xml:space="preserve">. upisana u zk.ul.1236 </w:t>
      </w:r>
      <w:proofErr w:type="spellStart"/>
      <w:r w:rsidRPr="00C56ECE">
        <w:t>k.o</w:t>
      </w:r>
      <w:proofErr w:type="spellEnd"/>
      <w:r w:rsidRPr="00C56ECE">
        <w:t xml:space="preserve"> Đurđenovac  Općinski sud u Osijeku  Zemljišnoknjižni odjel Našice  kč.br.1175/3   4 zgrade i </w:t>
      </w:r>
      <w:proofErr w:type="spellStart"/>
      <w:r w:rsidRPr="00C56ECE">
        <w:t>ekon.dvorište</w:t>
      </w:r>
      <w:proofErr w:type="spellEnd"/>
      <w:r w:rsidRPr="00C56ECE">
        <w:t xml:space="preserve">  Trg </w:t>
      </w:r>
      <w:proofErr w:type="spellStart"/>
      <w:r w:rsidRPr="00C56ECE">
        <w:t>N.Š</w:t>
      </w:r>
      <w:proofErr w:type="spellEnd"/>
      <w:r w:rsidRPr="00C56ECE">
        <w:t xml:space="preserve">. Zrinskog 3952 m2, </w:t>
      </w:r>
      <w:proofErr w:type="spellStart"/>
      <w:r w:rsidRPr="00C56ECE">
        <w:t>pripis</w:t>
      </w:r>
      <w:proofErr w:type="spellEnd"/>
      <w:r w:rsidRPr="00C56ECE">
        <w:t xml:space="preserve"> iz uloška 1174, </w:t>
      </w:r>
      <w:r w:rsidRPr="00C56ECE">
        <w:rPr>
          <w:b/>
        </w:rPr>
        <w:t>početna cijena 399.360,00 kn</w:t>
      </w:r>
    </w:p>
    <w:p w:rsidRDefault="00D80EE2" w:rsidP="00D80EE2" w:rsidR="00D80EE2">
      <w:pPr>
        <w:ind w:hanging="349" w:left="709"/>
        <w:rPr>
          <w:b/>
        </w:rPr>
      </w:pPr>
    </w:p>
    <w:p w:rsidRDefault="00D80EE2" w:rsidP="00D80EE2" w:rsidR="00D80EE2">
      <w:pPr>
        <w:jc w:val="right"/>
      </w:pPr>
      <w:r w:rsidRPr="00611CA8">
        <w:lastRenderedPageBreak/>
        <w:t>Broj: 6 St-</w:t>
      </w:r>
      <w:r>
        <w:t>13/15-92</w:t>
      </w:r>
    </w:p>
    <w:p w:rsidRDefault="00D80EE2" w:rsidP="00D80EE2" w:rsidR="00D80EE2" w:rsidRPr="00C56ECE">
      <w:pPr>
        <w:ind w:hanging="349" w:left="709"/>
        <w:rPr>
          <w:b/>
        </w:rPr>
      </w:pPr>
    </w:p>
    <w:p w:rsidRDefault="00D80EE2" w:rsidP="00D80EE2" w:rsidR="00D80EE2" w:rsidRPr="00C56ECE">
      <w:pPr>
        <w:ind w:hanging="349" w:left="709"/>
        <w:rPr>
          <w:b/>
        </w:rPr>
      </w:pPr>
      <w:r w:rsidRPr="00C56ECE">
        <w:rPr>
          <w:b/>
        </w:rPr>
        <w:t>21</w:t>
      </w:r>
      <w:r w:rsidRPr="00C56ECE">
        <w:t xml:space="preserve">. upisana u zk.ul.1238 </w:t>
      </w:r>
      <w:proofErr w:type="spellStart"/>
      <w:r w:rsidRPr="00C56ECE">
        <w:t>k.o</w:t>
      </w:r>
      <w:proofErr w:type="spellEnd"/>
      <w:r w:rsidRPr="00C56ECE">
        <w:t xml:space="preserve"> Đurđenovac Općinski sud u Osijeku  Zemljišnoknjižni odjel Našice  kč.br.1177/8  3 zgrade i </w:t>
      </w:r>
      <w:proofErr w:type="spellStart"/>
      <w:r w:rsidRPr="00C56ECE">
        <w:t>ekon.dvorište</w:t>
      </w:r>
      <w:proofErr w:type="spellEnd"/>
      <w:r w:rsidRPr="00C56ECE">
        <w:t xml:space="preserve">  Trg </w:t>
      </w:r>
      <w:proofErr w:type="spellStart"/>
      <w:r w:rsidRPr="00C56ECE">
        <w:t>N.Š</w:t>
      </w:r>
      <w:proofErr w:type="spellEnd"/>
      <w:r w:rsidRPr="00C56ECE">
        <w:t xml:space="preserve">. Zrinskog 4840 m2, </w:t>
      </w:r>
      <w:proofErr w:type="spellStart"/>
      <w:r w:rsidRPr="00C56ECE">
        <w:t>pripis</w:t>
      </w:r>
      <w:proofErr w:type="spellEnd"/>
      <w:r w:rsidRPr="00C56ECE">
        <w:t xml:space="preserve"> iz uloška 1174, </w:t>
      </w:r>
      <w:r w:rsidRPr="00C56ECE">
        <w:rPr>
          <w:b/>
        </w:rPr>
        <w:t>početna cijena 1.296.384,00 kn</w:t>
      </w:r>
    </w:p>
    <w:p w:rsidRDefault="00D80EE2" w:rsidP="00D80EE2" w:rsidR="00D80EE2" w:rsidRPr="00C56ECE">
      <w:pPr>
        <w:ind w:hanging="349" w:left="709"/>
      </w:pPr>
      <w:r w:rsidRPr="00C56ECE">
        <w:rPr>
          <w:b/>
        </w:rPr>
        <w:t>22.</w:t>
      </w:r>
      <w:r w:rsidRPr="00C56ECE">
        <w:t xml:space="preserve"> upisana u </w:t>
      </w:r>
      <w:proofErr w:type="spellStart"/>
      <w:r w:rsidRPr="00C56ECE">
        <w:t>zk.ul</w:t>
      </w:r>
      <w:proofErr w:type="spellEnd"/>
      <w:r w:rsidRPr="00C56ECE">
        <w:t xml:space="preserve">. 506  </w:t>
      </w:r>
      <w:proofErr w:type="spellStart"/>
      <w:r w:rsidRPr="00C56ECE">
        <w:t>k.o</w:t>
      </w:r>
      <w:proofErr w:type="spellEnd"/>
      <w:r w:rsidRPr="00C56ECE">
        <w:t xml:space="preserve">  </w:t>
      </w:r>
      <w:proofErr w:type="spellStart"/>
      <w:r w:rsidRPr="00C56ECE">
        <w:t>Beljevina</w:t>
      </w:r>
      <w:proofErr w:type="spellEnd"/>
      <w:r w:rsidRPr="00C56ECE">
        <w:t xml:space="preserve">  Općinski sud u Osijeku  Zemljišnoknjižni odjel Našice                                                                                                                               -kč.br. 318/1 temelji ,8 zgrada i </w:t>
      </w:r>
      <w:proofErr w:type="spellStart"/>
      <w:r w:rsidRPr="00C56ECE">
        <w:t>ekonmsko</w:t>
      </w:r>
      <w:proofErr w:type="spellEnd"/>
      <w:r w:rsidRPr="00C56ECE">
        <w:t xml:space="preserve"> dvorište 20345  m2</w:t>
      </w:r>
    </w:p>
    <w:p w:rsidRDefault="00D80EE2" w:rsidP="00D80EE2" w:rsidR="00D80EE2" w:rsidRPr="00C56ECE">
      <w:pPr>
        <w:ind w:left="720"/>
      </w:pPr>
      <w:r w:rsidRPr="00C56ECE">
        <w:t xml:space="preserve">-kč.br. 318/5 6 zgrada  1604 m2 </w:t>
      </w:r>
    </w:p>
    <w:p w:rsidRDefault="00D80EE2" w:rsidP="00D80EE2" w:rsidR="00D80EE2" w:rsidRPr="00C56ECE">
      <w:pPr>
        <w:ind w:hanging="349" w:left="709"/>
      </w:pPr>
      <w:r w:rsidRPr="00C56ECE">
        <w:rPr>
          <w:b/>
        </w:rPr>
        <w:t>23.</w:t>
      </w:r>
      <w:r w:rsidRPr="00C56ECE">
        <w:t xml:space="preserve"> upisana u </w:t>
      </w:r>
      <w:proofErr w:type="spellStart"/>
      <w:r w:rsidRPr="00C56ECE">
        <w:t>zk.ul</w:t>
      </w:r>
      <w:proofErr w:type="spellEnd"/>
      <w:r w:rsidRPr="00C56ECE">
        <w:t xml:space="preserve">. 647  </w:t>
      </w:r>
      <w:proofErr w:type="spellStart"/>
      <w:r w:rsidRPr="00C56ECE">
        <w:t>k.o</w:t>
      </w:r>
      <w:proofErr w:type="spellEnd"/>
      <w:r w:rsidRPr="00C56ECE">
        <w:t xml:space="preserve">  </w:t>
      </w:r>
      <w:proofErr w:type="spellStart"/>
      <w:r w:rsidRPr="00C56ECE">
        <w:t>Beljevina</w:t>
      </w:r>
      <w:proofErr w:type="spellEnd"/>
      <w:r w:rsidRPr="00C56ECE">
        <w:t xml:space="preserve">  Općinski sud u Osijeku  Zemljišnoknjižni odjel Našice  kč.br. 318/3 1 zgrada </w:t>
      </w:r>
      <w:proofErr w:type="spellStart"/>
      <w:r w:rsidRPr="00C56ECE">
        <w:t>Lj</w:t>
      </w:r>
      <w:proofErr w:type="spellEnd"/>
      <w:r w:rsidRPr="00C56ECE">
        <w:t xml:space="preserve">. Gaja  1308 m2 </w:t>
      </w:r>
    </w:p>
    <w:p w:rsidRDefault="00D80EE2" w:rsidP="00D80EE2" w:rsidR="00D80EE2" w:rsidRPr="00C56ECE">
      <w:pPr>
        <w:ind w:hanging="709" w:left="709"/>
      </w:pPr>
      <w:r w:rsidRPr="00C56ECE">
        <w:rPr>
          <w:b/>
        </w:rPr>
        <w:t xml:space="preserve">    24.</w:t>
      </w:r>
      <w:r w:rsidRPr="00C56ECE">
        <w:t xml:space="preserve"> upisana u </w:t>
      </w:r>
      <w:proofErr w:type="spellStart"/>
      <w:r w:rsidRPr="00C56ECE">
        <w:t>zk.ul</w:t>
      </w:r>
      <w:proofErr w:type="spellEnd"/>
      <w:r w:rsidRPr="00C56ECE">
        <w:t xml:space="preserve">. 648  </w:t>
      </w:r>
      <w:proofErr w:type="spellStart"/>
      <w:r w:rsidRPr="00C56ECE">
        <w:t>k.o</w:t>
      </w:r>
      <w:proofErr w:type="spellEnd"/>
      <w:r w:rsidRPr="00C56ECE">
        <w:t xml:space="preserve">  </w:t>
      </w:r>
      <w:proofErr w:type="spellStart"/>
      <w:r w:rsidRPr="00C56ECE">
        <w:t>Beljevina</w:t>
      </w:r>
      <w:proofErr w:type="spellEnd"/>
      <w:r w:rsidRPr="00C56ECE">
        <w:t xml:space="preserve"> Općinski sud u Osijeku  Zemljišnoknjižni odjel Našice    kč.br. 318/4 1 zgrada </w:t>
      </w:r>
      <w:proofErr w:type="spellStart"/>
      <w:r w:rsidRPr="00C56ECE">
        <w:t>Lj</w:t>
      </w:r>
      <w:proofErr w:type="spellEnd"/>
      <w:r w:rsidRPr="00C56ECE">
        <w:t xml:space="preserve">. Gaja 227 m2 </w:t>
      </w:r>
    </w:p>
    <w:p w:rsidRDefault="00D80EE2" w:rsidP="00D80EE2" w:rsidR="00D80EE2" w:rsidRPr="00C56ECE">
      <w:pPr>
        <w:ind w:hanging="349" w:left="709"/>
        <w:rPr>
          <w:b/>
        </w:rPr>
      </w:pPr>
      <w:r w:rsidRPr="00C56ECE">
        <w:rPr>
          <w:b/>
        </w:rPr>
        <w:t xml:space="preserve">      Prodaja nekretnina pod br. 22, 23 i 24   kao cjelina po početnoj cijeni od    3.488.725,76 kn   </w:t>
      </w:r>
    </w:p>
    <w:p w:rsidRDefault="00D80EE2" w:rsidP="00D80EE2" w:rsidR="00D80EE2" w:rsidRPr="00C56ECE">
      <w:pPr>
        <w:ind w:left="360"/>
        <w:rPr>
          <w:b/>
        </w:rPr>
      </w:pPr>
    </w:p>
    <w:p w:rsidRDefault="00D80EE2" w:rsidP="00D80EE2" w:rsidR="00D80EE2" w:rsidRPr="00C56ECE">
      <w:r w:rsidRPr="00C56ECE">
        <w:t xml:space="preserve">Nekretnine upisane u </w:t>
      </w:r>
      <w:proofErr w:type="spellStart"/>
      <w:r w:rsidRPr="00C56ECE">
        <w:t>zk.ul</w:t>
      </w:r>
      <w:proofErr w:type="spellEnd"/>
      <w:r w:rsidRPr="00C56ECE">
        <w:t>.  br. 1333 , zk.ul.br.1224 , zk.ul.br.1326  , zk.ul.1327, zk.ul.br.1236 i zk.ul.1238  k.o. Đurđenovac  imaju svojstvo kulturnog dobra od interesa za Republiku Hrvatsku  u skladu sa Zakonom o zaštiti i očuvanju kulturnih dobara (NN br.157/13)</w:t>
      </w:r>
    </w:p>
    <w:p w:rsidRDefault="00D80EE2" w:rsidP="00D80EE2" w:rsidR="00D80EE2" w:rsidRPr="00C56ECE"/>
    <w:p w:rsidRDefault="00D80EE2" w:rsidP="00D80EE2" w:rsidR="00D80EE2" w:rsidRPr="00C56ECE">
      <w:r w:rsidRPr="00C56ECE">
        <w:t xml:space="preserve">Na nekretninama upisanim u </w:t>
      </w:r>
      <w:proofErr w:type="spellStart"/>
      <w:r w:rsidRPr="00C56ECE">
        <w:t>zk.ul</w:t>
      </w:r>
      <w:proofErr w:type="spellEnd"/>
      <w:r w:rsidRPr="00C56ECE">
        <w:t xml:space="preserve"> 1181 i zk.ul.1333  , zk.ul.1047 , zk.ul.1326 k.o. Đurđenovac upisano je založno pravo </w:t>
      </w:r>
      <w:proofErr w:type="spellStart"/>
      <w:r w:rsidRPr="00C56ECE">
        <w:t>razlučnih</w:t>
      </w:r>
      <w:proofErr w:type="spellEnd"/>
      <w:r w:rsidRPr="00C56ECE">
        <w:t xml:space="preserve"> vjerovnika :</w:t>
      </w:r>
    </w:p>
    <w:p w:rsidRDefault="00D80EE2" w:rsidP="00D80EE2" w:rsidR="00D80EE2" w:rsidRPr="00C56ECE">
      <w:pPr>
        <w:numPr>
          <w:ilvl w:val="0"/>
          <w:numId w:val="16"/>
        </w:numPr>
        <w:suppressAutoHyphens/>
        <w:spacing w:lineRule="atLeast" w:line="100"/>
        <w:jc w:val="left"/>
      </w:pPr>
      <w:r w:rsidRPr="00C56ECE">
        <w:t xml:space="preserve">Fond za razvoj i zapošljavanje , Zagreb, </w:t>
      </w:r>
      <w:proofErr w:type="spellStart"/>
      <w:r w:rsidRPr="00C56ECE">
        <w:t>Preobraženska</w:t>
      </w:r>
      <w:proofErr w:type="spellEnd"/>
      <w:r w:rsidRPr="00C56ECE">
        <w:t xml:space="preserve"> 4</w:t>
      </w:r>
    </w:p>
    <w:p w:rsidRDefault="00D80EE2" w:rsidP="00D80EE2" w:rsidR="00D80EE2" w:rsidRPr="00C56ECE">
      <w:pPr>
        <w:numPr>
          <w:ilvl w:val="0"/>
          <w:numId w:val="16"/>
        </w:numPr>
        <w:suppressAutoHyphens/>
        <w:spacing w:lineRule="atLeast" w:line="100"/>
        <w:jc w:val="left"/>
      </w:pPr>
      <w:r w:rsidRPr="00C56ECE">
        <w:t>Podravska banka d.d. Koprivnica , Opatička 3</w:t>
      </w:r>
    </w:p>
    <w:p w:rsidRDefault="00D80EE2" w:rsidP="00D80EE2" w:rsidR="00D80EE2" w:rsidRPr="00C56ECE">
      <w:pPr>
        <w:numPr>
          <w:ilvl w:val="0"/>
          <w:numId w:val="16"/>
        </w:numPr>
        <w:suppressAutoHyphens/>
        <w:spacing w:lineRule="atLeast" w:line="100"/>
        <w:jc w:val="left"/>
      </w:pPr>
      <w:r w:rsidRPr="00C56ECE">
        <w:t>RH –Ministarstvo financija</w:t>
      </w:r>
    </w:p>
    <w:p w:rsidRDefault="00D80EE2" w:rsidP="00D80EE2" w:rsidR="00D80EE2" w:rsidRPr="00C56ECE"/>
    <w:p w:rsidRDefault="00D80EE2" w:rsidP="00D80EE2" w:rsidR="00D80EE2" w:rsidRPr="00C56ECE">
      <w:r w:rsidRPr="00C56ECE">
        <w:t xml:space="preserve">Na nekretninama upisanim u </w:t>
      </w:r>
      <w:proofErr w:type="spellStart"/>
      <w:r w:rsidRPr="00C56ECE">
        <w:t>zk.ul</w:t>
      </w:r>
      <w:proofErr w:type="spellEnd"/>
      <w:r w:rsidRPr="00C56ECE">
        <w:t xml:space="preserve"> 1327, </w:t>
      </w:r>
      <w:proofErr w:type="spellStart"/>
      <w:r w:rsidRPr="00C56ECE">
        <w:t>zk</w:t>
      </w:r>
      <w:proofErr w:type="spellEnd"/>
      <w:r w:rsidRPr="00C56ECE">
        <w:t xml:space="preserve">. ul.1174 , zk.ul.1236, zk.ul.1238  k.o. Đurđenovac upisano je založno pravo </w:t>
      </w:r>
      <w:proofErr w:type="spellStart"/>
      <w:r w:rsidRPr="00C56ECE">
        <w:t>razlučnih</w:t>
      </w:r>
      <w:proofErr w:type="spellEnd"/>
      <w:r w:rsidRPr="00C56ECE">
        <w:t xml:space="preserve"> vjerovnika :</w:t>
      </w:r>
    </w:p>
    <w:p w:rsidRDefault="00D80EE2" w:rsidP="00D80EE2" w:rsidR="00D80EE2" w:rsidRPr="00C56ECE">
      <w:pPr>
        <w:numPr>
          <w:ilvl w:val="0"/>
          <w:numId w:val="16"/>
        </w:numPr>
        <w:suppressAutoHyphens/>
        <w:spacing w:lineRule="atLeast" w:line="100"/>
        <w:jc w:val="left"/>
      </w:pPr>
      <w:r w:rsidRPr="00C56ECE">
        <w:t>OTP banka Hrvatska d.d. Zadar , Domovinskog rata 3</w:t>
      </w:r>
    </w:p>
    <w:p w:rsidRDefault="00D80EE2" w:rsidP="00D80EE2" w:rsidR="00D80EE2" w:rsidRPr="00C56ECE">
      <w:pPr>
        <w:numPr>
          <w:ilvl w:val="0"/>
          <w:numId w:val="16"/>
        </w:numPr>
        <w:suppressAutoHyphens/>
        <w:spacing w:lineRule="atLeast" w:line="100"/>
        <w:jc w:val="left"/>
      </w:pPr>
      <w:r w:rsidRPr="00C56ECE">
        <w:t>RH –Ministarstvo financija</w:t>
      </w:r>
    </w:p>
    <w:p w:rsidRDefault="00D80EE2" w:rsidP="00D80EE2" w:rsidR="00D80EE2" w:rsidRPr="00C56ECE">
      <w:r w:rsidRPr="00C56ECE">
        <w:t xml:space="preserve">Na nekretninama upisanim u </w:t>
      </w:r>
      <w:proofErr w:type="spellStart"/>
      <w:r w:rsidRPr="00C56ECE">
        <w:t>zk.ul</w:t>
      </w:r>
      <w:proofErr w:type="spellEnd"/>
      <w:r w:rsidRPr="00C56ECE">
        <w:t xml:space="preserve"> 1224 k.o. Đurđenovac upisano je založno pravo </w:t>
      </w:r>
      <w:proofErr w:type="spellStart"/>
      <w:r w:rsidRPr="00C56ECE">
        <w:t>razlučnih</w:t>
      </w:r>
      <w:proofErr w:type="spellEnd"/>
      <w:r w:rsidRPr="00C56ECE">
        <w:t xml:space="preserve"> vjerovnika :</w:t>
      </w:r>
    </w:p>
    <w:p w:rsidRDefault="00D80EE2" w:rsidP="00D80EE2" w:rsidR="00D80EE2" w:rsidRPr="00C56ECE">
      <w:pPr>
        <w:numPr>
          <w:ilvl w:val="0"/>
          <w:numId w:val="16"/>
        </w:numPr>
        <w:suppressAutoHyphens/>
        <w:spacing w:lineRule="atLeast" w:line="100"/>
        <w:jc w:val="left"/>
      </w:pPr>
      <w:r w:rsidRPr="00C56ECE">
        <w:t xml:space="preserve">Fond za razvoj i zapošljavanje , Zagreb, </w:t>
      </w:r>
      <w:proofErr w:type="spellStart"/>
      <w:r w:rsidRPr="00C56ECE">
        <w:t>Preobraženska</w:t>
      </w:r>
      <w:proofErr w:type="spellEnd"/>
      <w:r w:rsidRPr="00C56ECE">
        <w:t xml:space="preserve"> 4</w:t>
      </w:r>
    </w:p>
    <w:p w:rsidRDefault="00D80EE2" w:rsidP="00D80EE2" w:rsidR="00D80EE2" w:rsidRPr="00C56ECE">
      <w:pPr>
        <w:numPr>
          <w:ilvl w:val="0"/>
          <w:numId w:val="16"/>
        </w:numPr>
        <w:suppressAutoHyphens/>
        <w:spacing w:lineRule="atLeast" w:line="100"/>
        <w:jc w:val="left"/>
      </w:pPr>
      <w:r w:rsidRPr="00C56ECE">
        <w:t>Podravska banka d.d. Koprivnica , Opatička 3</w:t>
      </w:r>
    </w:p>
    <w:p w:rsidRDefault="00D80EE2" w:rsidP="00D80EE2" w:rsidR="00D80EE2" w:rsidRPr="00C56ECE">
      <w:pPr>
        <w:ind w:left="360"/>
      </w:pPr>
    </w:p>
    <w:p w:rsidRDefault="00D80EE2" w:rsidP="00D80EE2" w:rsidR="00D80EE2" w:rsidRPr="00C56ECE">
      <w:r w:rsidRPr="00C56ECE">
        <w:t xml:space="preserve">Na nekretninama upisanim u  zk.ul.506 , zk.ul.647, zk.ul.648 k.o. </w:t>
      </w:r>
      <w:proofErr w:type="spellStart"/>
      <w:r w:rsidRPr="00C56ECE">
        <w:t>Beljevina</w:t>
      </w:r>
      <w:proofErr w:type="spellEnd"/>
      <w:r w:rsidRPr="00C56ECE">
        <w:t xml:space="preserve">  upisano je založno pravo </w:t>
      </w:r>
      <w:proofErr w:type="spellStart"/>
      <w:r w:rsidRPr="00C56ECE">
        <w:t>razlučnih</w:t>
      </w:r>
      <w:proofErr w:type="spellEnd"/>
      <w:r w:rsidRPr="00C56ECE">
        <w:t xml:space="preserve"> vjerovnika :</w:t>
      </w:r>
    </w:p>
    <w:p w:rsidRDefault="00D80EE2" w:rsidP="00D80EE2" w:rsidR="00D80EE2" w:rsidRPr="00C56ECE">
      <w:pPr>
        <w:numPr>
          <w:ilvl w:val="0"/>
          <w:numId w:val="16"/>
        </w:numPr>
        <w:suppressAutoHyphens/>
        <w:spacing w:lineRule="atLeast" w:line="100"/>
        <w:jc w:val="left"/>
      </w:pPr>
      <w:r w:rsidRPr="00C56ECE">
        <w:t>OTP banka Hrvatska d.d. Zadar</w:t>
      </w:r>
    </w:p>
    <w:p w:rsidRDefault="00D80EE2" w:rsidP="00D80EE2" w:rsidR="00D80EE2" w:rsidRPr="00C56ECE">
      <w:pPr>
        <w:numPr>
          <w:ilvl w:val="0"/>
          <w:numId w:val="16"/>
        </w:numPr>
        <w:suppressAutoHyphens/>
        <w:spacing w:lineRule="atLeast" w:line="100"/>
        <w:jc w:val="left"/>
      </w:pPr>
      <w:r w:rsidRPr="00C56ECE">
        <w:t>RH –Ministarstvo financija</w:t>
      </w:r>
    </w:p>
    <w:p w:rsidRDefault="001E222A" w:rsidP="001E222A" w:rsidR="001E222A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FD1556" w:rsidP="00FD1556" w:rsidR="007C34A7" w:rsidRPr="00F60AC7">
      <w:pPr>
        <w:tabs>
          <w:tab w:pos="4536" w:val="center"/>
          <w:tab w:pos="6825" w:val="left"/>
        </w:tabs>
        <w:jc w:val="left"/>
        <w:rPr>
          <w:b/>
        </w:rPr>
      </w:pPr>
      <w:r>
        <w:rPr>
          <w:b/>
        </w:rPr>
        <w:tab/>
      </w:r>
      <w:r w:rsidR="003D45F7"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D80EE2">
        <w:rPr>
          <w:b/>
        </w:rPr>
        <w:t>6. listopada</w:t>
      </w:r>
      <w:r w:rsidR="00F36856">
        <w:rPr>
          <w:b/>
        </w:rPr>
        <w:t xml:space="preserve"> 2016. g. u 10,</w:t>
      </w:r>
      <w:r w:rsidR="00D80EE2">
        <w:rPr>
          <w:b/>
        </w:rPr>
        <w:t>45</w:t>
      </w:r>
      <w:r w:rsidR="00F36856">
        <w:rPr>
          <w:b/>
        </w:rPr>
        <w:t xml:space="preserve"> sati</w:t>
      </w:r>
      <w:r>
        <w:rPr>
          <w:b/>
        </w:rPr>
        <w:tab/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A32BCD">
        <w:rPr>
          <w:b/>
        </w:rPr>
        <w:t>40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D80EE2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>
        <w:t>dva</w:t>
      </w:r>
      <w:r w:rsidR="00B434B7" w:rsidRPr="00F60AC7">
        <w:t xml:space="preserve"> dana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</w:t>
      </w:r>
    </w:p>
    <w:p w:rsidRDefault="00D80EE2" w:rsidP="00D80EE2" w:rsidR="00D80EE2">
      <w:pPr>
        <w:pStyle w:val="Odlomakpopisa"/>
        <w:ind w:left="1080"/>
        <w:jc w:val="right"/>
      </w:pPr>
      <w:r w:rsidRPr="00611CA8">
        <w:lastRenderedPageBreak/>
        <w:t>Broj: 6 St-</w:t>
      </w:r>
      <w:r>
        <w:t>13/15-92</w:t>
      </w:r>
    </w:p>
    <w:p w:rsidRDefault="00D80EE2" w:rsidP="00D80EE2" w:rsidR="00D80EE2"/>
    <w:p w:rsidRDefault="00191ADF" w:rsidP="00D80EE2" w:rsidR="00191ADF">
      <w:r w:rsidRPr="00F60AC7">
        <w:t xml:space="preserve">otvoren kod Hrvatske poštanske banke d.d. s pozivom na broj </w:t>
      </w:r>
      <w:r w:rsidR="00847ED2" w:rsidRPr="00F60AC7">
        <w:t>HR05 272-</w:t>
      </w:r>
      <w:r w:rsidR="00A32BCD">
        <w:t>13-15</w:t>
      </w:r>
      <w:r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A12982" w:rsidP="00E35550" w:rsidR="00A12982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 w:rsidRPr="00F60AC7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931584" w:rsidP="00715EB1" w:rsidR="00931584" w:rsidRPr="00F60AC7"/>
    <w:p w:rsidRDefault="00F107A2" w:rsidP="00931584" w:rsidR="00715EB1" w:rsidRPr="00F107A2">
      <w:pPr>
        <w:numPr>
          <w:ilvl w:val="0"/>
          <w:numId w:val="6"/>
        </w:numPr>
        <w:ind w:firstLine="0" w:left="0"/>
      </w:pPr>
      <w:r>
        <w:t xml:space="preserve">Ovaj zaključak o prodaji objavit će se na </w:t>
      </w:r>
      <w:r w:rsidR="00A32BCD">
        <w:t>mrežnoj stranici e-O</w:t>
      </w:r>
      <w:r>
        <w:t xml:space="preserve">glasnoj ploči Trgovačkog suda u Osijeku, na web stranici Visokog trgovačkog suda RH, u očevidniku nekretnina Hrvatske gospodarske komore, </w:t>
      </w:r>
      <w:r>
        <w:rPr>
          <w:b/>
        </w:rPr>
        <w:t xml:space="preserve">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može ga objaviti i u jednom od javnih glasila.</w:t>
      </w:r>
    </w:p>
    <w:p w:rsidRDefault="00931584" w:rsidP="00931584" w:rsidR="00931584"/>
    <w:p w:rsidRDefault="00E35550" w:rsidP="00931584" w:rsidR="00E35550" w:rsidRPr="00F60AC7"/>
    <w:p w:rsidRDefault="00931584" w:rsidP="00491F3B" w:rsidR="00931584" w:rsidRPr="00F60AC7">
      <w:pPr>
        <w:jc w:val="center"/>
        <w:rPr>
          <w:b/>
        </w:rPr>
      </w:pPr>
      <w:r w:rsidRPr="00F60AC7">
        <w:rPr>
          <w:b/>
        </w:rPr>
        <w:t>O b r a z l o ž e nj e</w:t>
      </w:r>
    </w:p>
    <w:p w:rsidRDefault="00931584" w:rsidP="00931584" w:rsidR="00931584"/>
    <w:p w:rsidRDefault="00E35550" w:rsidP="00931584" w:rsidR="00E35550"/>
    <w:p w:rsidRDefault="00F107A2" w:rsidP="00931584" w:rsidR="00F107A2">
      <w:r>
        <w:tab/>
        <w:t>Pravomoćnim rješenjem Trgovačkog suda u Osijeku poslovni broj St-</w:t>
      </w:r>
      <w:r w:rsidR="00A32BCD">
        <w:t>13/15 od 7. srpnja 2015. g.</w:t>
      </w:r>
      <w:r>
        <w:t xml:space="preserve"> određena je prodaja imovine koja ulazi u stečajnu masu </w:t>
      </w:r>
      <w:r w:rsidR="00A32BCD" w:rsidRPr="0077064C">
        <w:rPr>
          <w:b/>
        </w:rPr>
        <w:t xml:space="preserve">A-G DINAS d.o.o. za obradu drveta, usluge i trgovinu "u stečaju", </w:t>
      </w:r>
      <w:proofErr w:type="spellStart"/>
      <w:r w:rsidR="00A32BCD" w:rsidRPr="0077064C">
        <w:rPr>
          <w:b/>
        </w:rPr>
        <w:t>Beljevina</w:t>
      </w:r>
      <w:proofErr w:type="spellEnd"/>
      <w:r w:rsidR="00A32BCD" w:rsidRPr="0077064C">
        <w:rPr>
          <w:b/>
        </w:rPr>
        <w:t xml:space="preserve">, </w:t>
      </w:r>
      <w:proofErr w:type="spellStart"/>
      <w:r w:rsidR="00A32BCD" w:rsidRPr="0077064C">
        <w:rPr>
          <w:b/>
        </w:rPr>
        <w:t>Lj</w:t>
      </w:r>
      <w:proofErr w:type="spellEnd"/>
      <w:r w:rsidR="00A32BCD" w:rsidRPr="0077064C">
        <w:rPr>
          <w:b/>
        </w:rPr>
        <w:t>. Gaja 27, OIB: 80794569722, MBS: 050026145</w:t>
      </w:r>
      <w:r w:rsidR="00A32BCD">
        <w:rPr>
          <w:b/>
        </w:rPr>
        <w:t xml:space="preserve">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E35550" w:rsidP="00931584" w:rsidR="00E35550"/>
    <w:p w:rsidRDefault="00E35550" w:rsidP="00931584" w:rsidR="00E35550"/>
    <w:p w:rsidRDefault="00E35550" w:rsidP="00931584" w:rsidR="00E35550"/>
    <w:p w:rsidRDefault="00E35550" w:rsidP="00931584" w:rsidR="00E35550"/>
    <w:p w:rsidRDefault="00E35550" w:rsidP="00931584" w:rsidR="00E35550"/>
    <w:p w:rsidRDefault="00D80EE2" w:rsidP="00D80EE2" w:rsidR="00D80EE2">
      <w:pPr>
        <w:jc w:val="right"/>
      </w:pPr>
      <w:r w:rsidRPr="00611CA8">
        <w:t>Broj: 6 St-</w:t>
      </w:r>
      <w:r>
        <w:t>13/15-92</w:t>
      </w:r>
    </w:p>
    <w:p w:rsidRDefault="00E35550" w:rsidP="00931584" w:rsidR="00E35550"/>
    <w:p w:rsidRDefault="00E35550" w:rsidP="00931584" w:rsidR="00E35550"/>
    <w:p w:rsidRDefault="00E35550" w:rsidP="00931584" w:rsidR="00E35550"/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E35550" w:rsidP="00DE6FCB" w:rsidR="00E35550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D80EE2">
        <w:rPr>
          <w:b/>
        </w:rPr>
        <w:t>5. rujna</w:t>
      </w:r>
      <w:r w:rsidR="00F36856">
        <w:rPr>
          <w:b/>
        </w:rPr>
        <w:t xml:space="preserve"> 2016. g.</w:t>
      </w:r>
    </w:p>
    <w:p w:rsidRDefault="000B2B4C" w:rsidP="000B2B4C" w:rsidR="000B2B4C">
      <w:pPr>
        <w:pStyle w:val="Tijeloteksta"/>
      </w:pPr>
    </w:p>
    <w:p w:rsidRDefault="00E35550" w:rsidP="000B2B4C" w:rsidR="00E35550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</w:t>
      </w:r>
      <w:r w:rsidR="00A12982">
        <w:t xml:space="preserve">                            </w:t>
      </w:r>
      <w:r>
        <w:t xml:space="preserve">    </w:t>
      </w:r>
      <w:r w:rsidR="00A12982">
        <w:t>STEČAJNA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E35550" w:rsidP="00495894" w:rsidR="00E35550">
      <w:pPr>
        <w:pStyle w:val="Bezproreda"/>
      </w:pPr>
    </w:p>
    <w:p w:rsidRDefault="00E35550" w:rsidP="00495894" w:rsidR="00E35550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>
      <w:pPr>
        <w:pStyle w:val="Bezproreda"/>
      </w:pPr>
    </w:p>
    <w:p w:rsidRDefault="00E35550" w:rsidP="00495894" w:rsidR="00E35550">
      <w:pPr>
        <w:pStyle w:val="Bezproreda"/>
      </w:pPr>
    </w:p>
    <w:p w:rsidRDefault="00E35550" w:rsidP="00495894" w:rsidR="00E35550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A32BCD" w:rsidR="00F107A2">
      <w:pPr>
        <w:pStyle w:val="Bezproreda"/>
        <w:numPr>
          <w:ilvl w:val="0"/>
          <w:numId w:val="14"/>
        </w:numPr>
      </w:pPr>
      <w:r>
        <w:t>st. uprav. Boja Stanković</w:t>
      </w:r>
    </w:p>
    <w:p w:rsidRDefault="00F107A2" w:rsidP="00A32BCD" w:rsidR="00F107A2">
      <w:pPr>
        <w:pStyle w:val="Bezproreda"/>
        <w:numPr>
          <w:ilvl w:val="0"/>
          <w:numId w:val="14"/>
        </w:numPr>
      </w:pPr>
      <w:r>
        <w:t>ŽDO Osijek</w:t>
      </w:r>
    </w:p>
    <w:p w:rsidRDefault="00A32BCD" w:rsidP="00A32BCD" w:rsidR="00A32BCD">
      <w:pPr>
        <w:pStyle w:val="Bezproreda"/>
        <w:numPr>
          <w:ilvl w:val="0"/>
          <w:numId w:val="14"/>
        </w:numPr>
      </w:pPr>
      <w:r>
        <w:t xml:space="preserve">za OTP banku – pun.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 iz Osijeka</w:t>
      </w:r>
    </w:p>
    <w:p w:rsidRDefault="00A32BCD" w:rsidP="00A32BCD" w:rsidR="00A32BCD">
      <w:pPr>
        <w:pStyle w:val="Bezproreda"/>
        <w:numPr>
          <w:ilvl w:val="0"/>
          <w:numId w:val="14"/>
        </w:numPr>
      </w:pPr>
      <w:r>
        <w:t>RH Ministarstvo gospodarstva Zagreb</w:t>
      </w:r>
      <w:r w:rsidR="00B20F47">
        <w:t xml:space="preserve"> (prije Fond za razvoj i zapošljavanje)</w:t>
      </w:r>
    </w:p>
    <w:p w:rsidRDefault="00A32BCD" w:rsidP="00A32BCD" w:rsidR="00A32BCD">
      <w:pPr>
        <w:pStyle w:val="Bezproreda"/>
        <w:numPr>
          <w:ilvl w:val="0"/>
          <w:numId w:val="14"/>
        </w:numPr>
      </w:pPr>
      <w:r>
        <w:t>Podravska banka d.d. Koprivnica, Opatička 3</w:t>
      </w:r>
    </w:p>
    <w:p w:rsidRDefault="00105BE6" w:rsidP="00A32BCD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A32BCD" w:rsidP="00A32BCD" w:rsidR="00F107A2">
      <w:pPr>
        <w:pStyle w:val="Bezproreda"/>
        <w:numPr>
          <w:ilvl w:val="0"/>
          <w:numId w:val="14"/>
        </w:numPr>
      </w:pPr>
      <w:r>
        <w:t>e-</w:t>
      </w:r>
      <w:proofErr w:type="spellStart"/>
      <w:r w:rsidR="00F107A2">
        <w:t>ogl</w:t>
      </w:r>
      <w:proofErr w:type="spellEnd"/>
      <w:r w:rsidR="00F107A2">
        <w:t>. pl.</w:t>
      </w:r>
    </w:p>
    <w:p w:rsidRDefault="00105BE6" w:rsidP="00A32BCD" w:rsidR="00F107A2" w:rsidRPr="00E45D39">
      <w:pPr>
        <w:pStyle w:val="Bezproreda"/>
        <w:numPr>
          <w:ilvl w:val="0"/>
          <w:numId w:val="14"/>
        </w:numPr>
      </w:pPr>
      <w:r>
        <w:t>R-</w:t>
      </w:r>
      <w:r w:rsidR="00D80EE2">
        <w:t>6.10.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A12982" w:rsidR="000B2B4C">
      <w:pPr>
        <w:pStyle w:val="Bezproreda"/>
        <w:tabs>
          <w:tab w:pos="9072" w:val="right"/>
        </w:tabs>
      </w:pPr>
      <w:r>
        <w:t xml:space="preserve">                                                                                                         </w:t>
      </w:r>
      <w:r w:rsidR="00A12982">
        <w:t>STEČAJNA SUTKINJA</w:t>
      </w:r>
      <w:r w:rsidR="00A12982">
        <w:tab/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A12982">
        <w:t xml:space="preserve">   </w:t>
      </w:r>
      <w:r>
        <w:t>Nada Roso</w:t>
      </w: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0B2B4C" w:rsidP="00495894" w:rsidR="000B2B4C">
      <w:pPr>
        <w:pStyle w:val="Bezproreda"/>
        <w:rPr>
          <w:bCs/>
        </w:rPr>
      </w:pPr>
    </w:p>
    <w:p w:rsidRDefault="000B2B4C" w:rsidP="00495894" w:rsidR="000B2B4C" w:rsidRPr="00EF33B5">
      <w:pPr>
        <w:pStyle w:val="Bezproreda"/>
      </w:pPr>
    </w:p>
    <w:p w:rsidRDefault="000B2B4C" w:rsidP="00495894" w:rsidR="000B2B4C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</w:t>
      </w:r>
      <w:proofErr w:type="spellStart"/>
      <w:r w:rsidRPr="00EF33B5">
        <w:t>otpravka</w:t>
      </w:r>
      <w:proofErr w:type="spellEnd"/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79" w:rsidP="000B2B4C" w:rsidR="00571979">
      <w:r>
        <w:separator/>
      </w:r>
    </w:p>
  </w:endnote>
  <w:endnote w:id="0" w:type="continuationSeparator">
    <w:p w:rsidRDefault="00571979" w:rsidP="000B2B4C" w:rsidR="00571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79" w:rsidP="000B2B4C" w:rsidR="00571979">
      <w:r>
        <w:separator/>
      </w:r>
    </w:p>
  </w:footnote>
  <w:footnote w:id="0" w:type="continuationSeparator">
    <w:p w:rsidRDefault="00571979" w:rsidP="000B2B4C" w:rsidR="005719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9AD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2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Arial" w:hAnsi="Arial" w:ascii="Arial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DC0AF0"/>
    <w:multiLevelType w:val="hybridMultilevel"/>
    <w:tmpl w:val="21062572"/>
    <w:lvl w:tplc="ECA4CE34" w:ilvl="0">
      <w:start w:val="24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3"/>
  </w:num>
  <w:num w:numId="5">
    <w:abstractNumId w:val="12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13"/>
  </w:num>
  <w:num w:numId="11">
    <w:abstractNumId w:val="2"/>
  </w:num>
  <w:num w:numId="12">
    <w:abstractNumId w:val="0"/>
  </w:num>
  <w:num w:numId="13">
    <w:abstractNumId w:val="6"/>
  </w:num>
  <w:num w:numId="14">
    <w:abstractNumId w:val="11"/>
  </w:num>
  <w:num w:numId="15">
    <w:abstractNumId w:val="15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029AD"/>
    <w:rsid w:val="00033E82"/>
    <w:rsid w:val="000B2B4C"/>
    <w:rsid w:val="000E0096"/>
    <w:rsid w:val="00105BE6"/>
    <w:rsid w:val="001368A7"/>
    <w:rsid w:val="00145E22"/>
    <w:rsid w:val="00160BFA"/>
    <w:rsid w:val="001726D7"/>
    <w:rsid w:val="00182207"/>
    <w:rsid w:val="00191ADF"/>
    <w:rsid w:val="001E222A"/>
    <w:rsid w:val="001F7A08"/>
    <w:rsid w:val="00203014"/>
    <w:rsid w:val="00222DFC"/>
    <w:rsid w:val="002736F2"/>
    <w:rsid w:val="002C1B8A"/>
    <w:rsid w:val="002F69F8"/>
    <w:rsid w:val="003400DC"/>
    <w:rsid w:val="00352BA1"/>
    <w:rsid w:val="00360085"/>
    <w:rsid w:val="00360BD3"/>
    <w:rsid w:val="003A4DFF"/>
    <w:rsid w:val="003D45F7"/>
    <w:rsid w:val="003F7A77"/>
    <w:rsid w:val="00410252"/>
    <w:rsid w:val="00491F3B"/>
    <w:rsid w:val="00495894"/>
    <w:rsid w:val="005214F8"/>
    <w:rsid w:val="00571979"/>
    <w:rsid w:val="005840AC"/>
    <w:rsid w:val="005C7984"/>
    <w:rsid w:val="00632A0A"/>
    <w:rsid w:val="00715EB1"/>
    <w:rsid w:val="007C34A7"/>
    <w:rsid w:val="007E5FB8"/>
    <w:rsid w:val="00847ED2"/>
    <w:rsid w:val="008946D0"/>
    <w:rsid w:val="008F57C8"/>
    <w:rsid w:val="009014E8"/>
    <w:rsid w:val="00915D9B"/>
    <w:rsid w:val="0092408C"/>
    <w:rsid w:val="00931584"/>
    <w:rsid w:val="0096699F"/>
    <w:rsid w:val="009852D4"/>
    <w:rsid w:val="009C140D"/>
    <w:rsid w:val="009C17D8"/>
    <w:rsid w:val="009C1D7F"/>
    <w:rsid w:val="009E56A6"/>
    <w:rsid w:val="00A12982"/>
    <w:rsid w:val="00A157CD"/>
    <w:rsid w:val="00A15BB7"/>
    <w:rsid w:val="00A32BCD"/>
    <w:rsid w:val="00AD5F90"/>
    <w:rsid w:val="00B070EF"/>
    <w:rsid w:val="00B20F47"/>
    <w:rsid w:val="00B434B7"/>
    <w:rsid w:val="00B75470"/>
    <w:rsid w:val="00BA614D"/>
    <w:rsid w:val="00BF0D07"/>
    <w:rsid w:val="00C67DA2"/>
    <w:rsid w:val="00CA3524"/>
    <w:rsid w:val="00D0646F"/>
    <w:rsid w:val="00D403E1"/>
    <w:rsid w:val="00D80EE2"/>
    <w:rsid w:val="00D9154B"/>
    <w:rsid w:val="00D94E25"/>
    <w:rsid w:val="00DE6FCB"/>
    <w:rsid w:val="00E35550"/>
    <w:rsid w:val="00EB36F7"/>
    <w:rsid w:val="00ED7B19"/>
    <w:rsid w:val="00F107A2"/>
    <w:rsid w:val="00F25C9C"/>
    <w:rsid w:val="00F36856"/>
    <w:rsid w:val="00F60AC7"/>
    <w:rsid w:val="00FC1B2B"/>
    <w:rsid w:val="00FD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29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29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9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9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9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29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29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9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9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9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1613</properties:Words>
  <properties:Characters>8839</properties:Characters>
  <properties:Lines>287</properties:Lines>
  <properties:Paragraphs>109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11475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2016-09-05T06:39:00Z</dcterms:created>
  <dc:creator>XXYY</dc:creator>
  <cp:lastModifiedBy>Danijela Sekulić</cp:lastModifiedBy>
  <cp:lastPrinted>2016-09-05T07:21:00Z</cp:lastPrinted>
  <dcterms:modified xmlns:xsi="http://www.w3.org/2001/XMLSchema-instance" xsi:type="dcterms:W3CDTF">2016-09-05T07:25:00Z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