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5df0" w14:paraId="f4d5df0" w:rsidRDefault="00270407" w:rsidP="00270407" w:rsidR="00270407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70407" w:rsidP="00270407" w:rsidR="00270407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270407" w:rsidP="00270407" w:rsidR="00270407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270407" w:rsidP="00270407" w:rsidR="0027040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270407" w:rsidP="00270407" w:rsidR="0027040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St-6831/2015</w:t>
      </w:r>
    </w:p>
    <w:p w:rsidRDefault="00270407" w:rsidP="00270407" w:rsidR="00270407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center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70407" w:rsidP="00270407" w:rsidR="00270407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270407" w:rsidP="00270407" w:rsidR="0027040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270407" w:rsidP="00270407" w:rsidR="0027040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SIGNUM USLUGE d.o.o., OIB: 37177809573, Zagreb, Prilesje 62,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270407" w:rsidP="00270407" w:rsidR="0027040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70407" w:rsidP="00270407" w:rsidR="0027040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270407" w:rsidP="00270407" w:rsidR="0027040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SIGNUM USLUGE d.o.o., OIB: 37177809573, Zagreb, Prilesje 62.</w:t>
      </w:r>
    </w:p>
    <w:p w:rsidRDefault="00270407" w:rsidP="00270407" w:rsidR="0027040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70407" w:rsidP="00270407" w:rsidR="0027040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13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270407" w:rsidP="00270407" w:rsidR="0027040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270407" w:rsidP="00270407" w:rsidR="00270407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Krešimir Maretić , OIB: 66108961276, iz Zagreba, Šimuna Starčevića 7.</w:t>
      </w:r>
    </w:p>
    <w:p w:rsidRDefault="00270407" w:rsidP="00270407" w:rsidR="0027040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70407" w:rsidP="00270407" w:rsidR="0027040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SIGNUM USLUGE d.o.o., OIB: 37177809573, Zagreb, Prilesje 62.</w:t>
      </w:r>
    </w:p>
    <w:p w:rsidRDefault="00270407" w:rsidP="00270407" w:rsidR="0027040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70407" w:rsidP="00270407" w:rsidR="00270407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270407" w:rsidP="00270407" w:rsidR="0027040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70407" w:rsidP="00270407" w:rsidR="0027040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70407" w:rsidP="00270407" w:rsidR="0027040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270407" w:rsidP="00270407" w:rsidR="00270407">
      <w:pPr>
        <w:jc w:val="both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70407" w:rsidP="00270407" w:rsidR="00270407">
      <w:pPr>
        <w:jc w:val="both"/>
        <w:rPr>
          <w:rFonts w:hAnsi="Times New Roman" w:ascii="Times New Roman"/>
        </w:rPr>
      </w:pPr>
    </w:p>
    <w:p w:rsidRDefault="00270407" w:rsidP="00270407" w:rsidR="0027040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70407" w:rsidP="00270407" w:rsidR="0027040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70407" w:rsidP="00270407" w:rsidR="00270407">
      <w:pPr>
        <w:jc w:val="both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270407" w:rsidP="00270407" w:rsidR="00270407">
      <w:pPr>
        <w:jc w:val="center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center"/>
        <w:rPr>
          <w:rFonts w:hAnsi="Times New Roman" w:ascii="Times New Roman"/>
          <w:lang w:val="hr-HR"/>
        </w:rPr>
      </w:pPr>
    </w:p>
    <w:p w:rsidRDefault="00270407" w:rsidP="00270407" w:rsidR="0027040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70407" w:rsidP="00270407" w:rsidR="0027040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270407" w:rsidP="00270407" w:rsidR="0027040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70407" w:rsidP="00270407" w:rsidR="0027040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70407" w:rsidP="00270407" w:rsidR="00270407" w:rsidRPr="00371BBF">
      <w:pPr>
        <w:jc w:val="both"/>
        <w:rPr>
          <w:rFonts w:hAnsi="Times New Roman" w:ascii="Times New Roman"/>
        </w:rPr>
      </w:pPr>
    </w:p>
    <w:p w:rsidRDefault="00270407" w:rsidP="00270407" w:rsidR="0027040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70407" w:rsidP="00270407" w:rsidR="00270407">
      <w:pPr>
        <w:jc w:val="both"/>
        <w:rPr>
          <w:rFonts w:hAnsi="Times New Roman" w:ascii="Times New Roman"/>
          <w:szCs w:val="24"/>
          <w:lang w:val="hr-HR"/>
        </w:rPr>
      </w:pPr>
    </w:p>
    <w:p w:rsidRDefault="00270407" w:rsidP="00270407" w:rsidR="0027040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270407" w:rsidP="00270407" w:rsidR="00270407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270407" w:rsidP="00270407" w:rsidR="0027040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70407" w:rsidP="00270407" w:rsidR="0027040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70407" w:rsidP="00270407" w:rsidR="00270407" w:rsidRPr="00D44D4F">
      <w:pPr>
        <w:jc w:val="center"/>
        <w:rPr>
          <w:sz w:val="32"/>
          <w:u w:val="single"/>
          <w:lang w:val="hr-HR"/>
        </w:rPr>
      </w:pPr>
    </w:p>
    <w:p w:rsidRDefault="00270407" w:rsidP="00270407" w:rsidR="0027040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9C4" w:rsidR="00000000">
      <w:r>
        <w:separator/>
      </w:r>
    </w:p>
  </w:endnote>
  <w:endnote w:id="0" w:type="continuationSeparator">
    <w:p w:rsidRDefault="00BB39C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9C4" w:rsidR="00000000">
      <w:r>
        <w:separator/>
      </w:r>
    </w:p>
  </w:footnote>
  <w:footnote w:id="0" w:type="continuationSeparator">
    <w:p w:rsidRDefault="00BB39C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27040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St-6831/2015</w:t>
        </w:r>
      </w:p>
    </w:sdtContent>
  </w:sdt>
  <w:p w:rsidRDefault="0027040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40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B39C4" w:rsidP="00840E3D" w:rsidR="00840E3D">
    <w:pPr>
      <w:pStyle w:val="Zaglavlje"/>
      <w:rPr>
        <w:lang w:val="hr-HR"/>
      </w:rPr>
    </w:pPr>
  </w:p>
  <w:p w:rsidRDefault="0027040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270407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CB5"/>
    <w:rsid w:val="00135025"/>
    <w:rsid w:val="00181F4E"/>
    <w:rsid w:val="00270407"/>
    <w:rsid w:val="00381CB5"/>
    <w:rsid w:val="00BB39C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040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0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040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27040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040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3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9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040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0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040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27040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040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3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9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6831</izvorni_sadrzaj>
    <derivirana_varijabla naziv="DomainObject.Predmet.Broj_1">6831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St-6831/2015</izvorni_sadrzaj>
    <derivirana_varijabla naziv="DomainObject.Predmet.OznakaBroj_1">St-6831/2015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USLUGE d.o.o. zastupanog po punomoćniku Petar Stiković</izvorni_sadrzaj>
    <derivirana_varijabla naziv="DomainObject.Predmet.ProtustrankaFormated_1">  SIGNUM USLUGE d.o.o. zastupanog po punomoćniku Petar Stiković</derivirana_varijabla>
  </DomainObject.Predmet.ProtustrankaFormated>
  <DomainObject.Predmet.ProtustrankaFormatedOIB>
    <izvorni_sadrzaj>  SIGNUM USLUGE d.o.o., OIB 37177809573 zastupanog po punomoćniku Petar Stiković</izvorni_sadrzaj>
    <derivirana_varijabla naziv="DomainObject.Predmet.ProtustrankaFormatedOIB_1">  SIGNUM USLUGE d.o.o., OIB 37177809573 zastupanog po punomoćniku Petar Stiković</derivirana_varijabla>
  </DomainObject.Predmet.ProtustrankaFormatedOIB>
  <DomainObject.Predmet.ProtustrankaFormatedWithAdress>
    <izvorni_sadrzaj> SIGNUM USLUGE d.o.o., Prilesje 62, 10000 Zagreb zastupanog po punomoćniku Petar Stiković</izvorni_sadrzaj>
    <derivirana_varijabla naziv="DomainObject.Predmet.ProtustrankaFormatedWithAdress_1"> SIGNUM USLUGE d.o.o., Prilesje 62, 10000 Zagreb zastupanog po punomoćniku Petar Stiković</derivirana_varijabla>
  </DomainObject.Predmet.ProtustrankaFormatedWithAdress>
  <DomainObject.Predmet.ProtustrankaFormatedWithAdressOIB>
    <izvorni_sadrzaj> SIGNUM USLUGE d.o.o., OIB 37177809573, Prilesje 62, 10000 Zagreb zastupanog po punomoćniku Petar Stiković</izvorni_sadrzaj>
    <derivirana_varijabla naziv="DomainObject.Predmet.ProtustrankaFormatedWithAdressOIB_1"> SIGNUM USLUGE d.o.o., OIB 37177809573, Prilesje 62, 10000 Zagreb zastupanog po punomoćniku Petar Stiković</derivirana_varijabla>
  </DomainObject.Predmet.ProtustrankaFormatedWithAdressOIB>
  <DomainObject.Predmet.ProtustrankaWithAdress>
    <izvorni_sadrzaj>SIGNUM USLUGE d.o.o. Prilesje 62, 10000 Zagreb</izvorni_sadrzaj>
    <derivirana_varijabla naziv="DomainObject.Predmet.ProtustrankaWithAdress_1">SIGNUM USLUGE d.o.o. Prilesje 62, 10000 Zagreb</derivirana_varijabla>
  </DomainObject.Predmet.ProtustrankaWithAdress>
  <DomainObject.Predmet.ProtustrankaWithAdressOIB>
    <izvorni_sadrzaj>SIGNUM USLUGE d.o.o., OIB 37177809573, Prilesje 62, 10000 Zagreb</izvorni_sadrzaj>
    <derivirana_varijabla naziv="DomainObject.Predmet.ProtustrankaWithAdressOIB_1">SIGNUM USLUGE d.o.o., OIB 37177809573, Prilesje 62, 10000 Zagreb</derivirana_varijabla>
  </DomainObject.Predmet.ProtustrankaWithAdressOIB>
  <DomainObject.Predmet.ProtustrankaNazivFormated>
    <izvorni_sadrzaj>SIGNUM USLUGE d.o.o.</izvorni_sadrzaj>
    <derivirana_varijabla naziv="DomainObject.Predmet.ProtustrankaNazivFormated_1">SIGNUM USLUGE d.o.o.</derivirana_varijabla>
  </DomainObject.Predmet.ProtustrankaNazivFormated>
  <DomainObject.Predmet.ProtustrankaNazivFormatedOIB>
    <izvorni_sadrzaj>SIGNUM USLUGE d.o.o., OIB 37177809573</izvorni_sadrzaj>
    <derivirana_varijabla naziv="DomainObject.Predmet.ProtustrankaNazivFormatedOIB_1">SIGNUM USLUGE d.o.o., OIB 37177809573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SIGNUM USLUGE d.o.o. zastupanog po punomoćniku Petar Stiković</item>
    </izvorni_sadrzaj>
    <derivirana_varijabla naziv="DomainObject.Predmet.ProtuStrankaListFormated_1">
      <item>SIGNUM USLUGE d.o.o. zastupanog po punomoćniku Petar Stiković</item>
    </derivirana_varijabla>
  </DomainObject.Predmet.ProtuStrankaListFormated>
  <DomainObject.Predmet.ProtuStrankaListFormatedOIB>
    <izvorni_sadrzaj>
      <item>SIGNUM USLUGE d.o.o., OIB 37177809573 zastupanog po punomoćniku Petar Stiković</item>
    </izvorni_sadrzaj>
    <derivirana_varijabla naziv="DomainObject.Predmet.ProtuStrankaListFormatedOIB_1">
      <item>SIGNUM USLUGE d.o.o., OIB 37177809573 zastupanog po punomoćniku Petar Stiković</item>
    </derivirana_varijabla>
  </DomainObject.Predmet.ProtuStrankaListFormatedOIB>
  <DomainObject.Predmet.ProtuStrankaListFormatedWithAdress>
    <izvorni_sadrzaj>
      <item>SIGNUM USLUGE d.o.o., Prilesje 62, 10000 Zagreb zastupanog po punomoćniku Petar Stiković</item>
    </izvorni_sadrzaj>
    <derivirana_varijabla naziv="DomainObject.Predmet.ProtuStrankaListFormatedWithAdress_1">
      <item>SIGNUM USLUGE d.o.o., Prilesje 62, 10000 Zagreb zastupanog po punomoćniku Petar Stiković</item>
    </derivirana_varijabla>
  </DomainObject.Predmet.ProtuStrankaListFormatedWithAdress>
  <DomainObject.Predmet.ProtuStrankaListFormatedWithAdressOIB>
    <izvorni_sadrzaj>
      <item>SIGNUM USLUGE d.o.o., OIB 37177809573, Prilesje 62, 10000 Zagreb zastupanog po punomoćniku Petar Stiković</item>
    </izvorni_sadrzaj>
    <derivirana_varijabla naziv="DomainObject.Predmet.ProtuStrankaListFormatedWithAdressOIB_1">
      <item>SIGNUM USLUGE d.o.o., OIB 37177809573, Prilesje 62, 10000 Zagreb zastupanog po punomoćniku Petar Stiković</item>
    </derivirana_varijabla>
  </DomainObject.Predmet.ProtuStrankaListFormatedWithAdressOIB>
  <DomainObject.Predmet.ProtuStrankaListNazivFormated>
    <izvorni_sadrzaj>
      <item>SIGNUM USLUGE d.o.o.</item>
    </izvorni_sadrzaj>
    <derivirana_varijabla naziv="DomainObject.Predmet.ProtuStrankaListNazivFormated_1">
      <item>SIGNUM USLUGE d.o.o.</item>
    </derivirana_varijabla>
  </DomainObject.Predmet.ProtuStrankaListNazivFormated>
  <DomainObject.Predmet.ProtuStrankaListNazivFormatedOIB>
    <izvorni_sadrzaj>
      <item>SIGNUM USLUGE d.o.o., OIB 37177809573</item>
    </izvorni_sadrzaj>
    <derivirana_varijabla naziv="DomainObject.Predmet.ProtuStrankaListNazivFormatedOIB_1">
      <item>SIGNUM USLUGE d.o.o., OIB 37177809573</item>
    </derivirana_varijabla>
  </DomainObject.Predmet.ProtuStrankaListNazivFormatedOIB>
  <DomainObject.Predmet.OstaliListFormated>
    <izvorni_sadrzaj>
      <item>Petar Stiković punomoćnik sudionika u postupku SIGNUM USLUGE d.o.o.</item>
    </izvorni_sadrzaj>
    <derivirana_varijabla naziv="DomainObject.Predmet.OstaliListFormated_1">
      <item>Petar Stiković punomoćnik sudionika u postupku SIGNUM USLUGE d.o.o.</item>
    </derivirana_varijabla>
  </DomainObject.Predmet.OstaliListFormated>
  <DomainObject.Predmet.OstaliListFormatedOIB>
    <izvorni_sadrzaj>
      <item>Petar Stiković, OIB 76601488358 punomoćnik sudionika u postupku SIGNUM USLUGE d.o.o.</item>
    </izvorni_sadrzaj>
    <derivirana_varijabla naziv="DomainObject.Predmet.OstaliListFormatedOIB_1">
      <item>Petar Stiković, OIB 76601488358 punomoćnik sudionika u postupku SIGNUM USLUGE d.o.o.</item>
    </derivirana_varijabla>
  </DomainObject.Predmet.OstaliListFormatedOIB>
  <DomainObject.Predmet.OstaliListFormatedWithAdress>
    <izvorni_sadrzaj>
      <item>Petar Stiković, Prilesje 62, 10000 Zagreb punomoćnik sudionika u postupku SIGNUM USLUGE d.o.o.</item>
    </izvorni_sadrzaj>
    <derivirana_varijabla naziv="DomainObject.Predmet.OstaliListFormatedWithAdress_1">
      <item>Petar Stiković, Prilesje 62, 10000 Zagreb punomoćnik sudionika u postupku SIGNUM USLUGE d.o.o.</item>
    </derivirana_varijabla>
  </DomainObject.Predmet.OstaliListFormatedWithAdress>
  <DomainObject.Predmet.OstaliListFormatedWithAdressOIB>
    <izvorni_sadrzaj>
      <item>Petar Stiković, OIB 76601488358, Prilesje 62, 10000 Zagreb punomoćnik sudionika u postupku SIGNUM USLUGE d.o.o.</item>
    </izvorni_sadrzaj>
    <derivirana_varijabla naziv="DomainObject.Predmet.OstaliListFormatedWithAdressOIB_1">
      <item>Petar Stiković, OIB 76601488358, Prilesje 62, 10000 Zagreb punomoćnik sudionika u postupku SIGNUM USLUGE d.o.o.</item>
    </derivirana_varijabla>
  </DomainObject.Predmet.OstaliListFormatedWithAdressOIB>
  <DomainObject.Predmet.OstaliListNazivFormated>
    <izvorni_sadrzaj>
      <item>Petar Stiković</item>
    </izvorni_sadrzaj>
    <derivirana_varijabla naziv="DomainObject.Predmet.OstaliListNazivFormated_1">
      <item>Petar Stiković</item>
    </derivirana_varijabla>
  </DomainObject.Predmet.OstaliListNazivFormated>
  <DomainObject.Predmet.OstaliListNazivFormatedOIB>
    <izvorni_sadrzaj>
      <item>Petar Stiković, OIB 76601488358</item>
    </izvorni_sadrzaj>
    <derivirana_varijabla naziv="DomainObject.Predmet.OstaliListNazivFormatedOIB_1">
      <item>Petar Stiković, OIB 76601488358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SIGNUM USLUGE d.o.o.</izvorni_sadrzaj>
    <derivirana_varijabla naziv="DomainObject.Predmet.ProtustrankaIDrugi_1">SIGNUM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SIGNUM USLUGE d.o.o., OIB 37177809573, Prilesje 62, 10000 Zagreb</izvorni_sadrzaj>
    <derivirana_varijabla naziv="DomainObject.Predmet.ProtustrankaIDrugiAdressOIB_1">SIGNUM USLUGE d.o.o., OIB 37177809573, Prilesje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SIGNUM USLUGE d.o.o.</item>
      <item>Petar Stiković</item>
    </izvorni_sadrzaj>
    <derivirana_varijabla naziv="DomainObject.Predmet.SudioniciListNaziv_1">
      <item>FINA Regionalni centar Zagreb</item>
      <item>SIGNUM USLUGE d.o.o.</item>
      <item>Petar Stiković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SIGNUM USLUGE d.o.o., OIB 37177809573, Prilesje 62,10000 Zagreb</item>
      <item>Petar Stiković, OIB 76601488358, Prilesje 62,10000 Zagreb</item>
    </izvorni_sadrzaj>
    <derivirana_varijabla naziv="DomainObject.Predmet.SudioniciListAdressOIB_1">
      <item>FINA Regionalni centar Zagreb, OIB 85821130368, Trg svibanjskih žrtava 1995.1,10000 Zagreb</item>
      <item>SIGNUM USLUGE d.o.o., OIB 37177809573, Prilesje 62,10000 Zagreb</item>
      <item>Petar Stiković, OIB 76601488358, Prilesje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37177809573</item>
      <item>, OIB 76601488358</item>
    </izvorni_sadrzaj>
    <derivirana_varijabla naziv="DomainObject.Predmet.SudioniciListNazivOIB_1">
      <item>, OIB 85821130368</item>
      <item>, OIB 37177809573</item>
      <item>, OIB 76601488358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1880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2016-04-29T11:28:00Z</dcterms:created>
  <dc:creator>Marija Lukić</dc:creator>
  <dc:description/>
  <cp:keywords/>
  <cp:lastModifiedBy>Marija Lukić</cp:lastModifiedBy>
  <cp:lastPrinted>2016-04-29T11:29:00Z</cp:lastPrinted>
  <dcterms:modified xmlns:xsi="http://www.w3.org/2001/XMLSchema-instance" xsi:type="dcterms:W3CDTF">2016-04-29T11:30:00Z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