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39a11" w14:paraId="9439a11" w:rsidRDefault="00571970" w:rsidP="00571970" w:rsidR="00571970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</w:t>
      </w:r>
    </w:p>
    <w:p w:rsidRDefault="00CC1073" w:rsidP="00CC1073" w:rsidR="00CC1073" w:rsidRPr="003C7CAC">
      <w:pPr>
        <w:ind w:left="708"/>
        <w:rPr>
          <w:rFonts w:cstheme="minorBidi" w:eastAsiaTheme="minorHAnsi" w:hAnsiTheme="minorHAnsi" w:asciiTheme="minorHAnsi"/>
        </w:rPr>
      </w:pPr>
      <w:r w:rsidRPr="003C7CAC">
        <w:rPr>
          <w:rFonts w:cstheme="minorBidi" w:eastAsiaTheme="minorHAnsi" w:hAnsiTheme="minorHAnsi" w:asciiTheme="minorHAnsi"/>
        </w:rPr>
        <w:t xml:space="preserve">            </w:t>
      </w:r>
      <w:r w:rsidRPr="003C7CAC">
        <w:rPr>
          <w:rFonts w:cstheme="minorBidi" w:eastAsiaTheme="minorHAnsi" w:hAnsiTheme="minorHAnsi" w:asciiTheme="minorHAns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C1073" w:rsidP="00CC1073" w:rsidR="00CC1073" w:rsidRPr="003C7CAC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CC1073" w:rsidP="00CC1073" w:rsidR="00CC1073" w:rsidRPr="003C7CAC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CC1073" w:rsidP="00CC1073" w:rsidR="00CC1073" w:rsidRPr="003C7CAC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CC1073" w:rsidP="00CC1073" w:rsidR="00CC1073" w:rsidRPr="00CB643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</w:t>
      </w: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571970" w:rsidP="00571970" w:rsidR="00571970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571970" w:rsidP="00571970" w:rsidR="00571970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</w:t>
      </w:r>
      <w:r w:rsidR="009539C9">
        <w:rPr>
          <w:rFonts w:eastAsia="Times New Roman" w:hAnsi="Times New Roman" w:ascii="Times New Roman"/>
          <w:sz w:val="24"/>
          <w:szCs w:val="24"/>
          <w:lang w:eastAsia="hr-HR"/>
        </w:rPr>
        <w:t xml:space="preserve">postupajući po prijedlogu 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Financijske agencije, Regionalni centar Split, Podružnica Zadar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za otvaranje stečajnoga postupka nad dužnikom </w:t>
      </w:r>
      <w:r w:rsidR="00D31A0E">
        <w:rPr>
          <w:rFonts w:eastAsia="Times New Roman" w:hAnsi="Times New Roman" w:ascii="Times New Roman"/>
          <w:sz w:val="24"/>
          <w:szCs w:val="24"/>
          <w:lang w:eastAsia="hr-HR"/>
        </w:rPr>
        <w:t>PAPE UGOSTITELJSTVO j.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d.o.o. sa sjedištem u </w:t>
      </w:r>
      <w:r w:rsidR="00D31A0E">
        <w:rPr>
          <w:rFonts w:eastAsia="Times New Roman" w:hAnsi="Times New Roman" w:ascii="Times New Roman"/>
          <w:sz w:val="24"/>
          <w:szCs w:val="24"/>
          <w:lang w:eastAsia="hr-HR"/>
        </w:rPr>
        <w:t xml:space="preserve">Benkovcu, Šetalište kneza Branimira 50/A,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D31A0E">
        <w:rPr>
          <w:rFonts w:eastAsia="Times New Roman" w:hAnsi="Times New Roman" w:ascii="Times New Roman"/>
          <w:sz w:val="24"/>
          <w:szCs w:val="24"/>
          <w:lang w:eastAsia="hr-HR"/>
        </w:rPr>
        <w:t>26415998982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zastupanom po 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 xml:space="preserve">članu uprave </w:t>
      </w:r>
      <w:r w:rsidR="00D31A0E">
        <w:rPr>
          <w:rFonts w:eastAsia="Times New Roman" w:hAnsi="Times New Roman" w:ascii="Times New Roman"/>
          <w:sz w:val="24"/>
          <w:szCs w:val="24"/>
          <w:lang w:eastAsia="hr-HR"/>
        </w:rPr>
        <w:t>Draganu Tintoru iz Benkovca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>svibnja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A2B76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5A2B76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2E5535">
        <w:rPr>
          <w:rFonts w:eastAsia="Times New Roman" w:hAnsi="Times New Roman" w:ascii="Times New Roman"/>
          <w:b/>
          <w:sz w:val="24"/>
          <w:szCs w:val="24"/>
          <w:lang w:eastAsia="hr-HR"/>
        </w:rPr>
        <w:t>29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.</w:t>
      </w:r>
      <w:r w:rsidR="00B87820"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vibnja</w:t>
      </w:r>
      <w:r w:rsidR="00B87820"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 w:rsidR="005A2B76"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C645FD">
        <w:rPr>
          <w:rFonts w:eastAsia="Times New Roman" w:hAnsi="Times New Roman" w:ascii="Times New Roman"/>
          <w:b/>
          <w:sz w:val="24"/>
          <w:szCs w:val="24"/>
          <w:lang w:eastAsia="hr-HR"/>
        </w:rPr>
        <w:t>3</w:t>
      </w:r>
      <w:r w:rsidR="00DC6560">
        <w:rPr>
          <w:rFonts w:eastAsia="Times New Roman" w:hAnsi="Times New Roman" w:ascii="Times New Roman"/>
          <w:b/>
          <w:sz w:val="24"/>
          <w:szCs w:val="24"/>
          <w:lang w:eastAsia="hr-HR"/>
        </w:rPr>
        <w:t>0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u zgradi ovog suda, sudnica broj 34/I.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III. Na ročište iz točke II. izreke ovog zaključka pozivaju se osoba ovlaštena za zastupanje dužnika po zakonu </w:t>
      </w:r>
      <w:r w:rsidR="00D31A0E">
        <w:rPr>
          <w:rFonts w:eastAsia="Times New Roman" w:hAnsi="Times New Roman" w:ascii="Times New Roman"/>
          <w:sz w:val="24"/>
          <w:szCs w:val="24"/>
          <w:lang w:eastAsia="hr-HR"/>
        </w:rPr>
        <w:t>Dragan Tintor</w:t>
      </w:r>
      <w:r w:rsidR="00BE5DF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podnositelj prijedloga</w:t>
      </w:r>
      <w:r w:rsidR="00B8782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zakonu </w:t>
      </w:r>
      <w:r w:rsidR="00D31A0E">
        <w:rPr>
          <w:rFonts w:eastAsia="Times New Roman" w:hAnsi="Times New Roman" w:ascii="Times New Roman"/>
          <w:b/>
          <w:sz w:val="24"/>
          <w:szCs w:val="24"/>
          <w:lang w:eastAsia="hr-HR"/>
        </w:rPr>
        <w:t>Dragan Tintor</w:t>
      </w:r>
      <w:r w:rsidR="00BE5DF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ne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pristupi na navedeno ročište ili u daljnjem tijeku postupka odbije davanje odgovarajućih obavijesti sudu i drugim tijelima stečajnog postupka, kaznit će se novčanom kaznom u iznosu od 10.000,00 kuna te će se za iduće ročište odrediti nje</w:t>
      </w:r>
      <w:r w:rsidR="00BE5DF0">
        <w:rPr>
          <w:rFonts w:eastAsia="Times New Roman" w:hAnsi="Times New Roman" w:ascii="Times New Roman"/>
          <w:b/>
          <w:sz w:val="24"/>
          <w:szCs w:val="24"/>
          <w:lang w:eastAsia="hr-HR"/>
        </w:rPr>
        <w:t>govo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prisilno dovođenje od strane policijskih službenika sukladno odredbama čl. 178. i 180. Stečajnog zakona.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B8782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>svibnja</w:t>
      </w:r>
      <w:r w:rsidR="00B87820">
        <w:rPr>
          <w:rFonts w:eastAsia="Times New Roman" w:hAnsi="Times New Roman" w:ascii="Times New Roman"/>
          <w:sz w:val="24"/>
          <w:szCs w:val="24"/>
          <w:lang w:eastAsia="hr-HR"/>
        </w:rPr>
        <w:t xml:space="preserve"> 2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01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571970" w:rsidP="00571970" w:rsidR="00571970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C566F" w:rsidP="00BC566F" w:rsidR="00571970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otpravka-ovlaštena službenica:                                             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Sutkinja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039A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</w:t>
      </w:r>
      <w:r w:rsidR="0030469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Nena Mužanović                                                                                     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,v.r.</w:t>
      </w:r>
    </w:p>
    <w:p w:rsidRDefault="00CC1073" w:rsidP="00571970" w:rsidR="00CC107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304690" w:rsidP="00571970" w:rsidR="0030469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CC1073" w:rsidP="00571970" w:rsidR="00571970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Članu uprave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dužnika </w:t>
      </w:r>
      <w:r w:rsidR="00D31A0E">
        <w:rPr>
          <w:rFonts w:eastAsia="Times New Roman" w:hAnsi="Times New Roman" w:ascii="Times New Roman"/>
          <w:sz w:val="24"/>
          <w:szCs w:val="24"/>
          <w:lang w:eastAsia="hr-HR"/>
        </w:rPr>
        <w:t>Draganu Tintoru na adresu Šetalište kneza Branimira 50/A, Benkovac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>neposredno</w:t>
      </w:r>
      <w:r w:rsidR="0030469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B016B">
        <w:rPr>
          <w:rFonts w:eastAsia="Times New Roman" w:hAnsi="Times New Roman" w:ascii="Times New Roman"/>
          <w:sz w:val="24"/>
          <w:szCs w:val="24"/>
          <w:lang w:eastAsia="hr-HR"/>
        </w:rPr>
        <w:t xml:space="preserve">uz uputu </w:t>
      </w:r>
      <w:r w:rsidR="00304690">
        <w:rPr>
          <w:rFonts w:eastAsia="Times New Roman" w:hAnsi="Times New Roman" w:ascii="Times New Roman"/>
          <w:sz w:val="24"/>
          <w:szCs w:val="24"/>
          <w:lang w:eastAsia="hr-HR"/>
        </w:rPr>
        <w:t xml:space="preserve">i putem e-Oglasne ploče suda </w:t>
      </w:r>
    </w:p>
    <w:p w:rsidRDefault="00571970" w:rsidP="00571970" w:rsid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571970" w:rsidP="00571970" w:rsidR="00571970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i svima putem e-Oglasne ploče sudova-na dužnika   </w:t>
      </w:r>
    </w:p>
    <w:sectPr w:rsidSect="00571970" w:rsidR="00571970" w:rsidRPr="0057197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970" w:rsidP="00571970" w:rsidR="00571970">
      <w:pPr>
        <w:spacing w:lineRule="auto" w:line="240" w:after="0"/>
      </w:pPr>
      <w:r>
        <w:separator/>
      </w:r>
    </w:p>
  </w:endnote>
  <w:endnote w:id="0" w:type="continuationSeparator">
    <w:p w:rsidRDefault="00571970" w:rsidP="00571970" w:rsidR="005719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970" w:rsidP="00571970" w:rsidR="00571970">
      <w:pPr>
        <w:spacing w:lineRule="auto" w:line="240" w:after="0"/>
      </w:pPr>
      <w:r>
        <w:separator/>
      </w:r>
    </w:p>
  </w:footnote>
  <w:footnote w:id="0" w:type="continuationSeparator">
    <w:p w:rsidRDefault="00571970" w:rsidP="00571970" w:rsidR="005719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970" w:rsidP="00CC1073" w:rsidR="00571970" w:rsidRPr="00CC1073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2E5535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D31A0E">
      <w:rPr>
        <w:rFonts w:eastAsia="Times New Roman" w:hAnsi="Times New Roman" w:ascii="Times New Roman"/>
        <w:sz w:val="24"/>
        <w:szCs w:val="24"/>
        <w:lang w:eastAsia="hr-HR"/>
      </w:rPr>
      <w:t>86</w:t>
    </w:r>
    <w:r w:rsidR="00CC1073">
      <w:rPr>
        <w:rFonts w:eastAsia="Times New Roman" w:hAnsi="Times New Roman" w:ascii="Times New Roman"/>
        <w:sz w:val="24"/>
        <w:szCs w:val="24"/>
        <w:lang w:eastAsia="hr-HR"/>
      </w:rPr>
      <w:t>/201</w:t>
    </w:r>
    <w:r w:rsidR="00DB016B">
      <w:rPr>
        <w:rFonts w:eastAsia="Times New Roman" w:hAnsi="Times New Roman" w:ascii="Times New Roman"/>
        <w:sz w:val="24"/>
        <w:szCs w:val="24"/>
        <w:lang w:eastAsia="hr-HR"/>
      </w:rPr>
      <w:t>8</w:t>
    </w:r>
    <w:r w:rsidR="00CC1073">
      <w:rPr>
        <w:rFonts w:eastAsia="Times New Roman" w:hAnsi="Times New Roman" w:ascii="Times New Roman"/>
        <w:sz w:val="24"/>
        <w:szCs w:val="24"/>
        <w:lang w:eastAsia="hr-HR"/>
      </w:rPr>
      <w:t>-</w:t>
    </w:r>
    <w:r w:rsidR="00A80590">
      <w:rPr>
        <w:rFonts w:eastAsia="Times New Roman" w:hAnsi="Times New Roman" w:ascii="Times New Roman"/>
        <w:sz w:val="24"/>
        <w:szCs w:val="24"/>
        <w:lang w:eastAsia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9C9" w:rsidP="00CC1073" w:rsidR="00CC1073" w:rsidRPr="00CC1073">
    <w:pPr>
      <w:spacing w:lineRule="auto" w:line="240" w:after="0"/>
      <w:ind w:left="5664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CC1073"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D31A0E">
      <w:rPr>
        <w:rFonts w:eastAsia="Times New Roman" w:hAnsi="Times New Roman" w:ascii="Times New Roman"/>
        <w:sz w:val="24"/>
        <w:szCs w:val="24"/>
        <w:lang w:eastAsia="hr-HR"/>
      </w:rPr>
      <w:t>86</w:t>
    </w:r>
    <w:r w:rsidR="00CC1073">
      <w:rPr>
        <w:rFonts w:eastAsia="Times New Roman" w:hAnsi="Times New Roman" w:ascii="Times New Roman"/>
        <w:sz w:val="24"/>
        <w:szCs w:val="24"/>
        <w:lang w:eastAsia="hr-HR"/>
      </w:rPr>
      <w:t>/</w:t>
    </w:r>
    <w:r w:rsidR="00CC1073" w:rsidRPr="00571970">
      <w:rPr>
        <w:rFonts w:eastAsia="Times New Roman" w:hAnsi="Times New Roman" w:ascii="Times New Roman"/>
        <w:sz w:val="24"/>
        <w:szCs w:val="24"/>
        <w:lang w:eastAsia="hr-HR"/>
      </w:rPr>
      <w:t>201</w:t>
    </w:r>
    <w:r>
      <w:rPr>
        <w:rFonts w:eastAsia="Times New Roman" w:hAnsi="Times New Roman" w:ascii="Times New Roman"/>
        <w:sz w:val="24"/>
        <w:szCs w:val="24"/>
        <w:lang w:eastAsia="hr-HR"/>
      </w:rPr>
      <w:t>8</w:t>
    </w:r>
    <w:r w:rsidR="00CC1073" w:rsidRPr="00571970">
      <w:rPr>
        <w:rFonts w:eastAsia="Times New Roman" w:hAnsi="Times New Roman" w:ascii="Times New Roman"/>
        <w:sz w:val="24"/>
        <w:szCs w:val="24"/>
        <w:lang w:eastAsia="hr-HR"/>
      </w:rPr>
      <w:t>-</w:t>
    </w:r>
    <w:r w:rsidR="00A80590">
      <w:rPr>
        <w:rFonts w:eastAsia="Times New Roman" w:hAnsi="Times New Roman" w:ascii="Times New Roman"/>
        <w:sz w:val="24"/>
        <w:szCs w:val="24"/>
        <w:lang w:eastAsia="hr-HR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55"/>
    <w:rsid w:val="00057800"/>
    <w:rsid w:val="00097941"/>
    <w:rsid w:val="00201BA5"/>
    <w:rsid w:val="002E5535"/>
    <w:rsid w:val="00304690"/>
    <w:rsid w:val="004A49DB"/>
    <w:rsid w:val="004F5F60"/>
    <w:rsid w:val="00571970"/>
    <w:rsid w:val="005A2B76"/>
    <w:rsid w:val="0063455C"/>
    <w:rsid w:val="008B4BAD"/>
    <w:rsid w:val="009539C9"/>
    <w:rsid w:val="00A10919"/>
    <w:rsid w:val="00A80590"/>
    <w:rsid w:val="00B87820"/>
    <w:rsid w:val="00BC566F"/>
    <w:rsid w:val="00BE5DF0"/>
    <w:rsid w:val="00C348E9"/>
    <w:rsid w:val="00C645FD"/>
    <w:rsid w:val="00CC1073"/>
    <w:rsid w:val="00CE570F"/>
    <w:rsid w:val="00D039AA"/>
    <w:rsid w:val="00D31A0E"/>
    <w:rsid w:val="00DB016B"/>
    <w:rsid w:val="00DC6560"/>
    <w:rsid w:val="00E410D0"/>
    <w:rsid w:val="00E60839"/>
    <w:rsid w:val="00E70755"/>
    <w:rsid w:val="00ED7D26"/>
    <w:rsid w:val="00FF28F0"/>
    <w:rsid w:val="00FF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197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1970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107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107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5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E5535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E5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E5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7197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1970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107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107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5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E5535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E5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E5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58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2018.</izvorni_sadrzaj>
    <derivirana_varijabla naziv="DomainObject.Predmet.DatumOsnivanja_1">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St-86/2018</izvorni_sadrzaj>
    <derivirana_varijabla naziv="DomainObject.Predmet.OznakaBroj_1">St-86/2018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PAPE UGOSTITELJSTVO j.d.o.o. za ugostiteljstvo i trgovinu</izvorni_sadrzaj>
    <derivirana_varijabla naziv="DomainObject.Predmet.ProtustrankaFormated_1">  PAPE UGOSTITELJSTVO j.d.o.o. za ugostiteljstvo i trgovinu</derivirana_varijabla>
  </DomainObject.Predmet.ProtustrankaFormated>
  <DomainObject.Predmet.ProtustrankaFormatedOIB>
    <izvorni_sadrzaj>  PAPE UGOSTITELJSTVO j.d.o.o. za ugostiteljstvo i trgovinu, OIB 26415998982</izvorni_sadrzaj>
    <derivirana_varijabla naziv="DomainObject.Predmet.ProtustrankaFormatedOIB_1">  PAPE UGOSTITELJSTVO j.d.o.o. za ugostiteljstvo i trgovinu, OIB 26415998982</derivirana_varijabla>
  </DomainObject.Predmet.ProtustrankaFormatedOIB>
  <DomainObject.Predmet.ProtustrankaFormatedWithAdress>
    <izvorni_sadrzaj> PAPE UGOSTITELJSTVO j.d.o.o. za ugostiteljstvo i trgovinu, Šetalište kneza Branimira 50/A, 23420 Benkovac</izvorni_sadrzaj>
    <derivirana_varijabla naziv="DomainObject.Predmet.ProtustrankaFormatedWithAdress_1"> PAPE UGOSTITELJSTVO j.d.o.o. za ugostiteljstvo i trgovinu, Šetalište kneza Branimira 50/A, 23420 Benkovac</derivirana_varijabla>
  </DomainObject.Predmet.ProtustrankaFormatedWithAdress>
  <DomainObject.Predmet.ProtustrankaFormatedWithAdressOIB>
    <izvorni_sadrzaj> PAPE UGOSTITELJSTVO j.d.o.o. za ugostiteljstvo i trgovinu, OIB 26415998982, Šetalište kneza Branimira 50/A, 23420 Benkovac</izvorni_sadrzaj>
    <derivirana_varijabla naziv="DomainObject.Predmet.ProtustrankaFormatedWithAdressOIB_1"> PAPE UGOSTITELJSTVO j.d.o.o. za ugostiteljstvo i trgovinu, OIB 26415998982, Šetalište kneza Branimira 50/A, 23420 Benkovac</derivirana_varijabla>
  </DomainObject.Predmet.ProtustrankaFormatedWithAdressOIB>
  <DomainObject.Predmet.ProtustrankaWithAdress>
    <izvorni_sadrzaj>PAPE UGOSTITELJSTVO j.d.o.o. za ugostiteljstvo i trgovinu Šetalište kneza Branimira 50/A, 23420 Benkovac</izvorni_sadrzaj>
    <derivirana_varijabla naziv="DomainObject.Predmet.ProtustrankaWithAdress_1">PAPE UGOSTITELJSTVO j.d.o.o. za ugostiteljstvo i trgovinu Šetalište kneza Branimira 50/A, 23420 Benkovac</derivirana_varijabla>
  </DomainObject.Predmet.ProtustrankaWithAdress>
  <DomainObject.Predmet.ProtustrankaWithAdressOIB>
    <izvorni_sadrzaj>PAPE UGOSTITELJSTVO j.d.o.o. za ugostiteljstvo i trgovinu, OIB 26415998982, Šetalište kneza Branimira 50/A, 23420 Benkovac</izvorni_sadrzaj>
    <derivirana_varijabla naziv="DomainObject.Predmet.ProtustrankaWithAdressOIB_1">PAPE UGOSTITELJSTVO j.d.o.o. za ugostiteljstvo i trgovinu, OIB 26415998982, Šetalište kneza Branimira 50/A, 23420 Benkovac</derivirana_varijabla>
  </DomainObject.Predmet.ProtustrankaWithAdressOIB>
  <DomainObject.Predmet.ProtustrankaNazivFormated>
    <izvorni_sadrzaj>PAPE UGOSTITELJSTVO j.d.o.o. za ugostiteljstvo i trgovinu</izvorni_sadrzaj>
    <derivirana_varijabla naziv="DomainObject.Predmet.ProtustrankaNazivFormated_1">PAPE UGOSTITELJSTVO j.d.o.o. za ugostiteljstvo i trgovinu</derivirana_varijabla>
  </DomainObject.Predmet.ProtustrankaNazivFormated>
  <DomainObject.Predmet.ProtustrankaNazivFormatedOIB>
    <izvorni_sadrzaj>PAPE UGOSTITELJSTVO j.d.o.o. za ugostiteljstvo i trgovinu, OIB 26415998982</izvorni_sadrzaj>
    <derivirana_varijabla naziv="DomainObject.Predmet.ProtustrankaNazivFormatedOIB_1">PAPE UGOSTITELJSTVO j.d.o.o. za ugostiteljstvo i trgovinu, OIB 26415998982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Podružnica Zadar; Dragan Tintor</izvorni_sadrzaj>
    <derivirana_varijabla naziv="DomainObject.Predmet.StrankaFormated_1">  Financijska agencija Podružnica Zadar; Dragan Tintor</derivirana_varijabla>
  </DomainObject.Predmet.StrankaFormated>
  <DomainObject.Predmet.StrankaFormatedOIB>
    <izvorni_sadrzaj>  Financijska agencija Podružnica Zadar, OIB 85821130368; Dragan Tintor, OIB 33774997492</izvorni_sadrzaj>
    <derivirana_varijabla naziv="DomainObject.Predmet.StrankaFormatedOIB_1">  Financijska agencija Podružnica Zadar, OIB 85821130368; Dragan Tintor, OIB 33774997492</derivirana_varijabla>
  </DomainObject.Predmet.StrankaFormatedOIB>
  <DomainObject.Predmet.StrankaFormatedWithAdress>
    <izvorni_sadrzaj> Financijska agencija Podružnica Zadar; Dragan Tintor, ŠETALIŠTE KNEZA BRANIMIRA 50 A (ranije: BENKOVAC, ŠETALIŠTE KNEZA BRANIMIRA, 50), 23420 Benkovac</izvorni_sadrzaj>
    <derivirana_varijabla naziv="DomainObject.Predmet.StrankaFormatedWithAdress_1"> Financijska agencija Podružnica Zadar; Dragan Tintor, ŠETALIŠTE KNEZA BRANIMIRA 50 A (ranije: BENKOVAC, ŠETALIŠTE KNEZA BRANIMIRA, 50), 23420 Benkovac</derivirana_varijabla>
  </DomainObject.Predmet.StrankaFormatedWithAdress>
  <DomainObject.Predmet.StrankaFormatedWithAdressOIB>
    <izvorni_sadrzaj> Financijska agencija Podružnica Zadar, OIB 85821130368; Dragan Tintor, OIB 33774997492, ŠETALIŠTE KNEZA BRANIMIRA 50 A (ranije: BENKOVAC, ŠETALIŠTE KNEZA BRANIMIRA, 50), 23420 Benkovac</izvorni_sadrzaj>
    <derivirana_varijabla naziv="DomainObject.Predmet.StrankaFormatedWithAdressOIB_1"> Financijska agencija Podružnica Zadar, OIB 85821130368; Dragan Tintor, OIB 33774997492, ŠETALIŠTE KNEZA BRANIMIRA 50 A (ranije: BENKOVAC, ŠETALIŠTE KNEZA BRANIMIRA, 50), 23420 Benkovac</derivirana_varijabla>
  </DomainObject.Predmet.StrankaFormatedWithAdressOIB>
  <DomainObject.Predmet.StrankaWithAdress>
    <izvorni_sadrzaj>Financijska agencija Podružnica Zadar ,Dragan Tintor ŠETALIŠTE KNEZA BRANIMIRA 50 A (ranije: BENKOVAC, ŠETALIŠTE KNEZA BRANIMIRA, 50),23420 Benkovac</izvorni_sadrzaj>
    <derivirana_varijabla naziv="DomainObject.Predmet.StrankaWithAdress_1">Financijska agencija Podružnica Zadar ,Dragan Tintor ŠETALIŠTE KNEZA BRANIMIRA 50 A (ranije: BENKOVAC, ŠETALIŠTE KNEZA BRANIMIRA, 50),23420 Benkovac</derivirana_varijabla>
  </DomainObject.Predmet.StrankaWithAdress>
  <DomainObject.Predmet.StrankaWithAdressOIB>
    <izvorni_sadrzaj>Financijska agencija Podružnica Zadar, OIB 85821130368,Dragan Tintor, OIB 33774997492, ŠETALIŠTE KNEZA BRANIMIRA 50 A (ranije: BENKOVAC, ŠETALIŠTE KNEZA BRANIMIRA, 50),23420 Benkovac</izvorni_sadrzaj>
    <derivirana_varijabla naziv="DomainObject.Predmet.StrankaWithAdressOIB_1">Financijska agencija Podružnica Zadar, OIB 85821130368,Dragan Tintor, OIB 33774997492, ŠETALIŠTE KNEZA BRANIMIRA 50 A (ranije: BENKOVAC, ŠETALIŠTE KNEZA BRANIMIRA, 50),23420 Benkovac</derivirana_varijabla>
  </DomainObject.Predmet.StrankaWithAdressOIB>
  <DomainObject.Predmet.StrankaNazivFormated>
    <izvorni_sadrzaj>Financijska agencija Podružnica Zadar,Dragan Tintor</izvorni_sadrzaj>
    <derivirana_varijabla naziv="DomainObject.Predmet.StrankaNazivFormated_1">Financijska agencija Podružnica Zadar,Dragan Tintor</derivirana_varijabla>
  </DomainObject.Predmet.StrankaNazivFormated>
  <DomainObject.Predmet.StrankaNazivFormatedOIB>
    <izvorni_sadrzaj>Financijska agencija Podružnica Zadar, OIB 85821130368,Dragan Tintor, OIB 33774997492</izvorni_sadrzaj>
    <derivirana_varijabla naziv="DomainObject.Predmet.StrankaNazivFormatedOIB_1">Financijska agencija Podružnica Zadar, OIB 85821130368,Dragan Tintor, OIB 33774997492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27365.67</izvorni_sadrzaj>
    <derivirana_varijabla naziv="DomainObject.Predmet.TrenutnaVrijednost_1">27365.67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 Podružnica Zadar</item>
      <item>Dragan Tintor</item>
    </izvorni_sadrzaj>
    <derivirana_varijabla naziv="DomainObject.Predmet.StrankaListFormated_1">
      <item>Financijska agencija Podružnica Zadar</item>
      <item>Dragan Tintor</item>
    </derivirana_varijabla>
  </DomainObject.Predmet.StrankaListFormated>
  <DomainObject.Predmet.StrankaListFormatedOIB>
    <izvorni_sadrzaj>
      <item>Financijska agencija Podružnica Zadar, OIB 85821130368</item>
      <item>Dragan Tintor, OIB 33774997492</item>
    </izvorni_sadrzaj>
    <derivirana_varijabla naziv="DomainObject.Predmet.StrankaListFormatedOIB_1">
      <item>Financijska agencija Podružnica Zadar, OIB 85821130368</item>
      <item>Dragan Tintor, OIB 33774997492</item>
    </derivirana_varijabla>
  </DomainObject.Predmet.StrankaListFormatedOIB>
  <DomainObject.Predmet.StrankaListFormatedWithAdress>
    <izvorni_sadrzaj>
      <item>Financijska agencija Podružnica Zadar</item>
      <item>Dragan Tintor, ŠETALIŠTE KNEZA BRANIMIRA 50 A (ranije: BENKOVAC, ŠETALIŠTE KNEZA BRANIMIRA, 50), 23420 Benkovac</item>
    </izvorni_sadrzaj>
    <derivirana_varijabla naziv="DomainObject.Predmet.StrankaListFormatedWithAdress_1">
      <item>Financijska agencija Podružnica Zadar</item>
      <item>Dragan Tintor, ŠETALIŠTE KNEZA BRANIMIRA 50 A (ranije: BENKOVAC, ŠETALIŠTE KNEZA BRANIMIRA, 50), 23420 Benkovac</item>
    </derivirana_varijabla>
  </DomainObject.Predmet.StrankaListFormatedWithAdress>
  <DomainObject.Predmet.StrankaListFormatedWithAdressOIB>
    <izvorni_sadrzaj>
      <item>Financijska agencija Podružnica Zadar, OIB 85821130368</item>
      <item>Dragan Tintor, OIB 33774997492, ŠETALIŠTE KNEZA BRANIMIRA 50 A (ranije: BENKOVAC, ŠETALIŠTE KNEZA BRANIMIRA, 50), 23420 Benkovac</item>
    </izvorni_sadrzaj>
    <derivirana_varijabla naziv="DomainObject.Predmet.StrankaListFormatedWithAdressOIB_1">
      <item>Financijska agencija Podružnica Zadar, OIB 85821130368</item>
      <item>Dragan Tintor, OIB 33774997492, ŠETALIŠTE KNEZA BRANIMIRA 50 A (ranije: BENKOVAC, ŠETALIŠTE KNEZA BRANIMIRA, 50), 23420 Benkovac</item>
    </derivirana_varijabla>
  </DomainObject.Predmet.StrankaListFormatedWithAdressOIB>
  <DomainObject.Predmet.StrankaListNazivFormated>
    <izvorni_sadrzaj>
      <item>Financijska agencija Podružnica Zadar</item>
      <item>Dragan Tintor</item>
    </izvorni_sadrzaj>
    <derivirana_varijabla naziv="DomainObject.Predmet.StrankaListNazivFormated_1">
      <item>Financijska agencija Podružnica Zadar</item>
      <item>Dragan Tintor</item>
    </derivirana_varijabla>
  </DomainObject.Predmet.StrankaListNazivFormated>
  <DomainObject.Predmet.StrankaListNazivFormatedOIB>
    <izvorni_sadrzaj>
      <item>Financijska agencija Podružnica Zadar, OIB 85821130368</item>
      <item>Dragan Tintor, OIB 33774997492</item>
    </izvorni_sadrzaj>
    <derivirana_varijabla naziv="DomainObject.Predmet.StrankaListNazivFormatedOIB_1">
      <item>Financijska agencija Podružnica Zadar, OIB 85821130368</item>
      <item>Dragan Tintor, OIB 33774997492</item>
    </derivirana_varijabla>
  </DomainObject.Predmet.StrankaListNazivFormatedOIB>
  <DomainObject.Predmet.ProtuStrankaListFormated>
    <izvorni_sadrzaj>
      <item>PAPE UGOSTITELJSTVO j.d.o.o. za ugostiteljstvo i trgovinu</item>
    </izvorni_sadrzaj>
    <derivirana_varijabla naziv="DomainObject.Predmet.ProtuStrankaListFormated_1">
      <item>PAPE UGOSTITELJSTVO j.d.o.o. za ugostiteljstvo i trgovinu</item>
    </derivirana_varijabla>
  </DomainObject.Predmet.ProtuStrankaListFormated>
  <DomainObject.Predmet.ProtuStrankaListFormatedOIB>
    <izvorni_sadrzaj>
      <item>PAPE UGOSTITELJSTVO j.d.o.o. za ugostiteljstvo i trgovinu, OIB 26415998982</item>
    </izvorni_sadrzaj>
    <derivirana_varijabla naziv="DomainObject.Predmet.ProtuStrankaListFormatedOIB_1">
      <item>PAPE UGOSTITELJSTVO j.d.o.o. za ugostiteljstvo i trgovinu, OIB 26415998982</item>
    </derivirana_varijabla>
  </DomainObject.Predmet.ProtuStrankaListFormatedOIB>
  <DomainObject.Predmet.ProtuStrankaListFormatedWithAdress>
    <izvorni_sadrzaj>
      <item>PAPE UGOSTITELJSTVO j.d.o.o. za ugostiteljstvo i trgovinu, Šetalište kneza Branimira 50/A, 23420 Benkovac</item>
    </izvorni_sadrzaj>
    <derivirana_varijabla naziv="DomainObject.Predmet.ProtuStrankaListFormatedWithAdress_1">
      <item>PAPE UGOSTITELJSTVO j.d.o.o. za ugostiteljstvo i trgovinu, Šetalište kneza Branimira 50/A, 23420 Benkovac</item>
    </derivirana_varijabla>
  </DomainObject.Predmet.ProtuStrankaListFormatedWithAdress>
  <DomainObject.Predmet.ProtuStrankaListFormatedWithAdressOIB>
    <izvorni_sadrzaj>
      <item>PAPE UGOSTITELJSTVO j.d.o.o. za ugostiteljstvo i trgovinu, OIB 26415998982, Šetalište kneza Branimira 50/A, 23420 Benkovac</item>
    </izvorni_sadrzaj>
    <derivirana_varijabla naziv="DomainObject.Predmet.ProtuStrankaListFormatedWithAdressOIB_1">
      <item>PAPE UGOSTITELJSTVO j.d.o.o. za ugostiteljstvo i trgovinu, OIB 26415998982, Šetalište kneza Branimira 50/A, 23420 Benkovac</item>
    </derivirana_varijabla>
  </DomainObject.Predmet.ProtuStrankaListFormatedWithAdressOIB>
  <DomainObject.Predmet.ProtuStrankaListNazivFormated>
    <izvorni_sadrzaj>
      <item>PAPE UGOSTITELJSTVO j.d.o.o. za ugostiteljstvo i trgovinu</item>
    </izvorni_sadrzaj>
    <derivirana_varijabla naziv="DomainObject.Predmet.ProtuStrankaListNazivFormated_1">
      <item>PAPE UGOSTITELJSTVO j.d.o.o. za ugostiteljstvo i trgovinu</item>
    </derivirana_varijabla>
  </DomainObject.Predmet.ProtuStrankaListNazivFormated>
  <DomainObject.Predmet.ProtuStrankaListNazivFormatedOIB>
    <izvorni_sadrzaj>
      <item>PAPE UGOSTITELJSTVO j.d.o.o. za ugostiteljstvo i trgovinu, OIB 26415998982</item>
    </izvorni_sadrzaj>
    <derivirana_varijabla naziv="DomainObject.Predmet.ProtuStrankaListNazivFormatedOIB_1">
      <item>PAPE UGOSTITELJSTVO j.d.o.o. za ugostiteljstvo i trgovinu, OIB 26415998982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Podružnica Zadar i dr.</izvorni_sadrzaj>
    <derivirana_varijabla naziv="DomainObject.Predmet.StrankaIDrugi_1">Financijska agencija Podružnica Zadar i dr.</derivirana_varijabla>
  </DomainObject.Predmet.StrankaIDrugi>
  <DomainObject.Predmet.ProtustrankaIDrugi>
    <izvorni_sadrzaj>PAPE UGOSTITELJSTVO j.d.o.o. za ugostiteljstvo i trgovinu</izvorni_sadrzaj>
    <derivirana_varijabla naziv="DomainObject.Predmet.ProtustrankaIDrugi_1">PAPE UGOSTITELJSTVO j.d.o.o. za ugostiteljstvo i trgovinu</derivirana_varijabla>
  </DomainObject.Predmet.ProtustrankaIDrugi>
  <DomainObject.Predmet.StrankaIDrugiAdressOIB>
    <izvorni_sadrzaj>Financijska agencija Podružnica Zadar, OIB 85821130368 i dr.</izvorni_sadrzaj>
    <derivirana_varijabla naziv="DomainObject.Predmet.StrankaIDrugiAdressOIB_1">Financijska agencija Podružnica Zadar, OIB 85821130368 i dr.</derivirana_varijabla>
  </DomainObject.Predmet.StrankaIDrugiAdressOIB>
  <DomainObject.Predmet.ProtustrankaIDrugiAdressOIB>
    <izvorni_sadrzaj>PAPE UGOSTITELJSTVO j.d.o.o. za ugostiteljstvo i trgovinu, OIB 26415998982, Šetalište kneza Branimira 50/A, 23420 Benkovac</izvorni_sadrzaj>
    <derivirana_varijabla naziv="DomainObject.Predmet.ProtustrankaIDrugiAdressOIB_1">PAPE UGOSTITELJSTVO j.d.o.o. za ugostiteljstvo i trgovinu, OIB 26415998982, Šetalište kneza Branimira 50/A,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Podružnica Zadar</item>
      <item>PAPE UGOSTITELJSTVO j.d.o.o. za ugostiteljstvo i trgovinu</item>
      <item>Dragan Tintor</item>
    </izvorni_sadrzaj>
    <derivirana_varijabla naziv="DomainObject.Predmet.SudioniciListNaziv_1">
      <item>Financijska agencija Podružnica Zadar</item>
      <item>PAPE UGOSTITELJSTVO j.d.o.o. za ugostiteljstvo i trgovinu</item>
      <item>Dragan Tintor</item>
    </derivirana_varijabla>
  </DomainObject.Predmet.SudioniciListNaziv>
  <DomainObject.Predmet.SudioniciListAdressOIB>
    <izvorni_sadrzaj>
      <item>Financijska agencija Podružnica Zadar, OIB 85821130368</item>
      <item>PAPE UGOSTITELJSTVO j.d.o.o. za ugostiteljstvo i trgovinu, OIB 26415998982, Šetalište kneza Branimira 50/A,23420 Benkovac</item>
      <item>Dragan Tintor, OIB 33774997492, ŠETALIŠTE KNEZA BRANIMIRA 50 A (ranije: BENKOVAC, ŠETALIŠTE KNEZA BRANIMIRA, 50),23420 Benkovac</item>
    </izvorni_sadrzaj>
    <derivirana_varijabla naziv="DomainObject.Predmet.SudioniciListAdressOIB_1">
      <item>Financijska agencija Podružnica Zadar, OIB 85821130368</item>
      <item>PAPE UGOSTITELJSTVO j.d.o.o. za ugostiteljstvo i trgovinu, OIB 26415998982, Šetalište kneza Branimira 50/A,23420 Benkovac</item>
      <item>Dragan Tintor, OIB 33774997492, ŠETALIŠTE KNEZA BRANIMIRA 50 A (ranije: BENKOVAC, ŠETALIŠTE KNEZA BRANIMIRA, 50),23420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26415998982</item>
      <item>, OIB 33774997492</item>
    </izvorni_sadrzaj>
    <derivirana_varijabla naziv="DomainObject.Predmet.SudioniciListNazivOIB_1">
      <item>, OIB 85821130368</item>
      <item>, OIB 26415998982</item>
      <item>, OIB 33774997492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334</properties:Words>
  <properties:Characters>1810</properties:Characters>
  <properties:Lines>51</properties:Lines>
  <properties:Paragraphs>19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2017-06-13T07:24:00Z</dcterms:created>
  <dc:creator>Josipa Dorkin</dc:creator>
  <cp:lastModifiedBy>wsadmin</cp:lastModifiedBy>
  <cp:lastPrinted>2018-04-12T06:15:00Z</cp:lastPrinted>
  <dcterms:modified xmlns:xsi="http://www.w3.org/2001/XMLSchema-instance" xsi:type="dcterms:W3CDTF">2018-05-04T11:47:00Z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(3.St-86-2018 PAPE UGOSTITELJSTVO preth.post..docx)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