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6f82" w14:paraId="07c6f82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B542FA" w:rsidR="009A09E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                                </w:t>
      </w:r>
      <w:r w:rsidR="003D240F">
        <w:t>67. St-905/14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3D240F" w:rsidRPr="003D240F">
        <w:rPr>
          <w:bCs/>
          <w:lang w:val="pt-BR"/>
        </w:rPr>
        <w:t>POKUPJE d.o.o. u stečaju, Pisarovina, Ribnjaci b.b.</w:t>
      </w:r>
      <w:r w:rsidR="003D240F">
        <w:rPr>
          <w:bCs/>
          <w:lang w:val="pt-BR"/>
        </w:rPr>
        <w:t xml:space="preserve">, </w:t>
      </w:r>
      <w:r w:rsidR="003D240F" w:rsidRPr="003D240F">
        <w:rPr>
          <w:bCs/>
          <w:lang w:val="pt-BR"/>
        </w:rPr>
        <w:t>OIB: 16462622418</w:t>
      </w:r>
      <w:r w:rsidR="00EF7780">
        <w:t xml:space="preserve">, </w:t>
      </w:r>
      <w:r w:rsidR="003D240F">
        <w:br/>
        <w:t>30. siječnja 2017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trgovačkim društvom </w:t>
      </w:r>
      <w:r w:rsidR="003D240F" w:rsidRPr="003D240F">
        <w:rPr>
          <w:bCs/>
          <w:lang w:val="pt-BR"/>
        </w:rPr>
        <w:t>POKUPJE d.o.o. u stečaju, Pisarovina, Ribnjaci b.b.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5C7AC0">
        <w:br/>
      </w:r>
      <w:r w:rsidR="003D240F">
        <w:t>14. ožujak 2017</w:t>
      </w:r>
      <w:r w:rsidR="00723D85" w:rsidRPr="005C7AC0">
        <w:t>.</w:t>
      </w:r>
      <w:r w:rsidR="0090700A" w:rsidRPr="005C7AC0">
        <w:t xml:space="preserve"> </w:t>
      </w:r>
      <w:r w:rsidR="003D240F">
        <w:t>u 9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3E6C5A">
        <w:t>govačkog suda u Zagrebu, soba 85/II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3E6C5A">
        <w:t>30. s</w:t>
      </w:r>
      <w:r w:rsidR="003D240F">
        <w:t>iječnja 2017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E55B1C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E55B1C" w:rsidP="004E13E6" w:rsidR="00E55B1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55B1C" w:rsidP="004E13E6" w:rsidR="00E55B1C">
      <w:pPr>
        <w:jc w:val="right"/>
      </w:pPr>
      <w:r>
        <w:t>ovlašteni službenik</w:t>
      </w:r>
    </w:p>
    <w:p w:rsidRDefault="00E55B1C" w:rsidP="004E13E6" w:rsidR="00E55B1C">
      <w:pPr>
        <w:jc w:val="right"/>
      </w:pPr>
      <w:r>
        <w:t>Katica Franjić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A09E7"/>
    <w:rsid w:val="00A66BD2"/>
    <w:rsid w:val="00A77317"/>
    <w:rsid w:val="00BB4D3C"/>
    <w:rsid w:val="00CB2690"/>
    <w:rsid w:val="00CD535F"/>
    <w:rsid w:val="00D40EE8"/>
    <w:rsid w:val="00E55B1C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891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2017-01-27T13:34:00Z</dcterms:created>
  <dc:creator>nribaric</dc:creator>
  <cp:lastModifiedBy>Katica Franjić</cp:lastModifiedBy>
  <cp:lastPrinted>2017-01-30T09:31:00Z</cp:lastPrinted>
  <dcterms:modified xmlns:xsi="http://www.w3.org/2001/XMLSchema-instance" xsi:type="dcterms:W3CDTF">2017-01-30T09:31:00Z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