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11F49" w:rsidP="00711F49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1F49" w:rsidP="00711F49" w:rsidR="00711F49" w:rsidRPr="00711F49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b997a8" w14:paraId="fb997a8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44EFD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4EFD" w:rsidRPr="00FB37A4">
        <w:rPr>
          <w:sz w:val="24"/>
        </w:rPr>
        <w:t>1</w:t>
      </w:r>
      <w:r w:rsidR="00FB37A4" w:rsidRPr="00FB37A4">
        <w:rPr>
          <w:sz w:val="24"/>
        </w:rPr>
        <w:t>293</w:t>
      </w:r>
      <w:r w:rsidR="008600EF" w:rsidRPr="00FB37A4">
        <w:rPr>
          <w:sz w:val="24"/>
        </w:rPr>
        <w:t>/1</w:t>
      </w:r>
      <w:r w:rsidR="006B4A8A" w:rsidRPr="00FB37A4">
        <w:rPr>
          <w:sz w:val="24"/>
        </w:rPr>
        <w:t>5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>Nikolini Dorić Hadžisejdić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 xml:space="preserve">stečajnog postupka nad dužnikom </w:t>
      </w:r>
      <w:r w:rsidR="00FB37A4" w:rsidRPr="00FB37A4">
        <w:rPr>
          <w:sz w:val="24"/>
          <w:szCs w:val="24"/>
        </w:rPr>
        <w:t>COSMO ENTERTAINMENT d.o.o., Zagreb, Remetski Kamenjak 6/a,</w:t>
      </w:r>
      <w:r w:rsidRPr="00FB37A4">
        <w:rPr>
          <w:sz w:val="24"/>
          <w:szCs w:val="24"/>
        </w:rPr>
        <w:t xml:space="preserve"> OIB: </w:t>
      </w:r>
      <w:r w:rsidR="00FB37A4" w:rsidRPr="00FB37A4">
        <w:rPr>
          <w:sz w:val="24"/>
          <w:szCs w:val="24"/>
        </w:rPr>
        <w:t>07321863016</w:t>
      </w:r>
      <w:r w:rsidR="005878C4"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dana 5</w:t>
      </w:r>
      <w:r w:rsidR="005878C4">
        <w:rPr>
          <w:sz w:val="24"/>
          <w:szCs w:val="24"/>
        </w:rPr>
        <w:t>.</w:t>
      </w:r>
      <w:r>
        <w:rPr>
          <w:sz w:val="24"/>
          <w:szCs w:val="24"/>
        </w:rPr>
        <w:t xml:space="preserve"> studenog</w:t>
      </w:r>
      <w:r w:rsidR="005878C4"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0D40CA">
        <w:rPr>
          <w:sz w:val="24"/>
          <w:szCs w:val="24"/>
        </w:rPr>
        <w:t>.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A14599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Stečajnog zakona </w:t>
      </w:r>
      <w:r w:rsidR="000D40CA" w:rsidRPr="000D40CA">
        <w:rPr>
          <w:sz w:val="24"/>
          <w:szCs w:val="24"/>
        </w:rPr>
        <w:t>(“Narodne novine” broj 71/15, dalje: SZ</w:t>
      </w:r>
      <w:r>
        <w:rPr>
          <w:sz w:val="24"/>
          <w:szCs w:val="24"/>
        </w:rPr>
        <w:t>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44EFD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44EFD">
        <w:rPr>
          <w:sz w:val="24"/>
          <w:szCs w:val="24"/>
        </w:rPr>
        <w:t xml:space="preserve">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344EFD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B37A4">
        <w:rPr>
          <w:sz w:val="24"/>
          <w:szCs w:val="24"/>
        </w:rPr>
        <w:t>dužniku</w:t>
      </w:r>
      <w:r w:rsidR="00344EFD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5B" w:rsidR="006D765B">
      <w:r>
        <w:separator/>
      </w:r>
    </w:p>
  </w:endnote>
  <w:endnote w:id="0" w:type="continuationSeparator">
    <w:p w:rsidRDefault="006D765B" w:rsidR="006D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5B" w:rsidR="006D765B">
      <w:r>
        <w:separator/>
      </w:r>
    </w:p>
  </w:footnote>
  <w:footnote w:id="0" w:type="continuationSeparator">
    <w:p w:rsidRDefault="006D765B" w:rsidR="006D7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0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37A4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89.St-1293/15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40CA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1F49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FF0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2BDF"/>
    <w:rsid w:val="00D85BA5"/>
    <w:rsid w:val="00D87DDC"/>
    <w:rsid w:val="00D91C60"/>
    <w:rsid w:val="00D91C64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70C9"/>
    <w:rsid w:val="00FA3EBE"/>
    <w:rsid w:val="00FA7C26"/>
    <w:rsid w:val="00FB242B"/>
    <w:rsid w:val="00FB37A4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0C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0C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St-1293/2015</izvorni_sadrzaj>
    <derivirana_varijabla naziv="DomainObject.Predmet.OznakaBroj_1">St-1293/2015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 ENTERTAINMENT d.o.o. zastupanog po punomoćniku Debby Dikkerboom</izvorni_sadrzaj>
    <derivirana_varijabla naziv="DomainObject.Predmet.ProtustrankaFormated_1">  COSMO ENTERTAINMENT d.o.o. zastupanog po punomoćniku Debby Dikkerboom</derivirana_varijabla>
  </DomainObject.Predmet.ProtustrankaFormated>
  <DomainObject.Predmet.ProtustrankaFormatedOIB>
    <izvorni_sadrzaj>  COSMO ENTERTAINMENT d.o.o., OIB 07321863016 zastupanog po punomoćniku Debby Dikkerboom</izvorni_sadrzaj>
    <derivirana_varijabla naziv="DomainObject.Predmet.ProtustrankaFormatedOIB_1">  COSMO ENTERTAINMENT d.o.o., OIB 07321863016 zastupanog po punomoćniku Debby Dikkerboom</derivirana_varijabla>
  </DomainObject.Predmet.ProtustrankaFormatedOIB>
  <DomainObject.Predmet.ProtustrankaFormatedWithAdress>
    <izvorni_sadrzaj> COSMO ENTERTAINMENT d.o.o., Remetski Kamenjak 6/a, 10000 Zagreb zastupanog po punomoćniku Debby Dikkerboom</izvorni_sadrzaj>
    <derivirana_varijabla naziv="DomainObject.Predmet.ProtustrankaFormatedWithAdress_1"> COSMO ENTERTAINMENT d.o.o., Remetski Kamenjak 6/a, 10000 Zagreb zastupanog po punomoćniku Debby Dikkerboom</derivirana_varijabla>
  </DomainObject.Predmet.ProtustrankaFormatedWithAdress>
  <DomainObject.Predmet.ProtustrankaFormatedWithAdressOIB>
    <izvorni_sadrzaj> COSMO ENTERTAINMENT d.o.o., OIB 07321863016, Remetski Kamenjak 6/a, 10000 Zagreb zastupanog po punomoćniku Debby Dikkerboom</izvorni_sadrzaj>
    <derivirana_varijabla naziv="DomainObject.Predmet.ProtustrankaFormatedWithAdressOIB_1"> COSMO ENTERTAINMENT d.o.o., OIB 07321863016, Remetski Kamenjak 6/a, 10000 Zagreb zastupanog po punomoćniku Debby Dikkerboom</derivirana_varijabla>
  </DomainObject.Predmet.ProtustrankaFormatedWithAdressOIB>
  <DomainObject.Predmet.ProtustrankaWithAdress>
    <izvorni_sadrzaj>COSMO ENTERTAINMENT d.o.o. Remetski Kamenjak 6/a, 10000 Zagreb</izvorni_sadrzaj>
    <derivirana_varijabla naziv="DomainObject.Predmet.ProtustrankaWithAdress_1">COSMO ENTERTAINMENT d.o.o. Remetski Kamenjak 6/a, 10000 Zagreb</derivirana_varijabla>
  </DomainObject.Predmet.ProtustrankaWithAdress>
  <DomainObject.Predmet.ProtustrankaWithAdressOIB>
    <izvorni_sadrzaj>COSMO ENTERTAINMENT d.o.o., OIB 07321863016, Remetski Kamenjak 6/a, 10000 Zagreb</izvorni_sadrzaj>
    <derivirana_varijabla naziv="DomainObject.Predmet.ProtustrankaWithAdressOIB_1">COSMO ENTERTAINMENT d.o.o., OIB 07321863016, Remetski Kamenjak 6/a, 10000 Zagreb</derivirana_varijabla>
  </DomainObject.Predmet.ProtustrankaWithAdressOIB>
  <DomainObject.Predmet.ProtustrankaNazivFormated>
    <izvorni_sadrzaj>COSMO ENTERTAINMENT d.o.o.</izvorni_sadrzaj>
    <derivirana_varijabla naziv="DomainObject.Predmet.ProtustrankaNazivFormated_1">COSMO ENTERTAINMENT d.o.o.</derivirana_varijabla>
  </DomainObject.Predmet.ProtustrankaNazivFormated>
  <DomainObject.Predmet.ProtustrankaNazivFormatedOIB>
    <izvorni_sadrzaj>COSMO ENTERTAINMENT d.o.o., OIB 07321863016</izvorni_sadrzaj>
    <derivirana_varijabla naziv="DomainObject.Predmet.ProtustrankaNazivFormatedOIB_1">COSMO ENTERTAINMENT d.o.o., OIB 07321863016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 ENTERTAINMENT d.o.o. zastupanog po punomoćniku Debby Dikkerboom</item>
    </izvorni_sadrzaj>
    <derivirana_varijabla naziv="DomainObject.Predmet.ProtuStrankaListFormated_1">
      <item>COSMO ENTERTAINMENT d.o.o. zastupanog po punomoćniku Debby Dikkerboom</item>
    </derivirana_varijabla>
  </DomainObject.Predmet.ProtuStrankaListFormated>
  <DomainObject.Predmet.ProtuStrankaListFormatedOIB>
    <izvorni_sadrzaj>
      <item>COSMO ENTERTAINMENT d.o.o., OIB 07321863016 zastupanog po punomoćniku Debby Dikkerboom</item>
    </izvorni_sadrzaj>
    <derivirana_varijabla naziv="DomainObject.Predmet.ProtuStrankaListFormatedOIB_1">
      <item>COSMO ENTERTAINMENT d.o.o., OIB 07321863016 zastupanog po punomoćniku Debby Dikkerboom</item>
    </derivirana_varijabla>
  </DomainObject.Predmet.ProtuStrankaListFormatedOIB>
  <DomainObject.Predmet.ProtuStrankaListFormatedWithAdress>
    <izvorni_sadrzaj>
      <item>COSMO ENTERTAINMENT d.o.o., Remetski Kamenjak 6/a, 10000 Zagreb zastupanog po punomoćniku Debby Dikkerboom</item>
    </izvorni_sadrzaj>
    <derivirana_varijabla naziv="DomainObject.Predmet.ProtuStrankaListFormatedWithAdress_1">
      <item>COSMO ENTERTAINMENT d.o.o., Remetski Kamenjak 6/a, 10000 Zagreb zastupanog po punomoćniku Debby Dikkerboom</item>
    </derivirana_varijabla>
  </DomainObject.Predmet.ProtuStrankaListFormatedWithAdress>
  <DomainObject.Predmet.ProtuStrankaListFormatedWithAdressOIB>
    <izvorni_sadrzaj>
      <item>COSMO ENTERTAINMENT d.o.o., OIB 07321863016, Remetski Kamenjak 6/a, 10000 Zagreb zastupanog po punomoćniku Debby Dikkerboom</item>
    </izvorni_sadrzaj>
    <derivirana_varijabla naziv="DomainObject.Predmet.ProtuStrankaListFormatedWithAdressOIB_1">
      <item>COSMO ENTERTAINMENT d.o.o., OIB 07321863016, Remetski Kamenjak 6/a, 10000 Zagreb zastupanog po punomoćniku Debby Dikkerboom</item>
    </derivirana_varijabla>
  </DomainObject.Predmet.ProtuStrankaListFormatedWithAdressOIB>
  <DomainObject.Predmet.ProtuStrankaListNazivFormated>
    <izvorni_sadrzaj>
      <item>COSMO ENTERTAINMENT d.o.o.</item>
    </izvorni_sadrzaj>
    <derivirana_varijabla naziv="DomainObject.Predmet.ProtuStrankaListNazivFormated_1">
      <item>COSMO ENTERTAINMENT d.o.o.</item>
    </derivirana_varijabla>
  </DomainObject.Predmet.ProtuStrankaListNazivFormated>
  <DomainObject.Predmet.ProtuStrankaListNazivFormatedOIB>
    <izvorni_sadrzaj>
      <item>COSMO ENTERTAINMENT d.o.o., OIB 07321863016</item>
    </izvorni_sadrzaj>
    <derivirana_varijabla naziv="DomainObject.Predmet.ProtuStrankaListNazivFormatedOIB_1">
      <item>COSMO ENTERTAINMENT d.o.o., OIB 07321863016</item>
    </derivirana_varijabla>
  </DomainObject.Predmet.ProtuStrankaListNazivFormatedOIB>
  <DomainObject.Predmet.OstaliListFormated>
    <izvorni_sadrzaj>
      <item>Debby Dikkerboom punomoćnik sudionika u postupku COSMO ENTERTAINMENT d.o.o.</item>
    </izvorni_sadrzaj>
    <derivirana_varijabla naziv="DomainObject.Predmet.OstaliListFormated_1">
      <item>Debby Dikkerboom punomoćnik sudionika u postupku COSMO ENTERTAINMENT d.o.o.</item>
    </derivirana_varijabla>
  </DomainObject.Predmet.OstaliListFormated>
  <DomainObject.Predmet.OstaliListFormatedOIB>
    <izvorni_sadrzaj>
      <item>Debby Dikkerboom, OIB 00000000001 punomoćnik sudionika u postupku COSMO ENTERTAINMENT d.o.o.</item>
    </izvorni_sadrzaj>
    <derivirana_varijabla naziv="DomainObject.Predmet.OstaliListFormatedOIB_1">
      <item>Debby Dikkerboom, OIB 00000000001 punomoćnik sudionika u postupku COSMO ENTERTAINMENT d.o.o.</item>
    </derivirana_varijabla>
  </DomainObject.Predmet.OstaliListFormatedOIB>
  <DomainObject.Predmet.OstaliListFormatedWithAdress>
    <izvorni_sadrzaj>
      <item>Debby Dikkerboom, Oostwaard 60, 3602 XA Maarssen punomoćnik sudionika u postupku COSMO ENTERTAINMENT d.o.o.</item>
    </izvorni_sadrzaj>
    <derivirana_varijabla naziv="DomainObject.Predmet.OstaliListFormatedWithAdress_1">
      <item>Debby Dikkerboom, Oostwaard 60, 3602 XA Maarssen punomoćnik sudionika u postupku COSMO ENTERTAINMENT d.o.o.</item>
    </derivirana_varijabla>
  </DomainObject.Predmet.OstaliListFormatedWithAdress>
  <DomainObject.Predmet.OstaliListFormatedWithAdressOIB>
    <izvorni_sadrzaj>
      <item>Debby Dikkerboom, OIB 00000000001, Oostwaard 60, 3602 XA Maarssen punomoćnik sudionika u postupku COSMO ENTERTAINMENT d.o.o.</item>
    </izvorni_sadrzaj>
    <derivirana_varijabla naziv="DomainObject.Predmet.OstaliListFormatedWithAdressOIB_1">
      <item>Debby Dikkerboom, OIB 00000000001, Oostwaard 60, 3602 XA Maarssen punomoćnik sudionika u postupku COSMO ENTERTAINMENT d.o.o.</item>
    </derivirana_varijabla>
  </DomainObject.Predmet.OstaliListFormatedWithAdressOIB>
  <DomainObject.Predmet.OstaliListNazivFormated>
    <izvorni_sadrzaj>
      <item>Debby Dikkerboom</item>
    </izvorni_sadrzaj>
    <derivirana_varijabla naziv="DomainObject.Predmet.OstaliListNazivFormated_1">
      <item>Debby Dikkerboom</item>
    </derivirana_varijabla>
  </DomainObject.Predmet.OstaliListNazivFormated>
  <DomainObject.Predmet.OstaliListNazivFormatedOIB>
    <izvorni_sadrzaj>
      <item>Debby Dikkerboom, OIB 00000000001</item>
    </izvorni_sadrzaj>
    <derivirana_varijabla naziv="DomainObject.Predmet.OstaliListNazivFormatedOIB_1">
      <item>Debby Dikkerboom,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 ENTERTAINMENT d.o.o.</izvorni_sadrzaj>
    <derivirana_varijabla naziv="DomainObject.Predmet.ProtustrankaIDrugi_1">COSMO ENTERTAINMENT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 ENTERTAINMENT d.o.o., OIB 07321863016, Remetski Kamenjak 6/a, 10000 Zagreb</izvorni_sadrzaj>
    <derivirana_varijabla naziv="DomainObject.Predmet.ProtustrankaIDrugiAdressOIB_1">COSMO ENTERTAINMENT d.o.o., OIB 07321863016, Remetski Kamenjak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COSMO ENTERTAINMENT d.o.o.</item>
      <item>Debby Dikkerboom</item>
    </izvorni_sadrzaj>
    <derivirana_varijabla naziv="DomainObject.Predmet.SudioniciListNaziv_1">
      <item>FINA Regionalni centar Zagreb</item>
      <item>COSMO ENTERTAINMENT d.o.o.</item>
      <item>Debby Dikkerboom</item>
    </derivirana_varijabla>
  </DomainObject.Predmet.SudioniciListNaziv>
  <DomainObject.Predmet.SudioniciListAdressOIB>
    <izvorni_sadrzaj>
      <item>FINA Regionalni centar Zagreb, OIB 85821130368, Trg svibanjskih žrtava 1995. 1,10000 Zagreb</item>
      <item>COSMO ENTERTAINMENT d.o.o., OIB 07321863016, Remetski Kamenjak 6/a,10000 Zagreb</item>
      <item>Debby Dikkerboom, OIB 00000000001, Oostwaard 60,3602 XA Maarssen</item>
    </izvorni_sadrzaj>
    <derivirana_varijabla naziv="DomainObject.Predmet.SudioniciListAdressOIB_1">
      <item>FINA Regionalni centar Zagreb, OIB 85821130368, Trg svibanjskih žrtava 1995. 1,10000 Zagreb</item>
      <item>COSMO ENTERTAINMENT d.o.o., OIB 07321863016, Remetski Kamenjak 6/a,10000 Zagreb</item>
      <item>Debby Dikkerboom, OIB 00000000001, Oostwaard 60,3602 XA Maarssen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07321863016</item>
      <item>, OIB 00000000001</item>
    </izvorni_sadrzaj>
    <derivirana_varijabla naziv="DomainObject.Predmet.SudioniciListNazivOIB_1">
      <item>, OIB 85821130368</item>
      <item>, OIB 07321863016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1985</properties:Characters>
  <properties:Lines>57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2015-11-11T13:34:00Z</dcterms:created>
  <dc:creator>Korisnik</dc:creator>
  <cp:lastModifiedBy>Marija Lukić</cp:lastModifiedBy>
  <cp:lastPrinted>2015-11-11T13:37:00Z</cp:lastPrinted>
  <dcterms:modified xmlns:xsi="http://www.w3.org/2001/XMLSchema-instance" xsi:type="dcterms:W3CDTF">2015-11-11T13:37:00Z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