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605b" w14:paraId="231605b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8A2746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253004">
        <w:rPr>
          <w:rFonts w:cs="Times New Roman"/>
        </w:rPr>
        <w:t>SPEED d.o.o., OIB 34039333596, Varaždin, Marina Držića 10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253004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 xml:space="preserve"> </w:t>
      </w:r>
      <w:r w:rsidR="00253004">
        <w:rPr>
          <w:rFonts w:cs="Times New Roman"/>
        </w:rPr>
        <w:t>SPEED d.o.o., OIB 34039333596, Varaždin, Marina Držića 10</w:t>
      </w:r>
      <w:r w:rsidRPr="00BA3155">
        <w:rPr>
          <w:rFonts w:cs="Times New Roman"/>
        </w:rPr>
        <w:t xml:space="preserve">, s danom </w:t>
      </w:r>
      <w:r w:rsidR="00253004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253004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253004">
        <w:rPr>
          <w:rFonts w:cs="Times New Roman"/>
        </w:rPr>
        <w:t>SPEED d.o.o., OIB 34039333596, Varaždin, Marina Držića 10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253004">
        <w:rPr>
          <w:rFonts w:cs="Times New Roman"/>
        </w:rPr>
        <w:t>Ivan Gjurašić, OIB 6602560916, iz Zagreba, Petrinjska 28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253004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253004">
        <w:rPr>
          <w:rFonts w:cs="Times New Roman"/>
        </w:rPr>
        <w:t>SPEED d.o.o., OIB 34039333596, Varaždin, Marina Držića 10</w:t>
      </w:r>
      <w:r w:rsidRPr="00BA3155">
        <w:rPr>
          <w:rFonts w:cs="Times New Roman"/>
        </w:rPr>
        <w:t xml:space="preserve">, bit će brisan iz </w:t>
      </w:r>
      <w:r w:rsidRPr="00253004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253004">
        <w:rPr>
          <w:rFonts w:cs="Times New Roman"/>
        </w:rPr>
        <w:t>20.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253004">
        <w:rPr>
          <w:rFonts w:cs="Times New Roman"/>
        </w:rPr>
        <w:t xml:space="preserve">nije podnijela javnobilježnički ovjerovljeni prokazni popis imovine i obveza dužnika te kako u roku od 45 dana nijedan vjerovnik nije predložio otvaranje stečajnoga postupka i nije predujmio </w:t>
      </w:r>
      <w:r w:rsidRPr="00BA3155">
        <w:rPr>
          <w:rFonts w:cs="Times New Roman"/>
        </w:rPr>
        <w:t>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253004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970736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253004">
        <w:rPr>
          <w:rFonts w:cs="Times New Roman"/>
        </w:rPr>
        <w:t>SPEED d.o.o.,  Varaždin, Marina Držića 10</w:t>
      </w:r>
    </w:p>
    <w:p w:rsidRDefault="00BA3155" w:rsidP="00BA3155" w:rsidR="00BA3155" w:rsidRPr="00253004">
      <w:pPr>
        <w:numPr>
          <w:ilvl w:val="0"/>
          <w:numId w:val="2"/>
        </w:numPr>
        <w:spacing w:after="0"/>
        <w:rPr>
          <w:rFonts w:cs="Times New Roman"/>
        </w:rPr>
      </w:pPr>
      <w:r w:rsidRPr="00253004">
        <w:rPr>
          <w:rFonts w:cs="Times New Roman"/>
        </w:rPr>
        <w:t xml:space="preserve">Direktor dužnika,  </w:t>
      </w:r>
      <w:r w:rsidR="00253004" w:rsidRPr="00253004">
        <w:rPr>
          <w:rFonts w:cs="Times New Roman"/>
        </w:rPr>
        <w:t xml:space="preserve">Milan Prester, Varaždin, </w:t>
      </w:r>
      <w:r w:rsidR="00253004">
        <w:rPr>
          <w:rFonts w:cs="Times New Roman"/>
        </w:rPr>
        <w:t>M</w:t>
      </w:r>
      <w:r w:rsidR="00253004" w:rsidRPr="00253004">
        <w:rPr>
          <w:rFonts w:cs="Times New Roman"/>
        </w:rPr>
        <w:t>arina Držića 10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253004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970736">
      <w:pPr>
        <w:numPr>
          <w:ilvl w:val="0"/>
          <w:numId w:val="2"/>
        </w:numPr>
        <w:spacing w:after="0"/>
        <w:rPr>
          <w:rFonts w:cs="Times New Roman"/>
        </w:rPr>
      </w:pPr>
      <w:r w:rsidRPr="00970736">
        <w:rPr>
          <w:rFonts w:cs="Times New Roman"/>
        </w:rPr>
        <w:t xml:space="preserve">Ministarstvo financija, Porezna uprava, Područni ured Sjeverna Hrvatska, Ispostava </w:t>
      </w:r>
      <w:r w:rsidR="00970736" w:rsidRPr="00970736">
        <w:rPr>
          <w:rFonts w:cs="Times New Roman"/>
        </w:rPr>
        <w:t>Varaždin, Graberje 1</w:t>
      </w:r>
    </w:p>
    <w:p w:rsidRDefault="00970736" w:rsidP="00BA3155" w:rsidR="00BA3155" w:rsidRPr="00970736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>Stečajni upr</w:t>
      </w:r>
      <w:r w:rsidR="00BA3155" w:rsidRPr="00970736">
        <w:rPr>
          <w:rFonts w:cs="Times New Roman"/>
        </w:rPr>
        <w:t xml:space="preserve">avitelj  </w:t>
      </w:r>
      <w:r w:rsidR="00253004" w:rsidRPr="00970736">
        <w:rPr>
          <w:rFonts w:cs="Times New Roman"/>
        </w:rPr>
        <w:t>Ivan Gjurašić, Zagreb, Petrinjska 28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970736" w:rsidP="00970736" w:rsidR="00970736">
      <w:pPr>
        <w:spacing w:after="0"/>
        <w:ind w:left="360"/>
        <w:rPr>
          <w:rFonts w:cs="Times New Roman"/>
        </w:rPr>
      </w:pPr>
    </w:p>
    <w:p w:rsidRDefault="00970736" w:rsidP="00970736" w:rsidR="00970736">
      <w:pPr>
        <w:spacing w:after="0"/>
        <w:ind w:left="360"/>
        <w:rPr>
          <w:rFonts w:cs="Times New Roman"/>
        </w:rPr>
      </w:pPr>
    </w:p>
    <w:p w:rsidRDefault="00970736" w:rsidP="00970736" w:rsidR="00970736">
      <w:pPr>
        <w:spacing w:after="0"/>
        <w:ind w:left="360"/>
        <w:rPr>
          <w:rFonts w:cs="Times New Roman"/>
        </w:rPr>
      </w:pPr>
    </w:p>
    <w:p w:rsidRDefault="00253004" w:rsidP="00253004" w:rsidR="00253004" w:rsidRPr="00BA3155">
      <w:pPr>
        <w:spacing w:after="0"/>
        <w:ind w:left="360"/>
        <w:rPr>
          <w:rFonts w:cs="Times New Roman"/>
        </w:rPr>
      </w:pPr>
    </w:p>
    <w:sectPr w:rsidSect="00970736" w:rsidR="00253004" w:rsidRPr="00BA3155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3BB" w:rsidP="00BA3155" w:rsidR="003E53BB">
      <w:pPr>
        <w:spacing w:after="0"/>
      </w:pPr>
      <w:r>
        <w:separator/>
      </w:r>
    </w:p>
  </w:endnote>
  <w:endnote w:id="0" w:type="continuationSeparator">
    <w:p w:rsidRDefault="003E53BB" w:rsidP="00BA3155" w:rsidR="003E53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746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3BB" w:rsidP="00BA3155" w:rsidR="003E53BB">
      <w:pPr>
        <w:spacing w:after="0"/>
      </w:pPr>
      <w:r>
        <w:separator/>
      </w:r>
    </w:p>
  </w:footnote>
  <w:footnote w:id="0" w:type="continuationSeparator">
    <w:p w:rsidRDefault="003E53BB" w:rsidP="00BA3155" w:rsidR="003E53B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253004">
      <w:t>873/15-5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253004">
      <w:t>873/15-5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53004"/>
    <w:rsid w:val="00280824"/>
    <w:rsid w:val="002F7954"/>
    <w:rsid w:val="003E53BB"/>
    <w:rsid w:val="00443F39"/>
    <w:rsid w:val="00521255"/>
    <w:rsid w:val="00535974"/>
    <w:rsid w:val="0057362D"/>
    <w:rsid w:val="007D392C"/>
    <w:rsid w:val="008A2746"/>
    <w:rsid w:val="00970736"/>
    <w:rsid w:val="00B72CD2"/>
    <w:rsid w:val="00BA3155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8A2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74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8A2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74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SPEED društvo s ograničenom odgovornošću za trgovinu i usluge</izvorni_sadrzaj>
    <derivirana_varijabla naziv="DomainObject.Predmet.ProtustrankaFormated_1">  SPEED društvo s ograničenom odgovornošću za trgovinu i usluge</derivirana_varijabla>
  </DomainObject.Predmet.ProtustrankaFormated>
  <DomainObject.Predmet.ProtustrankaFormatedOIB>
    <izvorni_sadrzaj>  SPEED društvo s ograničenom odgovornošću za trgovinu i usluge, OIB 34039333596</izvorni_sadrzaj>
    <derivirana_varijabla naziv="DomainObject.Predmet.ProtustrankaFormatedOIB_1">  SPEED društvo s ograničenom odgovornošću za trgovinu i usluge, OIB 34039333596</derivirana_varijabla>
  </DomainObject.Predmet.ProtustrankaFormatedOIB>
  <DomainObject.Predmet.ProtustrankaFormatedWithAdress>
    <izvorni_sadrzaj> SPEED društvo s ograničenom odgovornošću za trgovinu i usluge, Marina Držića 10, 42000 Varaždin</izvorni_sadrzaj>
    <derivirana_varijabla naziv="DomainObject.Predmet.ProtustrankaFormatedWithAdress_1"> SPEED društvo s ograničenom odgovornošću za trgovinu i usluge, Marina Držića 10, 42000 Varaždin</derivirana_varijabla>
  </DomainObject.Predmet.ProtustrankaFormatedWithAdress>
  <DomainObject.Predmet.ProtustrankaFormatedWithAdressOIB>
    <izvorni_sadrzaj> SPEED društvo s ograničenom odgovornošću za trgovinu i usluge, OIB 34039333596, Marina Držića 10, 42000 Varaždin</izvorni_sadrzaj>
    <derivirana_varijabla naziv="DomainObject.Predmet.ProtustrankaFormatedWithAdressOIB_1"> SPEED društvo s ograničenom odgovornošću za trgovinu i usluge, OIB 34039333596, Marina Držića 10, 42000 Varaždin</derivirana_varijabla>
  </DomainObject.Predmet.ProtustrankaFormatedWithAdressOIB>
  <DomainObject.Predmet.ProtustrankaWithAdress>
    <izvorni_sadrzaj>SPEED društvo s ograničenom odgovornošću za trgovinu i usluge Marina Držića 10, 42000 Varaždin</izvorni_sadrzaj>
    <derivirana_varijabla naziv="DomainObject.Predmet.ProtustrankaWithAdress_1">SPEED društvo s ograničenom odgovornošću za trgovinu i usluge Marina Držića 10, 42000 Varaždin</derivirana_varijabla>
  </DomainObject.Predmet.ProtustrankaWithAdress>
  <DomainObject.Predmet.ProtustrankaWithAdressOIB>
    <izvorni_sadrzaj>SPEED društvo s ograničenom odgovornošću za trgovinu i usluge, OIB 34039333596, Marina Držića 10, 42000 Varaždin</izvorni_sadrzaj>
    <derivirana_varijabla naziv="DomainObject.Predmet.ProtustrankaWithAdressOIB_1">SPEED društvo s ograničenom odgovornošću za trgovinu i usluge, OIB 34039333596, Marina Držića 10, 42000 Varaždin</derivirana_varijabla>
  </DomainObject.Predmet.ProtustrankaWithAdressOIB>
  <DomainObject.Predmet.ProtustrankaNazivFormated>
    <izvorni_sadrzaj>SPEED društvo s ograničenom odgovornošću za trgovinu i usluge</izvorni_sadrzaj>
    <derivirana_varijabla naziv="DomainObject.Predmet.ProtustrankaNazivFormated_1">SPEED društvo s ograničenom odgovornošću za trgovinu i usluge</derivirana_varijabla>
  </DomainObject.Predmet.ProtustrankaNazivFormated>
  <DomainObject.Predmet.ProtustrankaNazivFormatedOIB>
    <izvorni_sadrzaj>SPEED društvo s ograničenom odgovornošću za trgovinu i usluge, OIB 34039333596</izvorni_sadrzaj>
    <derivirana_varijabla naziv="DomainObject.Predmet.ProtustrankaNazivFormatedOIB_1">SPEED društvo s ograničenom odgovornošću za trgovinu i usluge, OIB 34039333596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214794.88</izvorni_sadrzaj>
    <derivirana_varijabla naziv="DomainObject.Predmet.TrenutnaVrijednost_1">214794.88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SPEED društvo s ograničenom odgovornošću za trgovinu i usluge</item>
    </izvorni_sadrzaj>
    <derivirana_varijabla naziv="DomainObject.Predmet.ProtuStrankaListFormated_1">
      <item>SPEED društvo s ograničenom odgovornošću za trgovinu i usluge</item>
    </derivirana_varijabla>
  </DomainObject.Predmet.ProtuStrankaListFormated>
  <DomainObject.Predmet.ProtuStrankaListFormatedOIB>
    <izvorni_sadrzaj>
      <item>SPEED društvo s ograničenom odgovornošću za trgovinu i usluge, OIB 34039333596</item>
    </izvorni_sadrzaj>
    <derivirana_varijabla naziv="DomainObject.Predmet.ProtuStrankaListFormatedOIB_1">
      <item>SPEED društvo s ograničenom odgovornošću za trgovinu i usluge, OIB 34039333596</item>
    </derivirana_varijabla>
  </DomainObject.Predmet.ProtuStrankaListFormatedOIB>
  <DomainObject.Predmet.ProtuStrankaListFormatedWithAdress>
    <izvorni_sadrzaj>
      <item>SPEED društvo s ograničenom odgovornošću za trgovinu i usluge, Marina Držića 10, 42000 Varaždin</item>
    </izvorni_sadrzaj>
    <derivirana_varijabla naziv="DomainObject.Predmet.ProtuStrankaListFormatedWithAdress_1">
      <item>SPEED društvo s ograničenom odgovornošću za trgovinu i usluge, Marina Držića 10, 42000 Varaždin</item>
    </derivirana_varijabla>
  </DomainObject.Predmet.ProtuStrankaListFormatedWithAdress>
  <DomainObject.Predmet.ProtuStrankaListFormatedWithAdressOIB>
    <izvorni_sadrzaj>
      <item>SPEED društvo s ograničenom odgovornošću za trgovinu i usluge, OIB 34039333596, Marina Držića 10, 42000 Varaždin</item>
    </izvorni_sadrzaj>
    <derivirana_varijabla naziv="DomainObject.Predmet.ProtuStrankaListFormatedWithAdressOIB_1">
      <item>SPEED društvo s ograničenom odgovornošću za trgovinu i usluge, OIB 34039333596, Marina Držića 10, 42000 Varaždin</item>
    </derivirana_varijabla>
  </DomainObject.Predmet.ProtuStrankaListFormatedWithAdressOIB>
  <DomainObject.Predmet.ProtuStrankaListNazivFormated>
    <izvorni_sadrzaj>
      <item>SPEED društvo s ograničenom odgovornošću za trgovinu i usluge</item>
    </izvorni_sadrzaj>
    <derivirana_varijabla naziv="DomainObject.Predmet.ProtuStrankaListNazivFormated_1">
      <item>SPEED društvo s ograničenom odgovornošću za trgovinu i usluge</item>
    </derivirana_varijabla>
  </DomainObject.Predmet.ProtuStrankaListNazivFormated>
  <DomainObject.Predmet.ProtuStrankaListNazivFormatedOIB>
    <izvorni_sadrzaj>
      <item>SPEED društvo s ograničenom odgovornošću za trgovinu i usluge, OIB 34039333596</item>
    </izvorni_sadrzaj>
    <derivirana_varijabla naziv="DomainObject.Predmet.ProtuStrankaListNazivFormatedOIB_1">
      <item>SPEED društvo s ograničenom odgovornošću za trgovinu i usluge, OIB 34039333596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SPEED društvo s ograničenom odgovornošću za trgovinu i usluge</izvorni_sadrzaj>
    <derivirana_varijabla naziv="DomainObject.Predmet.ProtustrankaIDrugi_1">SPEED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SPEED društvo s ograničenom odgovornošću za trgovinu i usluge, OIB 34039333596, Marina Držića 10, 42000 Varaždin</izvorni_sadrzaj>
    <derivirana_varijabla naziv="DomainObject.Predmet.ProtustrankaIDrugiAdressOIB_1">SPEED društvo s ograničenom odgovornošću za trgovinu i usluge, OIB 34039333596, Marina Držića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SPEED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SPEED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SPEED društvo s ograničenom odgovornošću za trgovinu i usluge, OIB 34039333596, Marina Držića 10,42000 Varaždin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SPEED društvo s ograničenom odgovornošću za trgovinu i usluge, OIB 34039333596, Marina Držića 10,42000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34039333596</item>
      <item>, OIB null</item>
      <item>, OIB null</item>
    </izvorni_sadrzaj>
    <derivirana_varijabla naziv="DomainObject.Predmet.SudioniciListNazivOIB_1">
      <item>, OIB 85821130368</item>
      <item>, OIB 34039333596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5E581-B18F-4DC6-A775-31DD8ECD3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2661</properties:Characters>
  <properties:Lines>71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2016-03-04T13:24:00Z</dcterms:created>
  <dc:creator>Ljubica Makovec</dc:creator>
  <cp:lastModifiedBy>Ljubica Makovec</cp:lastModifiedBy>
  <cp:lastPrinted>2016-03-07T12:04:00Z</cp:lastPrinted>
  <dcterms:modified xmlns:xsi="http://www.w3.org/2001/XMLSchema-instance" xsi:type="dcterms:W3CDTF">2016-03-07T12:05:00Z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