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6f3e" w14:paraId="15a6f3e" w:rsidRDefault="005E3EB7" w:rsidP="00460051" w:rsidR="005E3EB7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E85FA2">
        <w:t>ZADRUGA PODUZETNIKA BRANITELJA</w:t>
      </w:r>
      <w:r w:rsidR="00E10D4C">
        <w:t xml:space="preserve"> </w:t>
      </w:r>
      <w:proofErr w:type="spellStart"/>
      <w:r w:rsidR="00E10D4C">
        <w:t>154</w:t>
      </w:r>
      <w:proofErr w:type="spellEnd"/>
      <w:r w:rsidR="00E85FA2">
        <w:t xml:space="preserve">, Umag, Zemljoradnička </w:t>
      </w:r>
      <w:proofErr w:type="spellStart"/>
      <w:r w:rsidR="00E85FA2">
        <w:t>10</w:t>
      </w:r>
      <w:proofErr w:type="spellEnd"/>
      <w:r w:rsidR="00E85FA2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41886040625</w:t>
      </w:r>
      <w:proofErr w:type="spellEnd"/>
      <w:r w:rsidR="002E3A56">
        <w:t xml:space="preserve">, </w:t>
      </w:r>
      <w:proofErr w:type="spellStart"/>
      <w:r w:rsidR="00185C17">
        <w:t>11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E85FA2">
        <w:t>ZADRUGA PODUZETNIKA BRANITELJA</w:t>
      </w:r>
      <w:r w:rsidR="00E10D4C">
        <w:t xml:space="preserve"> </w:t>
      </w:r>
      <w:proofErr w:type="spellStart"/>
      <w:r w:rsidR="00E10D4C">
        <w:t>154</w:t>
      </w:r>
      <w:proofErr w:type="spellEnd"/>
      <w:r w:rsidR="00E85FA2">
        <w:t>,</w:t>
      </w:r>
      <w:r w:rsidR="00E85FA2" w:rsidRPr="00936C9E">
        <w:t xml:space="preserve"> </w:t>
      </w:r>
      <w:r w:rsidR="00E85FA2">
        <w:t xml:space="preserve">Umag, Zemljoradnička </w:t>
      </w:r>
      <w:proofErr w:type="spellStart"/>
      <w:r w:rsidR="00E85FA2">
        <w:t>10</w:t>
      </w:r>
      <w:proofErr w:type="spellEnd"/>
      <w:r w:rsidR="00E85FA2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41886040625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E85FA2">
        <w:rPr>
          <w:b/>
          <w:lang w:val="pl-PL"/>
        </w:rPr>
        <w:t>09</w:t>
      </w:r>
      <w:r w:rsidR="001648DC">
        <w:rPr>
          <w:b/>
          <w:lang w:val="pl-PL"/>
        </w:rPr>
        <w:t>:</w:t>
      </w:r>
      <w:r w:rsidR="00E85FA2">
        <w:rPr>
          <w:b/>
          <w:lang w:val="pl-PL"/>
        </w:rPr>
        <w:t>1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E85FA2">
        <w:t>ZADRUGA PODUZETNIKA BRANITELJA</w:t>
      </w:r>
      <w:r w:rsidR="00E10D4C">
        <w:t xml:space="preserve"> </w:t>
      </w:r>
      <w:proofErr w:type="spellStart"/>
      <w:r w:rsidR="00E10D4C">
        <w:t>154</w:t>
      </w:r>
      <w:proofErr w:type="spellEnd"/>
      <w:r w:rsidR="00E10D4C">
        <w:t>,</w:t>
      </w:r>
      <w:r w:rsidR="00E85FA2" w:rsidRPr="00936C9E">
        <w:t xml:space="preserve"> </w:t>
      </w:r>
      <w:r w:rsidR="00E85FA2">
        <w:t xml:space="preserve">Umag, Zemljoradnička </w:t>
      </w:r>
      <w:proofErr w:type="spellStart"/>
      <w:r w:rsidR="00E85FA2">
        <w:t>10</w:t>
      </w:r>
      <w:proofErr w:type="spellEnd"/>
      <w:r w:rsidR="00E85FA2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41886040625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E85FA2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E85FA2">
        <w:t>Mato Magdić iz Umaga</w:t>
      </w:r>
      <w:r w:rsidR="00E85FA2" w:rsidRPr="00936C9E">
        <w:t xml:space="preserve">, </w:t>
      </w:r>
      <w:proofErr w:type="spellStart"/>
      <w:r w:rsidR="00E85FA2">
        <w:t>Bašanija</w:t>
      </w:r>
      <w:proofErr w:type="spellEnd"/>
      <w:r w:rsidR="00E85FA2">
        <w:t xml:space="preserve"> Cvjetna 2</w:t>
      </w:r>
      <w:r w:rsidR="00E85FA2" w:rsidRPr="00936C9E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92019776807</w:t>
      </w:r>
      <w:proofErr w:type="spellEnd"/>
      <w:r w:rsidR="00E85FA2">
        <w:t>.</w:t>
      </w:r>
    </w:p>
    <w:p w:rsidRDefault="00FB0B18" w:rsidP="00460051" w:rsidR="00185C17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E85FA2">
        <w:t>Mato Magdić iz Umaga</w:t>
      </w:r>
      <w:r w:rsidR="00E85FA2" w:rsidRPr="00936C9E">
        <w:t xml:space="preserve">, </w:t>
      </w:r>
      <w:proofErr w:type="spellStart"/>
      <w:r w:rsidR="00E85FA2">
        <w:t>Bašanija</w:t>
      </w:r>
      <w:proofErr w:type="spellEnd"/>
      <w:r w:rsidR="00E85FA2">
        <w:t xml:space="preserve"> Cvjetna 2</w:t>
      </w:r>
      <w:r w:rsidR="00E85FA2" w:rsidRPr="00936C9E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92019776807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E85FA2">
        <w:t>ZADRUGA PODUZETNIKA BRANITELJA</w:t>
      </w:r>
      <w:r w:rsidR="00E10D4C">
        <w:t xml:space="preserve"> </w:t>
      </w:r>
      <w:proofErr w:type="spellStart"/>
      <w:r w:rsidR="00E10D4C">
        <w:t>154</w:t>
      </w:r>
      <w:proofErr w:type="spellEnd"/>
      <w:r w:rsidR="00E85FA2">
        <w:t>,</w:t>
      </w:r>
      <w:r w:rsidR="00E85FA2" w:rsidRPr="00936C9E">
        <w:t xml:space="preserve"> </w:t>
      </w:r>
      <w:r w:rsidR="00E85FA2">
        <w:t xml:space="preserve">Umag, Zemljoradnička </w:t>
      </w:r>
      <w:proofErr w:type="spellStart"/>
      <w:r w:rsidR="00E85FA2">
        <w:t>10</w:t>
      </w:r>
      <w:proofErr w:type="spellEnd"/>
      <w:r w:rsidR="00E85FA2" w:rsidRPr="00936C9E">
        <w:t xml:space="preserve">, </w:t>
      </w:r>
      <w:proofErr w:type="spellStart"/>
      <w:r w:rsidR="00E85FA2" w:rsidRPr="00936C9E">
        <w:t>OIB</w:t>
      </w:r>
      <w:proofErr w:type="spellEnd"/>
      <w:r w:rsidR="00E85FA2" w:rsidRPr="00936C9E">
        <w:t xml:space="preserve">: </w:t>
      </w:r>
      <w:proofErr w:type="spellStart"/>
      <w:r w:rsidR="00E85FA2">
        <w:t>41886040625</w:t>
      </w:r>
      <w:proofErr w:type="spellEnd"/>
      <w:r w:rsidR="00E85FA2">
        <w:t>.</w:t>
      </w:r>
    </w:p>
    <w:p w:rsidRDefault="00E85FA2" w:rsidP="00460051" w:rsidR="00E85FA2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11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E85FA2">
        <w:t>ZADRUGA PODUZETNIKA BRANITELJA</w:t>
      </w:r>
      <w:r w:rsidR="00E10D4C">
        <w:t xml:space="preserve"> 154</w:t>
      </w:r>
      <w:bookmarkStart w:name="_GoBack" w:id="0"/>
      <w:bookmarkEnd w:id="0"/>
      <w:r w:rsidR="00E85FA2">
        <w:t>,</w:t>
      </w:r>
      <w:r w:rsidR="00E85FA2" w:rsidRPr="00936C9E">
        <w:t xml:space="preserve"> </w:t>
      </w:r>
      <w:r w:rsidR="00E85FA2">
        <w:t xml:space="preserve">Umag, Zemljoradnička </w:t>
      </w:r>
      <w:proofErr w:type="spellStart"/>
      <w:r w:rsidR="00E85FA2">
        <w:t>10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E85FA2">
        <w:t>Mato Magdić iz Umaga</w:t>
      </w:r>
      <w:r w:rsidR="00E85FA2" w:rsidRPr="00936C9E">
        <w:t xml:space="preserve">, </w:t>
      </w:r>
      <w:proofErr w:type="spellStart"/>
      <w:r w:rsidR="00E85FA2">
        <w:t>Bašanija</w:t>
      </w:r>
      <w:proofErr w:type="spellEnd"/>
      <w:r w:rsidR="00E85FA2">
        <w:t xml:space="preserve"> Cvjetna 2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C1B" w:rsidP="005E3EB7" w:rsidR="00FF3C1B">
      <w:r>
        <w:separator/>
      </w:r>
    </w:p>
  </w:endnote>
  <w:endnote w:id="0" w:type="continuationSeparator">
    <w:p w:rsidRDefault="00FF3C1B" w:rsidP="005E3EB7" w:rsidR="00FF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C1B" w:rsidP="005E3EB7" w:rsidR="00FF3C1B">
      <w:r>
        <w:separator/>
      </w:r>
    </w:p>
  </w:footnote>
  <w:footnote w:id="0" w:type="continuationSeparator">
    <w:p w:rsidRDefault="00FF3C1B" w:rsidP="005E3EB7" w:rsidR="00FF3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FA2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E85FA2">
      <w:t>279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73E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10D4C"/>
    <w:rsid w:val="00E85FA2"/>
    <w:rsid w:val="00F13DFF"/>
    <w:rsid w:val="00FA3C40"/>
    <w:rsid w:val="00FB0B18"/>
    <w:rsid w:val="00FE1051"/>
    <w:rsid w:val="00F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373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73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73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73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373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73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73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73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St-279/2016-4</izvorni_sadrzaj>
    <derivirana_varijabla naziv="DomainObject.Oznaka_1">St-279/2016-4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PODUZETNIKA BRANITELJA 154, UMAG</izvorni_sadrzaj>
    <derivirana_varijabla naziv="DomainObject.Predmet.ProtustrankaFormated_1">  ZADRUGA PODUZETNIKA BRANITELJA 154, UMAG</derivirana_varijabla>
  </DomainObject.Predmet.ProtustrankaFormated>
  <DomainObject.Predmet.ProtustrankaFormatedOIB>
    <izvorni_sadrzaj>  ZADRUGA PODUZETNIKA BRANITELJA 154, UMAG, OIB 41886040625</izvorni_sadrzaj>
    <derivirana_varijabla naziv="DomainObject.Predmet.ProtustrankaFormatedOIB_1">  ZADRUGA PODUZETNIKA BRANITELJA 154, UMAG, OIB 41886040625</derivirana_varijabla>
  </DomainObject.Predmet.ProtustrankaFormatedOIB>
  <DomainObject.Predmet.ProtustrankaFormatedWithAdress>
    <izvorni_sadrzaj> ZADRUGA PODUZETNIKA BRANITELJA 154, UMAG, Zemljoradnička 10, 52470 Umag</izvorni_sadrzaj>
    <derivirana_varijabla naziv="DomainObject.Predmet.ProtustrankaFormatedWithAdress_1"> ZADRUGA PODUZETNIKA BRANITELJA 154, UMAG, Zemljoradnička 10, 52470 Umag</derivirana_varijabla>
  </DomainObject.Predmet.ProtustrankaFormatedWithAdress>
  <DomainObject.Predmet.ProtustrankaFormatedWithAdressOIB>
    <izvorni_sadrzaj> ZADRUGA PODUZETNIKA BRANITELJA 154, UMAG, OIB 41886040625, Zemljoradnička 10, 52470 Umag</izvorni_sadrzaj>
    <derivirana_varijabla naziv="DomainObject.Predmet.ProtustrankaFormatedWithAdressOIB_1"> ZADRUGA PODUZETNIKA BRANITELJA 154, UMAG, OIB 41886040625, Zemljoradnička 10, 52470 Umag</derivirana_varijabla>
  </DomainObject.Predmet.ProtustrankaFormatedWithAdressOIB>
  <DomainObject.Predmet.ProtustrankaWithAdress>
    <izvorni_sadrzaj>ZADRUGA PODUZETNIKA BRANITELJA 154, UMAG Zemljoradnička 10, 52470 Umag</izvorni_sadrzaj>
    <derivirana_varijabla naziv="DomainObject.Predmet.ProtustrankaWithAdress_1">ZADRUGA PODUZETNIKA BRANITELJA 154, UMAG Zemljoradnička 10, 52470 Umag</derivirana_varijabla>
  </DomainObject.Predmet.ProtustrankaWithAdress>
  <DomainObject.Predmet.ProtustrankaWithAdressOIB>
    <izvorni_sadrzaj>ZADRUGA PODUZETNIKA BRANITELJA 154, UMAG, OIB 41886040625, Zemljoradnička 10, 52470 Umag</izvorni_sadrzaj>
    <derivirana_varijabla naziv="DomainObject.Predmet.ProtustrankaWithAdressOIB_1">ZADRUGA PODUZETNIKA BRANITELJA 154, UMAG, OIB 41886040625, Zemljoradnička 10, 52470 Umag</derivirana_varijabla>
  </DomainObject.Predmet.ProtustrankaWithAdressOIB>
  <DomainObject.Predmet.ProtustrankaNazivFormated>
    <izvorni_sadrzaj>ZADRUGA PODUZETNIKA BRANITELJA 154, UMAG</izvorni_sadrzaj>
    <derivirana_varijabla naziv="DomainObject.Predmet.ProtustrankaNazivFormated_1">ZADRUGA PODUZETNIKA BRANITELJA 154, UMAG</derivirana_varijabla>
  </DomainObject.Predmet.ProtustrankaNazivFormated>
  <DomainObject.Predmet.ProtustrankaNazivFormatedOIB>
    <izvorni_sadrzaj>ZADRUGA PODUZETNIKA BRANITELJA 154, UMAG, OIB 41886040625</izvorni_sadrzaj>
    <derivirana_varijabla naziv="DomainObject.Predmet.ProtustrankaNazivFormatedOIB_1">ZADRUGA PODUZETNIKA BRANITELJA 154, UMAG, OIB 41886040625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58112.27</izvorni_sadrzaj>
    <derivirana_varijabla naziv="DomainObject.Predmet.TrenutnaVrijednost_1">58112.27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PODUZETNIKA BRANITELJA 154, UMAG</item>
    </izvorni_sadrzaj>
    <derivirana_varijabla naziv="DomainObject.Predmet.ProtuStrankaListFormated_1">
      <item>ZADRUGA PODUZETNIKA BRANITELJA 154, UMAG</item>
    </derivirana_varijabla>
  </DomainObject.Predmet.ProtuStrankaListFormated>
  <DomainObject.Predmet.ProtuStrankaListFormatedOIB>
    <izvorni_sadrzaj>
      <item>ZADRUGA PODUZETNIKA BRANITELJA 154, UMAG, OIB 41886040625</item>
    </izvorni_sadrzaj>
    <derivirana_varijabla naziv="DomainObject.Predmet.ProtuStrankaListFormatedOIB_1">
      <item>ZADRUGA PODUZETNIKA BRANITELJA 154, UMAG, OIB 41886040625</item>
    </derivirana_varijabla>
  </DomainObject.Predmet.ProtuStrankaListFormatedOIB>
  <DomainObject.Predmet.ProtuStrankaListFormatedWithAdress>
    <izvorni_sadrzaj>
      <item>ZADRUGA PODUZETNIKA BRANITELJA 154, UMAG, Zemljoradnička 10, 52470 Umag</item>
    </izvorni_sadrzaj>
    <derivirana_varijabla naziv="DomainObject.Predmet.ProtuStrankaListFormatedWithAdress_1">
      <item>ZADRUGA PODUZETNIKA BRANITELJA 154, UMAG, Zemljoradnička 10, 52470 Umag</item>
    </derivirana_varijabla>
  </DomainObject.Predmet.ProtuStrankaListFormatedWithAdress>
  <DomainObject.Predmet.ProtuStrankaListFormatedWithAdressOIB>
    <izvorni_sadrzaj>
      <item>ZADRUGA PODUZETNIKA BRANITELJA 154, UMAG, OIB 41886040625, Zemljoradnička 10, 52470 Umag</item>
    </izvorni_sadrzaj>
    <derivirana_varijabla naziv="DomainObject.Predmet.ProtuStrankaListFormatedWithAdressOIB_1">
      <item>ZADRUGA PODUZETNIKA BRANITELJA 154, UMAG, OIB 41886040625, Zemljoradnička 10, 52470 Umag</item>
    </derivirana_varijabla>
  </DomainObject.Predmet.ProtuStrankaListFormatedWithAdressOIB>
  <DomainObject.Predmet.ProtuStrankaListNazivFormated>
    <izvorni_sadrzaj>
      <item>ZADRUGA PODUZETNIKA BRANITELJA 154, UMAG</item>
    </izvorni_sadrzaj>
    <derivirana_varijabla naziv="DomainObject.Predmet.ProtuStrankaListNazivFormated_1">
      <item>ZADRUGA PODUZETNIKA BRANITELJA 154, UMAG</item>
    </derivirana_varijabla>
  </DomainObject.Predmet.ProtuStrankaListNazivFormated>
  <DomainObject.Predmet.ProtuStrankaListNazivFormatedOIB>
    <izvorni_sadrzaj>
      <item>ZADRUGA PODUZETNIKA BRANITELJA 154, UMAG, OIB 41886040625</item>
    </izvorni_sadrzaj>
    <derivirana_varijabla naziv="DomainObject.Predmet.ProtuStrankaListNazivFormatedOIB_1">
      <item>ZADRUGA PODUZETNIKA BRANITELJA 154, UMAG, OIB 41886040625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St-279/2016-4</izvorni_sadrzaj>
    <derivirana_varijabla naziv="DomainObject.PoslovniBrojDokumenta_1">St-279/2016-4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PODUZETNIKA BRANITELJA 154, UMAG</izvorni_sadrzaj>
    <derivirana_varijabla naziv="DomainObject.Predmet.ProtustrankaIDrugi_1">ZADRUGA PODUZETNIKA BRANITELJA 154,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PODUZETNIKA BRANITELJA 154, UMAG, OIB 41886040625, Zemljoradnička 10, 52470 Umag</izvorni_sadrzaj>
    <derivirana_varijabla naziv="DomainObject.Predmet.ProtustrankaIDrugiAdressOIB_1">ZADRUGA PODUZETNIKA BRANITELJA 154, UMAG, OIB 41886040625, Zemljoradnička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PODUZETNIKA BRANITELJA 154, UMAG</item>
    </izvorni_sadrzaj>
    <derivirana_varijabla naziv="DomainObject.Predmet.SudioniciListNaziv_1">
      <item>FINANCIJSKA AGENCIJA, RC RIJEKA, PODRUŽNICA PULA, PULA</item>
      <item>ZADRUGA PODUZETNIKA BRANITELJA 154,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ZADRUGA PODUZETNIKA BRANITELJA 154, UMAG, OIB 41886040625, Zemljoradnička 10,52470 Umag</item>
    </izvorni_sadrzaj>
    <derivirana_varijabla naziv="DomainObject.Predmet.SudioniciListAdressOIB_1">
      <item>FINANCIJSKA AGENCIJA, RC RIJEKA, PODRUŽNICA PULA, PULA, OIB 85821130368, Ulica grada Vukovara 70,10000 Zagreb</item>
      <item>ZADRUGA PODUZETNIKA BRANITELJA 154, UMAG, OIB 41886040625, Zemljoradnička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41886040625</item>
    </izvorni_sadrzaj>
    <derivirana_varijabla naziv="DomainObject.Predmet.SudioniciListNazivOIB_1">
      <item>, OIB 85821130368</item>
      <item>, OIB 41886040625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1467</properties:Characters>
  <properties:Lines>47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2016-04-11T11:15:00Z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