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a76f" w14:paraId="492a76f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367025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F26693">
        <w:rPr>
          <w:sz w:val="24"/>
          <w:szCs w:val="24"/>
        </w:rPr>
        <w:t>5312/2016</w:t>
      </w:r>
      <w:r w:rsidR="00367025">
        <w:rPr>
          <w:sz w:val="24"/>
          <w:szCs w:val="24"/>
        </w:rPr>
        <w:t>-23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F26693" w:rsidP="00F26693" w:rsidR="00F26693" w:rsidRPr="008D1AEE">
      <w:pPr>
        <w:jc w:val="center"/>
        <w:rPr>
          <w:b/>
          <w:sz w:val="24"/>
          <w:szCs w:val="24"/>
        </w:rPr>
      </w:pPr>
    </w:p>
    <w:p w:rsidRDefault="00F26693" w:rsidP="00F26693" w:rsidR="00F26693" w:rsidRPr="008D1AEE">
      <w:pPr>
        <w:jc w:val="both"/>
        <w:rPr>
          <w:sz w:val="24"/>
          <w:szCs w:val="24"/>
        </w:rPr>
      </w:pPr>
      <w:r w:rsidRPr="008D1AEE">
        <w:rPr>
          <w:sz w:val="24"/>
          <w:szCs w:val="24"/>
          <w:lang w:val="pt-BR"/>
        </w:rPr>
        <w:t xml:space="preserve">Trgovački sud u Zagrebu, po sucu Nikoli Ribariću, u stečajnom postupku </w:t>
      </w:r>
      <w:r>
        <w:rPr>
          <w:sz w:val="24"/>
          <w:szCs w:val="24"/>
          <w:lang w:val="pt-BR"/>
        </w:rPr>
        <w:t>nad dužnikom</w:t>
      </w:r>
      <w:r w:rsidRPr="008D1AEE">
        <w:rPr>
          <w:sz w:val="24"/>
          <w:szCs w:val="24"/>
          <w:lang w:val="pt-BR"/>
        </w:rPr>
        <w:t xml:space="preserve"> </w:t>
      </w:r>
      <w:r w:rsidRPr="008D1AEE">
        <w:rPr>
          <w:sz w:val="24"/>
          <w:szCs w:val="24"/>
        </w:rPr>
        <w:t>LIMEX TRANSPORT d.o.o. za cestovni i promet motornim vozilima</w:t>
      </w:r>
      <w:r>
        <w:rPr>
          <w:sz w:val="24"/>
          <w:szCs w:val="24"/>
        </w:rPr>
        <w:t xml:space="preserve"> u stečaju</w:t>
      </w:r>
      <w:r w:rsidRPr="008D1AEE">
        <w:rPr>
          <w:sz w:val="24"/>
          <w:szCs w:val="24"/>
        </w:rPr>
        <w:t>, OIB: 31150629101,  Zagreb, Savska 41</w:t>
      </w:r>
      <w:r w:rsidRPr="008D1AEE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nakon održanog ispitnog ročišta dana 21. veljače 2017. godine, dana 21. veljače</w:t>
      </w:r>
      <w:r w:rsidRPr="008D1AEE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7</w:t>
      </w:r>
      <w:r w:rsidRPr="008D1AEE">
        <w:rPr>
          <w:sz w:val="24"/>
          <w:szCs w:val="24"/>
          <w:lang w:val="pt-BR"/>
        </w:rPr>
        <w:t>.</w:t>
      </w:r>
      <w:r w:rsidRPr="008D1AEE">
        <w:rPr>
          <w:sz w:val="24"/>
          <w:szCs w:val="24"/>
        </w:rPr>
        <w:t>,</w:t>
      </w: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F26693" w:rsidP="00F26693" w:rsidR="00F26693" w:rsidRPr="008D1AEE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8D1AEE">
        <w:rPr>
          <w:b/>
          <w:sz w:val="24"/>
          <w:szCs w:val="24"/>
        </w:rPr>
        <w:t>Utvrđene tražbine viših isplatnih redova:</w:t>
      </w:r>
    </w:p>
    <w:p w:rsidRDefault="00F26693" w:rsidP="00F26693" w:rsidR="00F26693" w:rsidRPr="008D1AEE">
      <w:pPr>
        <w:ind w:left="720"/>
        <w:jc w:val="both"/>
        <w:rPr>
          <w:b/>
          <w:sz w:val="24"/>
          <w:szCs w:val="24"/>
        </w:rPr>
      </w:pPr>
    </w:p>
    <w:p w:rsidRDefault="00F26693" w:rsidP="00F26693" w:rsidR="00F26693" w:rsidRPr="008D1AEE">
      <w:pPr>
        <w:ind w:firstLine="720"/>
        <w:jc w:val="both"/>
        <w:rPr>
          <w:sz w:val="24"/>
          <w:szCs w:val="24"/>
        </w:rPr>
      </w:pPr>
    </w:p>
    <w:p w:rsidRDefault="00F26693" w:rsidP="00F26693" w:rsidR="00F26693" w:rsidRPr="008D1AEE">
      <w:pPr>
        <w:pStyle w:val="TableContents"/>
        <w:ind w:left="708"/>
        <w:rPr>
          <w:rFonts w:cs="Times New Roman"/>
          <w:b/>
          <w:bCs/>
        </w:rPr>
      </w:pPr>
    </w:p>
    <w:p w:rsidRDefault="00F26693" w:rsidP="00F26693" w:rsidR="00F26693">
      <w:pPr>
        <w:pStyle w:val="TableContents"/>
        <w:ind w:left="708"/>
        <w:rPr>
          <w:rFonts w:cs="Times New Roman"/>
          <w:b/>
          <w:bCs/>
        </w:rPr>
      </w:pPr>
      <w:r w:rsidRPr="008D1AEE">
        <w:rPr>
          <w:rFonts w:cs="Times New Roman"/>
          <w:b/>
          <w:bCs/>
        </w:rPr>
        <w:t>Drugi viši isplatni red:</w:t>
      </w:r>
    </w:p>
    <w:p w:rsidRDefault="00F26693" w:rsidP="00F26693" w:rsidR="00F26693">
      <w:pPr>
        <w:pStyle w:val="TableContents"/>
        <w:ind w:left="708"/>
        <w:rPr>
          <w:rFonts w:cs="Times New Roman"/>
          <w:b/>
          <w:bCs/>
        </w:rPr>
      </w:pPr>
    </w:p>
    <w:p w:rsidRDefault="00F26693" w:rsidP="00F26693" w:rsidR="00F26693">
      <w:pPr>
        <w:pStyle w:val="TableContents"/>
        <w:ind w:left="708"/>
        <w:rPr>
          <w:rFonts w:cs="Times New Roman"/>
          <w:b/>
          <w:bCs/>
        </w:rPr>
      </w:pPr>
    </w:p>
    <w:p w:rsidRDefault="00F26693" w:rsidP="00F26693" w:rsidR="00F26693">
      <w:pPr>
        <w:pStyle w:val="TableContents"/>
        <w:ind w:left="708"/>
        <w:rPr>
          <w:rFonts w:cs="Times New Roman"/>
          <w:b/>
          <w:bCs/>
        </w:rPr>
      </w:pPr>
    </w:p>
    <w:p w:rsidRDefault="00F26693" w:rsidP="00F26693" w:rsidR="00F26693" w:rsidRPr="006C4D70">
      <w:pPr>
        <w:rPr>
          <w:b/>
        </w:rPr>
      </w:pPr>
      <w:r w:rsidRPr="006C4D70">
        <w:rPr>
          <w:b/>
        </w:rPr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47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49"/>
        <w:gridCol w:w="2272"/>
        <w:gridCol w:w="1417"/>
        <w:gridCol w:w="1138"/>
        <w:gridCol w:w="1279"/>
        <w:gridCol w:w="1271"/>
      </w:tblGrid>
      <w:tr w:rsidTr="00990BF6" w:rsidR="00F26693" w:rsidRPr="006C4D70">
        <w:trPr>
          <w:jc w:val="center"/>
        </w:trPr>
        <w:tc>
          <w:tcPr>
            <w:tcW w:type="pct" w:w="623"/>
            <w:vAlign w:val="center"/>
          </w:tcPr>
          <w:p w:rsidRDefault="00F26693" w:rsidP="00990BF6" w:rsidR="00F26693" w:rsidRPr="006C4D70">
            <w:r w:rsidRPr="006C4D70">
              <w:t>Red ni broj prijavljene tražbine</w:t>
            </w:r>
          </w:p>
        </w:tc>
        <w:tc>
          <w:tcPr>
            <w:tcW w:type="pct" w:w="1348"/>
            <w:vAlign w:val="center"/>
          </w:tcPr>
          <w:p w:rsidRDefault="00F26693" w:rsidP="00990BF6" w:rsidR="00F26693" w:rsidRPr="006C4D70">
            <w:r w:rsidRPr="006C4D70">
              <w:t>Ime i prezime / tvrtka  ili naziv vjerovnika</w:t>
            </w:r>
          </w:p>
        </w:tc>
        <w:tc>
          <w:tcPr>
            <w:tcW w:type="pct" w:w="841"/>
            <w:vAlign w:val="center"/>
          </w:tcPr>
          <w:p w:rsidRDefault="00F26693" w:rsidP="00990BF6" w:rsidR="00F26693" w:rsidRPr="006C4D70">
            <w:r w:rsidRPr="006C4D70">
              <w:t xml:space="preserve">OIB vjerovnika </w:t>
            </w:r>
          </w:p>
        </w:tc>
        <w:tc>
          <w:tcPr>
            <w:tcW w:type="pct" w:w="675"/>
            <w:vAlign w:val="center"/>
          </w:tcPr>
          <w:p w:rsidRDefault="00F26693" w:rsidP="00990BF6" w:rsidR="00F26693" w:rsidRPr="006C4D70">
            <w:r w:rsidRPr="006C4D70">
              <w:t>Adresa / sjedište vjerovnika</w:t>
            </w:r>
          </w:p>
        </w:tc>
        <w:tc>
          <w:tcPr>
            <w:tcW w:type="pct" w:w="759"/>
            <w:vAlign w:val="center"/>
          </w:tcPr>
          <w:p w:rsidRDefault="00F26693" w:rsidP="00990BF6" w:rsidR="00F26693" w:rsidRPr="006C4D70">
            <w:r w:rsidRPr="006C4D70">
              <w:t>Iznos prijavljene tražbine (kn)</w:t>
            </w:r>
            <w:r w:rsidRPr="006C4D70">
              <w:rPr>
                <w:rFonts w:eastAsia="Calibri"/>
                <w:vertAlign w:val="superscript"/>
              </w:rPr>
              <w:footnoteReference w:id="1"/>
            </w:r>
          </w:p>
        </w:tc>
        <w:tc>
          <w:tcPr>
            <w:tcW w:type="pct" w:w="755"/>
            <w:vAlign w:val="center"/>
          </w:tcPr>
          <w:p w:rsidRDefault="00F26693" w:rsidP="00990BF6" w:rsidR="00F26693" w:rsidRPr="006C4D70">
            <w:r w:rsidRPr="006C4D70">
              <w:t>Iznos priznate tražbine</w:t>
            </w:r>
          </w:p>
          <w:p w:rsidRDefault="00F26693" w:rsidP="00990BF6" w:rsidR="00F26693" w:rsidRPr="006C4D70">
            <w:r w:rsidRPr="006C4D70">
              <w:t>(kn)</w:t>
            </w:r>
          </w:p>
        </w:tc>
      </w:tr>
      <w:tr w:rsidTr="00990BF6" w:rsidR="00F26693" w:rsidRPr="006C4D70">
        <w:trPr>
          <w:jc w:val="center"/>
        </w:trPr>
        <w:tc>
          <w:tcPr>
            <w:tcW w:type="pct" w:w="623"/>
          </w:tcPr>
          <w:p w:rsidRDefault="00F26693" w:rsidP="00990BF6" w:rsidR="00F26693" w:rsidRPr="006C4D70"/>
          <w:p w:rsidRDefault="00F26693" w:rsidP="00990BF6" w:rsidR="00F26693" w:rsidRPr="006C4D70">
            <w:r w:rsidRPr="006C4D70">
              <w:t>1</w:t>
            </w:r>
          </w:p>
        </w:tc>
        <w:tc>
          <w:tcPr>
            <w:tcW w:type="pct" w:w="1348"/>
          </w:tcPr>
          <w:p w:rsidRDefault="00F26693" w:rsidP="00990BF6" w:rsidR="00F26693" w:rsidRPr="006C4D70">
            <w:r w:rsidRPr="006C4D70">
              <w:t>HRVATSKA POŠTA d.d., koju zastupa dipl. iur. Lidija Rovčić Galunić, zaposlenica HP d.d.,  IBAN: HR1623900011100018674</w:t>
            </w:r>
          </w:p>
        </w:tc>
        <w:tc>
          <w:tcPr>
            <w:tcW w:type="pct" w:w="841"/>
          </w:tcPr>
          <w:p w:rsidRDefault="00F26693" w:rsidP="00990BF6" w:rsidR="00F26693" w:rsidRPr="006C4D70">
            <w:r w:rsidRPr="006C4D70">
              <w:t>87311810356</w:t>
            </w:r>
          </w:p>
        </w:tc>
        <w:tc>
          <w:tcPr>
            <w:tcW w:type="pct" w:w="675"/>
          </w:tcPr>
          <w:p w:rsidRDefault="00F26693" w:rsidP="00990BF6" w:rsidR="00F26693" w:rsidRPr="006C4D70">
            <w:r w:rsidRPr="006C4D70">
              <w:t>Jurišićeva 13, Zagreb</w:t>
            </w:r>
          </w:p>
        </w:tc>
        <w:tc>
          <w:tcPr>
            <w:tcW w:type="pct" w:w="759"/>
          </w:tcPr>
          <w:p w:rsidRDefault="00F26693" w:rsidP="00990BF6" w:rsidR="00F26693" w:rsidRPr="006C4D70">
            <w:r w:rsidRPr="006C4D70">
              <w:t>8.220,13 kn</w:t>
            </w:r>
          </w:p>
        </w:tc>
        <w:tc>
          <w:tcPr>
            <w:tcW w:type="pct" w:w="755"/>
          </w:tcPr>
          <w:p w:rsidRDefault="00F26693" w:rsidP="00990BF6" w:rsidR="00F26693" w:rsidRPr="006C4D70">
            <w:r w:rsidRPr="006C4D70">
              <w:t>8.220,13 kn</w:t>
            </w:r>
          </w:p>
        </w:tc>
      </w:tr>
      <w:tr w:rsidTr="00990BF6" w:rsidR="00F26693" w:rsidRPr="006C4D70">
        <w:trPr>
          <w:jc w:val="center"/>
        </w:trPr>
        <w:tc>
          <w:tcPr>
            <w:tcW w:type="pct" w:w="623"/>
          </w:tcPr>
          <w:p w:rsidRDefault="00F26693" w:rsidP="00990BF6" w:rsidR="00F26693" w:rsidRPr="006C4D70">
            <w:r w:rsidRPr="006C4D70">
              <w:t>2</w:t>
            </w:r>
          </w:p>
        </w:tc>
        <w:tc>
          <w:tcPr>
            <w:tcW w:type="pct" w:w="1348"/>
          </w:tcPr>
          <w:p w:rsidRDefault="00F26693" w:rsidP="00990BF6" w:rsidR="00F26693" w:rsidRPr="006C4D70">
            <w:r w:rsidRPr="006C4D70">
              <w:t>HRVATSKI TELEKOM d.d., IBAN: HR6023600001500200999</w:t>
            </w:r>
          </w:p>
        </w:tc>
        <w:tc>
          <w:tcPr>
            <w:tcW w:type="pct" w:w="841"/>
          </w:tcPr>
          <w:p w:rsidRDefault="00F26693" w:rsidP="00990BF6" w:rsidR="00F26693" w:rsidRPr="006C4D70">
            <w:r w:rsidRPr="006C4D70">
              <w:t>81793146560</w:t>
            </w:r>
          </w:p>
        </w:tc>
        <w:tc>
          <w:tcPr>
            <w:tcW w:type="pct" w:w="675"/>
          </w:tcPr>
          <w:p w:rsidRDefault="00F26693" w:rsidP="00990BF6" w:rsidR="00F26693" w:rsidRPr="006C4D70">
            <w:r w:rsidRPr="006C4D70">
              <w:t>Zagreb, Roberta Frangeša Mihanovića 9</w:t>
            </w:r>
          </w:p>
        </w:tc>
        <w:tc>
          <w:tcPr>
            <w:tcW w:type="pct" w:w="759"/>
          </w:tcPr>
          <w:p w:rsidRDefault="00F26693" w:rsidP="00990BF6" w:rsidR="00F26693" w:rsidRPr="006C4D70">
            <w:r w:rsidRPr="006C4D70">
              <w:t>359.663,80 kn</w:t>
            </w:r>
          </w:p>
        </w:tc>
        <w:tc>
          <w:tcPr>
            <w:tcW w:type="pct" w:w="755"/>
          </w:tcPr>
          <w:p w:rsidRDefault="00F26693" w:rsidP="00990BF6" w:rsidR="00F26693" w:rsidRPr="006C4D70">
            <w:r w:rsidRPr="006C4D70">
              <w:t>359.663,80 kn</w:t>
            </w:r>
          </w:p>
        </w:tc>
      </w:tr>
      <w:tr w:rsidTr="00990BF6" w:rsidR="00F26693" w:rsidRPr="006C4D70">
        <w:trPr>
          <w:jc w:val="center"/>
        </w:trPr>
        <w:tc>
          <w:tcPr>
            <w:tcW w:type="pct" w:w="623"/>
          </w:tcPr>
          <w:p w:rsidRDefault="00F26693" w:rsidP="00990BF6" w:rsidR="00F26693" w:rsidRPr="006C4D70">
            <w:r w:rsidRPr="006C4D70">
              <w:lastRenderedPageBreak/>
              <w:t>3</w:t>
            </w:r>
          </w:p>
        </w:tc>
        <w:tc>
          <w:tcPr>
            <w:tcW w:type="pct" w:w="1348"/>
          </w:tcPr>
          <w:p w:rsidRDefault="00F26693" w:rsidP="00990BF6" w:rsidR="00F26693" w:rsidRPr="006C4D70">
            <w:r w:rsidRPr="006C4D70">
              <w:t>HEP - OPSKRBA d.o.o., IBAN: HR9823400091110112928</w:t>
            </w:r>
          </w:p>
        </w:tc>
        <w:tc>
          <w:tcPr>
            <w:tcW w:type="pct" w:w="841"/>
          </w:tcPr>
          <w:p w:rsidRDefault="00F26693" w:rsidP="00990BF6" w:rsidR="00F26693" w:rsidRPr="006C4D70">
            <w:r w:rsidRPr="006C4D70">
              <w:t>63073332379</w:t>
            </w:r>
          </w:p>
        </w:tc>
        <w:tc>
          <w:tcPr>
            <w:tcW w:type="pct" w:w="675"/>
          </w:tcPr>
          <w:p w:rsidRDefault="00F26693" w:rsidP="00990BF6" w:rsidR="00F26693" w:rsidRPr="006C4D70">
            <w:r w:rsidRPr="006C4D70">
              <w:t>Zagreb, Ulica grada Vukovara 37</w:t>
            </w:r>
          </w:p>
        </w:tc>
        <w:tc>
          <w:tcPr>
            <w:tcW w:type="pct" w:w="759"/>
          </w:tcPr>
          <w:p w:rsidRDefault="00F26693" w:rsidP="00990BF6" w:rsidR="00F26693" w:rsidRPr="006C4D70">
            <w:r w:rsidRPr="006C4D70">
              <w:t>13.593,69 kn</w:t>
            </w:r>
          </w:p>
        </w:tc>
        <w:tc>
          <w:tcPr>
            <w:tcW w:type="pct" w:w="755"/>
          </w:tcPr>
          <w:p w:rsidRDefault="00F26693" w:rsidP="00990BF6" w:rsidR="00F26693" w:rsidRPr="006C4D70">
            <w:r w:rsidRPr="006C4D70">
              <w:t>13.593,69 kn</w:t>
            </w:r>
          </w:p>
        </w:tc>
      </w:tr>
      <w:tr w:rsidTr="00990BF6" w:rsidR="00F26693" w:rsidRPr="006C4D70">
        <w:trPr>
          <w:jc w:val="center"/>
        </w:trPr>
        <w:tc>
          <w:tcPr>
            <w:tcW w:type="pct" w:w="623"/>
          </w:tcPr>
          <w:p w:rsidRDefault="00F26693" w:rsidP="00990BF6" w:rsidR="00F26693" w:rsidRPr="006C4D70">
            <w:r w:rsidRPr="006C4D70">
              <w:t>4</w:t>
            </w:r>
          </w:p>
        </w:tc>
        <w:tc>
          <w:tcPr>
            <w:tcW w:type="pct" w:w="1348"/>
          </w:tcPr>
          <w:p w:rsidRDefault="00F26693" w:rsidP="00990BF6" w:rsidR="00F26693" w:rsidRPr="006C4D70">
            <w:r w:rsidRPr="006C4D70">
              <w:t>HRVATSKA RADIOTELEVIZIJA javna ustanova, IBAN: HR5323900011500007790 koju zastupa Odvjetnik Marijan Hanžeković iz OD Hanžeković i partneri d.o.o., Zagreb</w:t>
            </w:r>
          </w:p>
        </w:tc>
        <w:tc>
          <w:tcPr>
            <w:tcW w:type="pct" w:w="841"/>
          </w:tcPr>
          <w:p w:rsidRDefault="00F26693" w:rsidP="00990BF6" w:rsidR="00F26693" w:rsidRPr="006C4D70">
            <w:r w:rsidRPr="006C4D70">
              <w:t>68419124305</w:t>
            </w:r>
          </w:p>
        </w:tc>
        <w:tc>
          <w:tcPr>
            <w:tcW w:type="pct" w:w="675"/>
          </w:tcPr>
          <w:p w:rsidRDefault="00F26693" w:rsidP="00990BF6" w:rsidR="00F26693" w:rsidRPr="006C4D70">
            <w:r w:rsidRPr="006C4D70">
              <w:t>Zagreb, Prisavlje 3</w:t>
            </w:r>
          </w:p>
        </w:tc>
        <w:tc>
          <w:tcPr>
            <w:tcW w:type="pct" w:w="759"/>
          </w:tcPr>
          <w:p w:rsidRDefault="00F26693" w:rsidP="00990BF6" w:rsidR="00F26693" w:rsidRPr="006C4D70">
            <w:r w:rsidRPr="006C4D70">
              <w:t>28.196,03 kn</w:t>
            </w:r>
          </w:p>
        </w:tc>
        <w:tc>
          <w:tcPr>
            <w:tcW w:type="pct" w:w="755"/>
          </w:tcPr>
          <w:p w:rsidRDefault="00F26693" w:rsidP="00990BF6" w:rsidR="00F26693" w:rsidRPr="006C4D70">
            <w:r w:rsidRPr="006C4D70">
              <w:t>28.196,03 kn</w:t>
            </w:r>
          </w:p>
        </w:tc>
      </w:tr>
      <w:tr w:rsidTr="00990BF6" w:rsidR="00F26693" w:rsidRPr="006C4D70">
        <w:trPr>
          <w:jc w:val="center"/>
        </w:trPr>
        <w:tc>
          <w:tcPr>
            <w:tcW w:type="pct" w:w="623"/>
          </w:tcPr>
          <w:p w:rsidRDefault="00F26693" w:rsidP="00990BF6" w:rsidR="00F26693" w:rsidRPr="006C4D70">
            <w:r w:rsidRPr="006C4D70">
              <w:t>5</w:t>
            </w:r>
          </w:p>
        </w:tc>
        <w:tc>
          <w:tcPr>
            <w:tcW w:type="pct" w:w="1348"/>
          </w:tcPr>
          <w:p w:rsidRDefault="00F26693" w:rsidP="00990BF6" w:rsidR="00F26693" w:rsidRPr="006C4D70">
            <w:r w:rsidRPr="006C4D70">
              <w:t>REGNEMER d.o.o., IBAN: HR9523900011100803049 koga zastupa odvjetnik Matko Novinc, Zagreb</w:t>
            </w:r>
          </w:p>
          <w:p w:rsidRDefault="00F26693" w:rsidP="00990BF6" w:rsidR="00F26693" w:rsidRPr="006C4D70"/>
        </w:tc>
        <w:tc>
          <w:tcPr>
            <w:tcW w:type="pct" w:w="841"/>
          </w:tcPr>
          <w:p w:rsidRDefault="00F26693" w:rsidP="00990BF6" w:rsidR="00F26693" w:rsidRPr="006C4D70">
            <w:r w:rsidRPr="006C4D70">
              <w:t>87682636972</w:t>
            </w:r>
          </w:p>
        </w:tc>
        <w:tc>
          <w:tcPr>
            <w:tcW w:type="pct" w:w="675"/>
          </w:tcPr>
          <w:p w:rsidRDefault="00F26693" w:rsidP="00990BF6" w:rsidR="00F26693" w:rsidRPr="006C4D70">
            <w:r w:rsidRPr="006C4D70">
              <w:t>Zagreb, Kustošijski venec 19</w:t>
            </w:r>
          </w:p>
        </w:tc>
        <w:tc>
          <w:tcPr>
            <w:tcW w:type="pct" w:w="759"/>
          </w:tcPr>
          <w:p w:rsidRDefault="00F26693" w:rsidP="00990BF6" w:rsidR="00F26693" w:rsidRPr="006C4D70">
            <w:r w:rsidRPr="006C4D70">
              <w:t>693.617,60 kn</w:t>
            </w:r>
          </w:p>
        </w:tc>
        <w:tc>
          <w:tcPr>
            <w:tcW w:type="pct" w:w="755"/>
          </w:tcPr>
          <w:p w:rsidRDefault="00F26693" w:rsidP="00990BF6" w:rsidR="00F26693" w:rsidRPr="006C4D70">
            <w:r w:rsidRPr="006C4D70">
              <w:t>693.617,60 kn</w:t>
            </w:r>
          </w:p>
        </w:tc>
      </w:tr>
      <w:tr w:rsidTr="00990BF6" w:rsidR="00F26693" w:rsidRPr="006C4D70">
        <w:trPr>
          <w:jc w:val="center"/>
        </w:trPr>
        <w:tc>
          <w:tcPr>
            <w:tcW w:type="pct" w:w="623"/>
          </w:tcPr>
          <w:p w:rsidRDefault="00F26693" w:rsidP="00990BF6" w:rsidR="00F26693" w:rsidRPr="006C4D70">
            <w:r w:rsidRPr="006C4D70">
              <w:t>6</w:t>
            </w:r>
          </w:p>
        </w:tc>
        <w:tc>
          <w:tcPr>
            <w:tcW w:type="pct" w:w="1348"/>
          </w:tcPr>
          <w:p w:rsidRDefault="00F26693" w:rsidP="00990BF6" w:rsidR="00F26693" w:rsidRPr="006C4D70">
            <w:r w:rsidRPr="006C4D70">
              <w:t>HRVATSKE AUTOCESTE d.o.o., IBAN: HR1523400091110023595</w:t>
            </w:r>
          </w:p>
          <w:p w:rsidRDefault="00F26693" w:rsidP="00990BF6" w:rsidR="00F26693" w:rsidRPr="006C4D70"/>
        </w:tc>
        <w:tc>
          <w:tcPr>
            <w:tcW w:type="pct" w:w="841"/>
          </w:tcPr>
          <w:p w:rsidRDefault="00F26693" w:rsidP="00990BF6" w:rsidR="00F26693" w:rsidRPr="006C4D70">
            <w:r w:rsidRPr="006C4D70">
              <w:t>57500462912</w:t>
            </w:r>
          </w:p>
        </w:tc>
        <w:tc>
          <w:tcPr>
            <w:tcW w:type="pct" w:w="675"/>
          </w:tcPr>
          <w:p w:rsidRDefault="00F26693" w:rsidP="00990BF6" w:rsidR="00F26693" w:rsidRPr="006C4D70">
            <w:r w:rsidRPr="006C4D70">
              <w:t>Zagreb, Širolina 4</w:t>
            </w:r>
          </w:p>
        </w:tc>
        <w:tc>
          <w:tcPr>
            <w:tcW w:type="pct" w:w="759"/>
          </w:tcPr>
          <w:p w:rsidRDefault="00F26693" w:rsidP="00990BF6" w:rsidR="00F26693" w:rsidRPr="006C4D70">
            <w:r w:rsidRPr="006C4D70">
              <w:t>238,36 kn</w:t>
            </w:r>
          </w:p>
        </w:tc>
        <w:tc>
          <w:tcPr>
            <w:tcW w:type="pct" w:w="755"/>
          </w:tcPr>
          <w:p w:rsidRDefault="00F26693" w:rsidP="00990BF6" w:rsidR="00F26693" w:rsidRPr="006C4D70">
            <w:r w:rsidRPr="006C4D70">
              <w:t xml:space="preserve">238,36 kn </w:t>
            </w:r>
          </w:p>
        </w:tc>
      </w:tr>
      <w:tr w:rsidTr="00990BF6" w:rsidR="00F26693" w:rsidRPr="006C4D70">
        <w:trPr>
          <w:jc w:val="center"/>
        </w:trPr>
        <w:tc>
          <w:tcPr>
            <w:tcW w:type="pct" w:w="623"/>
          </w:tcPr>
          <w:p w:rsidRDefault="00F26693" w:rsidP="00990BF6" w:rsidR="00F26693" w:rsidRPr="006C4D70">
            <w:r w:rsidRPr="006C4D70">
              <w:t>7</w:t>
            </w:r>
          </w:p>
        </w:tc>
        <w:tc>
          <w:tcPr>
            <w:tcW w:type="pct" w:w="1348"/>
          </w:tcPr>
          <w:p w:rsidRDefault="00F26693" w:rsidP="00990BF6" w:rsidR="00F26693" w:rsidRPr="006C4D70">
            <w:r w:rsidRPr="006C4D70">
              <w:t>REPUBLIKA HRVATSKA, Ministarstvo financija, Porezna uprava, Područni ured Zagreb,  koju zastupa Županijsko državno odvjetništvo u Zagrebu</w:t>
            </w:r>
          </w:p>
        </w:tc>
        <w:tc>
          <w:tcPr>
            <w:tcW w:type="pct" w:w="841"/>
          </w:tcPr>
          <w:p w:rsidRDefault="00F26693" w:rsidP="00990BF6" w:rsidR="00F26693" w:rsidRPr="006C4D70">
            <w:r w:rsidRPr="006C4D70">
              <w:t>18683136487</w:t>
            </w:r>
          </w:p>
        </w:tc>
        <w:tc>
          <w:tcPr>
            <w:tcW w:type="pct" w:w="675"/>
          </w:tcPr>
          <w:p w:rsidRDefault="00F26693" w:rsidP="00990BF6" w:rsidR="00F26693" w:rsidRPr="006C4D70">
            <w:r w:rsidRPr="006C4D70">
              <w:t>Savska cesta 41, Zagreb</w:t>
            </w:r>
          </w:p>
        </w:tc>
        <w:tc>
          <w:tcPr>
            <w:tcW w:type="pct" w:w="759"/>
          </w:tcPr>
          <w:p w:rsidRDefault="00F26693" w:rsidP="00990BF6" w:rsidR="00F26693" w:rsidRPr="006C4D70">
            <w:r w:rsidRPr="006C4D70">
              <w:t>65.186,30 kn</w:t>
            </w:r>
          </w:p>
        </w:tc>
        <w:tc>
          <w:tcPr>
            <w:tcW w:type="pct" w:w="755"/>
          </w:tcPr>
          <w:p w:rsidRDefault="00F26693" w:rsidP="00990BF6" w:rsidR="00F26693" w:rsidRPr="006C4D70">
            <w:r w:rsidRPr="006C4D70">
              <w:t xml:space="preserve">65.186,30 kn </w:t>
            </w:r>
          </w:p>
        </w:tc>
      </w:tr>
      <w:tr w:rsidTr="00990BF6" w:rsidR="00F26693" w:rsidRPr="006C4D70">
        <w:trPr>
          <w:jc w:val="center"/>
        </w:trPr>
        <w:tc>
          <w:tcPr>
            <w:tcW w:type="pct" w:w="623"/>
          </w:tcPr>
          <w:p w:rsidRDefault="00F26693" w:rsidP="00990BF6" w:rsidR="00F26693" w:rsidRPr="006C4D70">
            <w:r w:rsidRPr="006C4D70">
              <w:t>8</w:t>
            </w:r>
          </w:p>
          <w:p w:rsidRDefault="00F26693" w:rsidP="00990BF6" w:rsidR="00F26693" w:rsidRPr="006C4D70"/>
        </w:tc>
        <w:tc>
          <w:tcPr>
            <w:tcW w:type="pct" w:w="1348"/>
          </w:tcPr>
          <w:p w:rsidRDefault="00F26693" w:rsidP="00990BF6" w:rsidR="00F26693" w:rsidRPr="006C4D70">
            <w:r w:rsidRPr="006C4D70">
              <w:t>CROATIA osiguranje d.d.</w:t>
            </w:r>
          </w:p>
        </w:tc>
        <w:tc>
          <w:tcPr>
            <w:tcW w:type="pct" w:w="841"/>
          </w:tcPr>
          <w:p w:rsidRDefault="00F26693" w:rsidP="00990BF6" w:rsidR="00F26693" w:rsidRPr="006C4D70">
            <w:r w:rsidRPr="006C4D70">
              <w:t>26187994862</w:t>
            </w:r>
          </w:p>
        </w:tc>
        <w:tc>
          <w:tcPr>
            <w:tcW w:type="pct" w:w="675"/>
          </w:tcPr>
          <w:p w:rsidRDefault="00F26693" w:rsidP="00990BF6" w:rsidR="00F26693" w:rsidRPr="006C4D70">
            <w:r w:rsidRPr="006C4D70">
              <w:t>Vatroslava Jagića 33, Zagreb</w:t>
            </w:r>
          </w:p>
        </w:tc>
        <w:tc>
          <w:tcPr>
            <w:tcW w:type="pct" w:w="759"/>
          </w:tcPr>
          <w:p w:rsidRDefault="00F26693" w:rsidP="00990BF6" w:rsidR="00F26693" w:rsidRPr="006C4D70">
            <w:r w:rsidRPr="006C4D70">
              <w:t>1.112.915,30 kn</w:t>
            </w:r>
          </w:p>
        </w:tc>
        <w:tc>
          <w:tcPr>
            <w:tcW w:type="pct" w:w="755"/>
          </w:tcPr>
          <w:p w:rsidRDefault="00F26693" w:rsidP="00990BF6" w:rsidR="00F26693" w:rsidRPr="006C4D70">
            <w:r w:rsidRPr="006C4D70">
              <w:t>1.112.915,30 kn</w:t>
            </w:r>
          </w:p>
        </w:tc>
      </w:tr>
      <w:tr w:rsidTr="00990BF6" w:rsidR="00F26693" w:rsidRPr="006C4D70">
        <w:trPr>
          <w:jc w:val="center"/>
        </w:trPr>
        <w:tc>
          <w:tcPr>
            <w:tcW w:type="pct" w:w="3486"/>
            <w:gridSpan w:val="4"/>
          </w:tcPr>
          <w:p w:rsidRDefault="00F26693" w:rsidP="00990BF6" w:rsidR="00F26693" w:rsidRPr="006C4D70">
            <w:r w:rsidRPr="006C4D70">
              <w:t>UKUPNO</w:t>
            </w:r>
          </w:p>
          <w:p w:rsidRDefault="00F26693" w:rsidP="00990BF6" w:rsidR="00F26693" w:rsidRPr="006C4D70"/>
        </w:tc>
        <w:tc>
          <w:tcPr>
            <w:tcW w:type="pct" w:w="759"/>
          </w:tcPr>
          <w:p w:rsidRDefault="00F26693" w:rsidP="00990BF6" w:rsidR="00F26693" w:rsidRPr="006C4D70">
            <w:r w:rsidRPr="006C4D70">
              <w:t>2.281.631,22 kn</w:t>
            </w:r>
          </w:p>
        </w:tc>
        <w:tc>
          <w:tcPr>
            <w:tcW w:type="pct" w:w="755"/>
          </w:tcPr>
          <w:p w:rsidRDefault="00F26693" w:rsidP="00990BF6" w:rsidR="00F26693" w:rsidRPr="006C4D70">
            <w:r w:rsidRPr="006C4D70">
              <w:t>2.281.631.22 kn</w:t>
            </w:r>
          </w:p>
        </w:tc>
      </w:tr>
    </w:tbl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A968C1">
        <w:rPr>
          <w:sz w:val="24"/>
          <w:szCs w:val="24"/>
        </w:rPr>
        <w:t>2</w:t>
      </w:r>
      <w:r w:rsidR="00F26693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F26693">
        <w:rPr>
          <w:sz w:val="24"/>
          <w:szCs w:val="24"/>
        </w:rPr>
        <w:t xml:space="preserve"> veljače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 xml:space="preserve">blicu ispitanih tražbina u </w:t>
      </w:r>
      <w:r>
        <w:rPr>
          <w:sz w:val="24"/>
          <w:szCs w:val="24"/>
        </w:rPr>
        <w:lastRenderedPageBreak/>
        <w:t>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A968C1">
        <w:rPr>
          <w:sz w:val="24"/>
          <w:szCs w:val="24"/>
        </w:rPr>
        <w:t>agrebu 2</w:t>
      </w:r>
      <w:r w:rsidR="00F26693">
        <w:rPr>
          <w:sz w:val="24"/>
          <w:szCs w:val="24"/>
        </w:rPr>
        <w:t>1</w:t>
      </w:r>
      <w:r w:rsidRPr="003B182B">
        <w:rPr>
          <w:sz w:val="24"/>
          <w:szCs w:val="24"/>
        </w:rPr>
        <w:t>.</w:t>
      </w:r>
      <w:r w:rsidR="00F26693">
        <w:rPr>
          <w:sz w:val="24"/>
          <w:szCs w:val="24"/>
        </w:rPr>
        <w:t xml:space="preserve"> veljače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5498B" w:rsidP="00E91121" w:rsidR="0036702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36702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67025" w:rsidP="00E91121" w:rsidR="0036702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67025" w:rsidP="00E91121" w:rsidR="0036702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67025" w:rsidP="00E91121" w:rsidR="0036702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67025" w:rsidP="00E91121" w:rsidR="0036702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367025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BF6" w:rsidR="00990BF6">
      <w:r>
        <w:separator/>
      </w:r>
    </w:p>
  </w:endnote>
  <w:endnote w:id="0" w:type="continuationSeparator">
    <w:p w:rsidRDefault="00990BF6" w:rsidR="00990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BF6" w:rsidR="00990BF6">
      <w:r>
        <w:separator/>
      </w:r>
    </w:p>
  </w:footnote>
  <w:footnote w:id="0" w:type="continuationSeparator">
    <w:p w:rsidRDefault="00990BF6" w:rsidR="00990BF6">
      <w:r>
        <w:continuationSeparator/>
      </w:r>
    </w:p>
  </w:footnote>
  <w:footnote w:id="1">
    <w:p w:rsidRDefault="00F26693" w:rsidP="00F26693" w:rsidR="00F26693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18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3F7A95">
      <w:rPr>
        <w:sz w:val="24"/>
      </w:rPr>
      <w:t>5</w:t>
    </w:r>
    <w:r w:rsidR="00F26693">
      <w:rPr>
        <w:sz w:val="24"/>
      </w:rPr>
      <w:t>312/2016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6"/>
  </w:num>
  <w:num w:numId="10">
    <w:abstractNumId w:val="14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67025"/>
    <w:rsid w:val="003A5E14"/>
    <w:rsid w:val="003B182B"/>
    <w:rsid w:val="003F7A95"/>
    <w:rsid w:val="00470BFA"/>
    <w:rsid w:val="004B0A10"/>
    <w:rsid w:val="005660EA"/>
    <w:rsid w:val="00580D62"/>
    <w:rsid w:val="005F6E22"/>
    <w:rsid w:val="00617708"/>
    <w:rsid w:val="00621184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90BF6"/>
    <w:rsid w:val="009A0C08"/>
    <w:rsid w:val="009E3827"/>
    <w:rsid w:val="00A23EA4"/>
    <w:rsid w:val="00A40DB1"/>
    <w:rsid w:val="00A42A2B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F26693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true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21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1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1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1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1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1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21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1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18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1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1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5312</izvorni_sadrzaj>
    <derivirana_varijabla naziv="DomainObject.Predmet.Broj_1">5312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St-5312/2016</izvorni_sadrzaj>
    <derivirana_varijabla naziv="DomainObject.Predmet.OznakaBroj_1">St-5312/2016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 TRANSPORT d.o.o.</izvorni_sadrzaj>
    <derivirana_varijabla naziv="DomainObject.Predmet.ProtustrankaFormated_1">  LIMEX TRANSPORT d.o.o.</derivirana_varijabla>
  </DomainObject.Predmet.ProtustrankaFormated>
  <DomainObject.Predmet.ProtustrankaFormatedOIB>
    <izvorni_sadrzaj>  LIMEX TRANSPORT d.o.o., OIB 31150629101</izvorni_sadrzaj>
    <derivirana_varijabla naziv="DomainObject.Predmet.ProtustrankaFormatedOIB_1">  LIMEX TRANSPORT d.o.o., OIB 31150629101</derivirana_varijabla>
  </DomainObject.Predmet.ProtustrankaFormatedOIB>
  <DomainObject.Predmet.ProtustrankaFormatedWithAdress>
    <izvorni_sadrzaj> LIMEX TRANSPORT d.o.o., Savska 41, 10000 Zagreb</izvorni_sadrzaj>
    <derivirana_varijabla naziv="DomainObject.Predmet.ProtustrankaFormatedWithAdress_1"> LIMEX TRANSPORT d.o.o., Savska 41, 10000 Zagreb</derivirana_varijabla>
  </DomainObject.Predmet.ProtustrankaFormatedWithAdress>
  <DomainObject.Predmet.ProtustrankaFormatedWithAdressOIB>
    <izvorni_sadrzaj> LIMEX TRANSPORT d.o.o., OIB 31150629101, Savska 41, 10000 Zagreb</izvorni_sadrzaj>
    <derivirana_varijabla naziv="DomainObject.Predmet.ProtustrankaFormatedWithAdressOIB_1"> LIMEX TRANSPORT d.o.o., OIB 31150629101, Savska 41, 10000 Zagreb</derivirana_varijabla>
  </DomainObject.Predmet.ProtustrankaFormatedWithAdressOIB>
  <DomainObject.Predmet.ProtustrankaWithAdress>
    <izvorni_sadrzaj>LIMEX TRANSPORT d.o.o. Savska 41, 10000 Zagreb</izvorni_sadrzaj>
    <derivirana_varijabla naziv="DomainObject.Predmet.ProtustrankaWithAdress_1">LIMEX TRANSPORT d.o.o. Savska 41, 10000 Zagreb</derivirana_varijabla>
  </DomainObject.Predmet.ProtustrankaWithAdress>
  <DomainObject.Predmet.ProtustrankaWithAdressOIB>
    <izvorni_sadrzaj>LIMEX TRANSPORT d.o.o., OIB 31150629101, Savska 41, 10000 Zagreb</izvorni_sadrzaj>
    <derivirana_varijabla naziv="DomainObject.Predmet.ProtustrankaWithAdressOIB_1">LIMEX TRANSPORT d.o.o., OIB 31150629101, Savska 41, 10000 Zagreb</derivirana_varijabla>
  </DomainObject.Predmet.ProtustrankaWithAdressOIB>
  <DomainObject.Predmet.ProtustrankaNazivFormated>
    <izvorni_sadrzaj>LIMEX TRANSPORT d.o.o.</izvorni_sadrzaj>
    <derivirana_varijabla naziv="DomainObject.Predmet.ProtustrankaNazivFormated_1">LIMEX TRANSPORT d.o.o.</derivirana_varijabla>
  </DomainObject.Predmet.ProtustrankaNazivFormated>
  <DomainObject.Predmet.ProtustrankaNazivFormatedOIB>
    <izvorni_sadrzaj>LIMEX TRANSPORT d.o.o., OIB 31150629101</izvorni_sadrzaj>
    <derivirana_varijabla naziv="DomainObject.Predmet.ProtustrankaNazivFormatedOIB_1">LIMEX TRANSPORT d.o.o., OIB 31150629101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LIMEX TRANSPORT d.o.o.</item>
    </izvorni_sadrzaj>
    <derivirana_varijabla naziv="DomainObject.Predmet.ProtuStrankaListFormated_1">
      <item>LIMEX TRANSPORT d.o.o.</item>
    </derivirana_varijabla>
  </DomainObject.Predmet.ProtuStrankaListFormated>
  <DomainObject.Predmet.ProtuStrankaListFormatedOIB>
    <izvorni_sadrzaj>
      <item>LIMEX TRANSPORT d.o.o., OIB 31150629101</item>
    </izvorni_sadrzaj>
    <derivirana_varijabla naziv="DomainObject.Predmet.ProtuStrankaListFormatedOIB_1">
      <item>LIMEX TRANSPORT d.o.o., OIB 31150629101</item>
    </derivirana_varijabla>
  </DomainObject.Predmet.ProtuStrankaListFormatedOIB>
  <DomainObject.Predmet.ProtuStrankaListFormatedWithAdress>
    <izvorni_sadrzaj>
      <item>LIMEX TRANSPORT d.o.o., Savska 41, 10000 Zagreb</item>
    </izvorni_sadrzaj>
    <derivirana_varijabla naziv="DomainObject.Predmet.ProtuStrankaListFormatedWithAdress_1">
      <item>LIMEX TRANSPORT d.o.o., Savska 41, 10000 Zagreb</item>
    </derivirana_varijabla>
  </DomainObject.Predmet.ProtuStrankaListFormatedWithAdress>
  <DomainObject.Predmet.ProtuStrankaListFormatedWithAdressOIB>
    <izvorni_sadrzaj>
      <item>LIMEX TRANSPORT d.o.o., OIB 31150629101, Savska 41, 10000 Zagreb</item>
    </izvorni_sadrzaj>
    <derivirana_varijabla naziv="DomainObject.Predmet.ProtuStrankaListFormatedWithAdressOIB_1">
      <item>LIMEX TRANSPORT d.o.o., OIB 31150629101, Savska 41, 10000 Zagreb</item>
    </derivirana_varijabla>
  </DomainObject.Predmet.ProtuStrankaListFormatedWithAdressOIB>
  <DomainObject.Predmet.ProtuStrankaListNazivFormated>
    <izvorni_sadrzaj>
      <item>LIMEX TRANSPORT d.o.o.</item>
    </izvorni_sadrzaj>
    <derivirana_varijabla naziv="DomainObject.Predmet.ProtuStrankaListNazivFormated_1">
      <item>LIMEX TRANSPORT d.o.o.</item>
    </derivirana_varijabla>
  </DomainObject.Predmet.ProtuStrankaListNazivFormated>
  <DomainObject.Predmet.ProtuStrankaListNazivFormatedOIB>
    <izvorni_sadrzaj>
      <item>LIMEX TRANSPORT d.o.o., OIB 31150629101</item>
    </izvorni_sadrzaj>
    <derivirana_varijabla naziv="DomainObject.Predmet.ProtuStrankaListNazivFormatedOIB_1">
      <item>LIMEX TRANSPORT d.o.o., OIB 31150629101</item>
    </derivirana_varijabla>
  </DomainObject.Predmet.ProtuStrankaListNazivFormatedOIB>
  <DomainObject.Predmet.OstaliList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</izvorni_sadrzaj>
    <derivirana_varijabla naziv="DomainObject.Predmet.OstaliList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</derivirana_varijabla>
  </DomainObject.Predmet.OstaliListFormated>
  <DomainObject.Predmet.OstaliList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</izvorni_sadrzaj>
    <derivirana_varijabla naziv="DomainObject.Predmet.OstaliList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</izvorni_sadrzaj>
    <derivirana_varijabla naziv="DomainObject.Predmet.OstaliListNaziv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</derivirana_varijabla>
  </DomainObject.Predmet.OstaliListNazivFormated>
  <DomainObject.Predmet.OstaliListNaziv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</izvorni_sadrzaj>
    <derivirana_varijabla naziv="DomainObject.Predmet.OstaliListNaziv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LIMEX TRANSPORT d.o.o.</izvorni_sadrzaj>
    <derivirana_varijabla naziv="DomainObject.Predmet.ProtustrankaIDrugi_1">LIMEX TRANSPORT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LIMEX TRANSPORT d.o.o., OIB 31150629101, Savska 41, 10000 Zagreb</izvorni_sadrzaj>
    <derivirana_varijabla naziv="DomainObject.Predmet.ProtustrankaIDrugiAdressOIB_1">LIMEX TRANSPORT d.o.o., OIB 31150629101,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</izvorni_sadrzaj>
    <derivirana_varijabla naziv="DomainObject.Predmet.SudioniciListNaziv_1"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</derivirana_varijabla>
  </DomainObject.Predmet.SudioniciListNaziv>
  <DomainObject.Predmet.SudioniciListAdressOIB>
    <izvorni_sadrzaj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</izvorni_sadrzaj>
    <derivirana_varijabla naziv="DomainObject.Predmet.SudioniciListNazivOIB_1"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498</properties:Words>
  <properties:Characters>2852</properties:Characters>
  <properties:Lines>262</properties:Lines>
  <properties:Paragraphs>80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2017-02-22T11:44:00Z</dcterms:created>
  <dc:creator>nribaric</dc:creator>
  <cp:lastModifiedBy>Jadranka Zelić</cp:lastModifiedBy>
  <cp:lastPrinted>2017-02-22T11:44:00Z</cp:lastPrinted>
  <dcterms:modified xmlns:xsi="http://www.w3.org/2001/XMLSchema-instance" xsi:type="dcterms:W3CDTF">2017-02-22T11:44:00Z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