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f758b6d" w14:textId="f758b6d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4663BD">
        <w:rPr>
          <w:rFonts w:eastAsia="Times New Roman" w:cs="Times New Roman"/>
          <w:b w:val="false"/>
          <w:lang w:eastAsia="hr-HR"/>
        </w:rPr>
        <w:t>621/2017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4663BD" w:rsidRDefault="005B5D7E">
      <w:pPr>
        <w:jc w:val="center"/>
      </w:pPr>
      <w:r>
        <w:t>R J E Š E N J E</w:t>
      </w:r>
    </w:p>
    <w:p w:rsidR="00187593" w:rsidP="005B5D7E" w:rsidRDefault="00187593"/>
    <w:p w:rsidR="005B5D7E" w:rsidP="004663BD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</w:t>
      </w:r>
      <w:r w:rsidR="004663BD">
        <w:t xml:space="preserve"> ALTER GRUPA d.o.o. u stečaju, Sesvete, Kobiljačka 47</w:t>
      </w:r>
      <w:r w:rsidR="0083463D">
        <w:t>, OIB:</w:t>
      </w:r>
      <w:r w:rsidR="004663BD">
        <w:t xml:space="preserve"> 54876638084</w:t>
      </w:r>
      <w:r w:rsidR="00993C5B">
        <w:t>,</w:t>
      </w:r>
      <w:r>
        <w:t xml:space="preserve"> </w:t>
      </w:r>
      <w:r w:rsidR="004663BD">
        <w:t>2. kolovoza</w:t>
      </w:r>
      <w:r w:rsidR="00062F98">
        <w:t xml:space="preserve"> 2019.</w:t>
      </w:r>
      <w:r w:rsidR="004663BD">
        <w:t>,</w:t>
      </w:r>
    </w:p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5B5D7E" w:rsidP="005B5D7E" w:rsidRDefault="005B5D7E">
      <w:pPr>
        <w:jc w:val="center"/>
        <w:rPr>
          <w:b/>
        </w:rPr>
      </w:pPr>
    </w:p>
    <w:p w:rsidR="004663BD" w:rsidP="004663BD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4663BD">
        <w:t>TERRRA FIRMA d..d., Zagreb, Budmanijeva 3</w:t>
      </w:r>
      <w:r w:rsidR="005C4AF0">
        <w:t>, OIB:</w:t>
      </w:r>
      <w:r w:rsidR="004663BD">
        <w:t>22198253360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Pr="004663BD" w:rsidR="004663BD">
        <w:t>ALTER GRUPA d.o.o. u stečaju, Sesvete, Kobiljačka 47, OIB: 54876638084</w:t>
      </w:r>
      <w:r w:rsidR="004E7503">
        <w:t xml:space="preserve">, </w:t>
      </w:r>
      <w:r w:rsidR="0083463D">
        <w:t xml:space="preserve">upisana u z.k.ul. </w:t>
      </w:r>
      <w:r w:rsidR="004663BD">
        <w:t>13234</w:t>
      </w:r>
      <w:r w:rsidR="0083463D">
        <w:t xml:space="preserve"> k.o. </w:t>
      </w:r>
      <w:r w:rsidR="004663BD">
        <w:t>Zadar</w:t>
      </w:r>
      <w:r w:rsidR="0083463D">
        <w:t xml:space="preserve">, k.č.br. </w:t>
      </w:r>
      <w:r w:rsidR="004663BD">
        <w:t>4924/2</w:t>
      </w:r>
      <w:r w:rsidR="0083463D">
        <w:t xml:space="preserve"> – </w:t>
      </w:r>
      <w:r w:rsidR="004663BD">
        <w:t>poslovna zgrada koja se sastoji od prizemlja i dva kata s dvije stambene jedinice i podruma, sa zajedničkim dijelovima i uređajima zgrade i gospodarsko dvorište u ukupnoj površini 11485 m2, Suvlasnički dio: 48/10000 ETAŽNO VLASNIŠTVO (E164) poslovni prostor na drugom katu zgrade oznake broj 12-a-4, ukupne korisne površine 55,42 m2, u elaboratu neobojano.</w:t>
      </w:r>
    </w:p>
    <w:p w:rsidR="00FE56BE" w:rsidP="00FE56BE" w:rsidRDefault="00FE56BE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2B2413">
        <w:rPr>
          <w:lang w:val="en-US"/>
        </w:rPr>
        <w:t>111.500,00</w:t>
      </w:r>
      <w:r w:rsidR="004663BD">
        <w:rPr>
          <w:lang w:val="en-US"/>
        </w:rPr>
        <w:t xml:space="preserve"> </w:t>
      </w:r>
      <w:r w:rsidRPr="004E7503">
        <w:rPr>
          <w:lang w:val="en-US"/>
        </w:rPr>
        <w:t>kn.</w:t>
      </w:r>
    </w:p>
    <w:p w:rsidR="005B5D7E" w:rsidP="005B5D7E" w:rsidRDefault="005B5D7E">
      <w:pPr>
        <w:ind w:left="1608"/>
        <w:contextualSpacing/>
        <w:jc w:val="both"/>
      </w:pPr>
    </w:p>
    <w:p w:rsidR="004663BD" w:rsidP="004663BD" w:rsidRDefault="005C4AF0">
      <w:pPr>
        <w:pStyle w:val="Odlomakpopisa"/>
        <w:numPr>
          <w:ilvl w:val="0"/>
          <w:numId w:val="23"/>
        </w:numPr>
        <w:jc w:val="both"/>
      </w:pPr>
      <w:r w:rsidRPr="008F0A93">
        <w:t xml:space="preserve">Kupac </w:t>
      </w:r>
      <w:r w:rsidRPr="004663BD" w:rsidR="004663BD">
        <w:t>TERRRA FIRMA d..d., Zagreb, Budmanijeva 3, OIB:22198253360</w:t>
      </w:r>
      <w:r w:rsidRPr="0050155A">
        <w:t>,</w:t>
      </w:r>
      <w:r>
        <w:t xml:space="preserve"> </w:t>
      </w:r>
      <w:r w:rsidR="004663BD">
        <w:t xml:space="preserve">je dužan u roku od 30 dana od dana pravomoćnosti rješenja o dosudi uplatiti razliku kupovnine preko uplaćene jamčevine i to u iznosu od </w:t>
      </w:r>
      <w:r w:rsidR="002B2413">
        <w:t>68.100,00</w:t>
      </w:r>
      <w:r w:rsidR="004663BD">
        <w:t xml:space="preserve"> kn na poseban račun Financijske agencije otvoren za tu namjenu broj IBAN: HR1123900011300028787, model: HR11. </w:t>
      </w:r>
    </w:p>
    <w:p w:rsidR="004663BD" w:rsidP="004663BD" w:rsidRDefault="004663BD">
      <w:pPr>
        <w:pStyle w:val="Odlomakpopisa"/>
      </w:pPr>
    </w:p>
    <w:p w:rsidR="004663BD" w:rsidP="004663BD" w:rsidRDefault="004663BD">
      <w:pPr>
        <w:ind w:left="1608"/>
        <w:contextualSpacing/>
        <w:jc w:val="both"/>
      </w:pPr>
      <w:r>
        <w:t xml:space="preserve">Pod "Poziv na broj" (PNB) kao podatak prvi (P1) treba upisati broj </w:t>
      </w:r>
      <w:r w:rsidR="002B2413">
        <w:t>158330</w:t>
      </w:r>
      <w:r>
        <w:t xml:space="preserve">, a   kao podatak drugi (P2) treba upisati broj </w:t>
      </w:r>
      <w:r w:rsidR="002B2413">
        <w:t>95753</w:t>
      </w:r>
      <w:r>
        <w:t xml:space="preserve"> (Lista ponuditelja sa zadnjom najvišom valjanom ponudom u nadmetanju).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t>Podatak P1 i P2 nužno je odvojiti crticom (-).</w:t>
      </w:r>
    </w:p>
    <w:p w:rsidR="004663BD" w:rsidP="004663BD" w:rsidRDefault="004663BD">
      <w:pPr>
        <w:ind w:left="1608"/>
        <w:contextualSpacing/>
        <w:jc w:val="both"/>
      </w:pPr>
    </w:p>
    <w:p w:rsidR="002B2413" w:rsidP="004663BD" w:rsidRDefault="002B2413">
      <w:pPr>
        <w:ind w:left="1608"/>
        <w:contextualSpacing/>
        <w:jc w:val="both"/>
      </w:pPr>
    </w:p>
    <w:p w:rsidR="002B2413" w:rsidP="004663BD" w:rsidRDefault="002B2413">
      <w:pPr>
        <w:ind w:left="1608"/>
        <w:contextualSpacing/>
        <w:jc w:val="both"/>
      </w:pPr>
    </w:p>
    <w:p w:rsidR="004663BD" w:rsidP="004663BD" w:rsidRDefault="004663BD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="004663BD" w:rsidP="004663BD" w:rsidRDefault="004663BD">
      <w:pPr>
        <w:ind w:left="1608"/>
        <w:contextualSpacing/>
        <w:jc w:val="both"/>
      </w:pPr>
    </w:p>
    <w:p w:rsidR="004663BD" w:rsidP="002B2413" w:rsidRDefault="004663B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Pr="002B2413" w:rsidR="002B2413">
        <w:t>TERRRA FIRMA d..d., Zagreb, Budmanijeva 3, OIB:22198253360</w:t>
      </w:r>
      <w:r>
        <w:t xml:space="preserve">, zaključkom o predaji nakon što ovo rješenje postane pravomoćno, a kupac uplati kupovninu umanjenu za iznos jamčevine.  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4663BD" w:rsidP="004663BD" w:rsidRDefault="004663BD">
      <w:pPr>
        <w:pStyle w:val="Odlomakpopisa"/>
        <w:ind w:left="1608"/>
        <w:jc w:val="both"/>
      </w:pPr>
    </w:p>
    <w:p w:rsidR="00570B45" w:rsidP="002B2413" w:rsidRDefault="004663BD">
      <w:pPr>
        <w:pStyle w:val="Odlomakpopisa"/>
        <w:numPr>
          <w:ilvl w:val="0"/>
          <w:numId w:val="23"/>
        </w:numPr>
      </w:pPr>
      <w:r>
        <w:t xml:space="preserve">Određuje se brisanje u z.k.ulošku </w:t>
      </w:r>
      <w:r w:rsidRPr="002B2413" w:rsidR="002B2413">
        <w:t xml:space="preserve">13234 k.o. Zadar, k.č.br. 4924/2 – poslovna zgrada koja se sastoji od prizemlja i dva kata s dvije stambene jedinice i podruma, sa zajedničkim dijelovima i uređajima zgrade i gospodarsko dvorište u ukupnoj površini 11485 m2, Suvlasnički dio: 48/10000 ETAŽNO VLASNIŠTVO (E164) poslovni prostor na drugom katu zgrade oznake broj 12-a-4, ukupne korisne površine </w:t>
      </w:r>
      <w:r w:rsidR="002B2413">
        <w:t>55,42 m2, u elaboratu neobojano,</w:t>
      </w:r>
    </w:p>
    <w:p w:rsidR="00570B45" w:rsidP="00570B45" w:rsidRDefault="00570B45">
      <w:pPr>
        <w:pStyle w:val="Odlomakpopisa"/>
      </w:pPr>
    </w:p>
    <w:p w:rsidR="00570B45" w:rsidP="00570B45" w:rsidRDefault="00570B45">
      <w:pPr>
        <w:pStyle w:val="Odlomakpopisa"/>
        <w:ind w:left="1713"/>
      </w:pPr>
      <w:r>
        <w:t>-</w:t>
      </w:r>
      <w:r w:rsidR="002B2413">
        <w:t xml:space="preserve"> založnog prava u iznosu od 280.000,00 EUR-a u korist RAIFFEISENLANDESBANK  KARHTEN – RECHENZENTRUM UND REVISIONSBER SAND  upisanog pod brojem Z-7933/06 od 20. srpnja 2006., </w:t>
      </w:r>
    </w:p>
    <w:p w:rsidR="00570B45" w:rsidP="00570B45" w:rsidRDefault="00570B45">
      <w:pPr>
        <w:pStyle w:val="Odlomakpopisa"/>
        <w:ind w:left="1713"/>
      </w:pPr>
      <w:r>
        <w:t xml:space="preserve">- zabilježbe ovosudnog rješenja o prodaji nekretnine pod brojem Z-10887/18 od 14. svibnja 2018. </w:t>
      </w:r>
    </w:p>
    <w:p w:rsidR="004663BD" w:rsidP="00570B45" w:rsidRDefault="004663BD">
      <w:pPr>
        <w:pStyle w:val="Odlomakpopisa"/>
        <w:ind w:left="1713"/>
      </w:pPr>
      <w:r>
        <w:t>nakon pravomoćnosti ovog rješenja i nakon št</w:t>
      </w:r>
      <w:r w:rsidR="00570B45">
        <w:t>o kupac plati razliku kupovnine</w:t>
      </w:r>
    </w:p>
    <w:p w:rsidR="004663BD" w:rsidP="004663BD" w:rsidRDefault="004663BD">
      <w:pPr>
        <w:ind w:left="1608"/>
        <w:contextualSpacing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4663BD" w:rsidP="004663BD" w:rsidRDefault="004663BD">
      <w:pPr>
        <w:pStyle w:val="Odlomakpopisa"/>
        <w:ind w:left="1608"/>
        <w:jc w:val="both"/>
      </w:pPr>
    </w:p>
    <w:p w:rsidR="002B2413" w:rsidP="002B2413" w:rsidRDefault="004663BD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2B2413">
        <w:t>prodaja će se oglasiti nevažećom i odrediti nova prodaja.</w:t>
      </w:r>
    </w:p>
    <w:p w:rsidR="002B2413" w:rsidP="002B2413" w:rsidRDefault="002B2413">
      <w:pPr>
        <w:pStyle w:val="Odlomakpopisa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Iz položene jamčevine namirit će se troškovi nove prodaje i naknaditi razlika između kupovnine postignute na prijašnjoj i novoj prodaji.</w:t>
      </w:r>
    </w:p>
    <w:p w:rsidR="004663BD" w:rsidP="004663BD" w:rsidRDefault="004663BD">
      <w:pPr>
        <w:pStyle w:val="Odlomakpopisa"/>
        <w:ind w:left="1713"/>
        <w:jc w:val="both"/>
      </w:pPr>
    </w:p>
    <w:p w:rsidR="004663BD" w:rsidP="004663BD" w:rsidRDefault="004663BD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4663BD" w:rsidP="004663BD" w:rsidRDefault="004663BD">
      <w:pPr>
        <w:pStyle w:val="Odlomakpopisa"/>
        <w:ind w:left="1713"/>
        <w:jc w:val="both"/>
      </w:pPr>
    </w:p>
    <w:p w:rsidR="004663BD" w:rsidP="00570B45" w:rsidRDefault="004663BD">
      <w:pPr>
        <w:pStyle w:val="Odlomakpopisa"/>
        <w:numPr>
          <w:ilvl w:val="0"/>
          <w:numId w:val="23"/>
        </w:numPr>
        <w:jc w:val="both"/>
      </w:pPr>
      <w:r>
        <w:t xml:space="preserve">Nalaže se Općinskom sudu u </w:t>
      </w:r>
      <w:r w:rsidR="002B2413">
        <w:t>Zadru</w:t>
      </w:r>
      <w:r>
        <w:t xml:space="preserve">, Zemljišnoknjižni odjel </w:t>
      </w:r>
      <w:r w:rsidR="002B2413">
        <w:t>Zadar</w:t>
      </w:r>
      <w:r>
        <w:t xml:space="preserve"> zabilježiti u zemljišnim knjigama dosudu nekretnina navedenih u točki I. ovog rješenja.</w:t>
      </w:r>
    </w:p>
    <w:p w:rsidR="00696DF0" w:rsidP="00696DF0" w:rsidRDefault="00696DF0">
      <w:pPr>
        <w:pStyle w:val="Odlomakpopisa"/>
      </w:pPr>
    </w:p>
    <w:p w:rsidR="00696DF0" w:rsidP="00696DF0" w:rsidRDefault="00696DF0">
      <w:pPr>
        <w:pStyle w:val="Odlomakpopisa"/>
        <w:ind w:left="1713"/>
        <w:jc w:val="both"/>
      </w:pPr>
    </w:p>
    <w:p w:rsidR="00570B45" w:rsidP="004663BD" w:rsidRDefault="00570B45">
      <w:pPr>
        <w:ind w:firstLine="708"/>
        <w:jc w:val="center"/>
      </w:pPr>
    </w:p>
    <w:p w:rsidR="004663BD" w:rsidP="004663BD" w:rsidRDefault="004663BD">
      <w:pPr>
        <w:ind w:firstLine="708"/>
        <w:jc w:val="center"/>
      </w:pPr>
      <w:r>
        <w:t>Obrazloženje</w:t>
      </w:r>
    </w:p>
    <w:p w:rsidR="004663BD" w:rsidP="004663BD" w:rsidRDefault="004663BD">
      <w:pPr>
        <w:ind w:firstLine="708"/>
        <w:jc w:val="center"/>
        <w:rPr>
          <w:b/>
        </w:rPr>
      </w:pPr>
    </w:p>
    <w:p w:rsidR="004663BD" w:rsidP="004663BD" w:rsidRDefault="004663BD">
      <w:pPr>
        <w:ind w:firstLine="708"/>
        <w:jc w:val="both"/>
      </w:pPr>
      <w:r>
        <w:t>Nekretnina stečajnog dužnika navedena u izreci ovog rješenja prodavala se u stečajnom postupku na prijedlog stečajnog upravitelja temeljem odredbe čl. 247. st. 1. Stečajnog zakona (Narodne novine broj 71/15, dalje:SZ).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Na </w:t>
      </w:r>
      <w:r w:rsidR="002B2413">
        <w:t>trećoj</w:t>
      </w:r>
      <w:r>
        <w:t xml:space="preserve"> dražbi radi prodaje dužnikove nekretnine kao u izreci rješenja sudjeloval</w:t>
      </w:r>
      <w:r w:rsidR="002B2413">
        <w:t>a su tri</w:t>
      </w:r>
      <w:r>
        <w:t xml:space="preserve"> ponuditelja,</w:t>
      </w:r>
      <w:r w:rsidR="002B2413">
        <w:t xml:space="preserve"> te je jedan ponuditelj dao valjanu ponudu i to </w:t>
      </w:r>
      <w:r w:rsidRPr="002B2413" w:rsidR="002B2413">
        <w:t>TERRRA FIRMA d..d., Zagreb, Budmanijeva 3, OIB:22198253360</w:t>
      </w:r>
      <w:r>
        <w:t xml:space="preserve">, dok ostala </w:t>
      </w:r>
      <w:r w:rsidR="00570B45">
        <w:t>dva</w:t>
      </w:r>
      <w:r>
        <w:t xml:space="preserve">i ponuditelja nisu dala ni jednu valjanu ponudu. 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Prema Izvještaju o provedenoj elektroničkoj javnoj dražbi od </w:t>
      </w:r>
      <w:r w:rsidR="00570B45">
        <w:t>28. lipnja</w:t>
      </w:r>
      <w:r>
        <w:t xml:space="preserve"> 2019., zaprimljenog na sudu </w:t>
      </w:r>
      <w:r w:rsidR="00570B45">
        <w:t>2. srp</w:t>
      </w:r>
      <w:r>
        <w:t xml:space="preserve">nja 2019., proizlazi da je ponuditelj </w:t>
      </w:r>
      <w:r w:rsidRPr="00570B45" w:rsidR="00570B45">
        <w:t>TERRRA FIRMA d..d., Zagreb, Budmanijeva 3, OIB:22198253360</w:t>
      </w:r>
      <w:r>
        <w:t xml:space="preserve">, dao zadnju, najvišu valjanu ponudu u iznosu od </w:t>
      </w:r>
      <w:r w:rsidR="00570B45">
        <w:t>111.500,00</w:t>
      </w:r>
      <w:r>
        <w:t xml:space="preserve"> kn.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Pr="00570B45" w:rsidR="00570B45">
        <w:t>TERRRA FIRMA d..d., Zagreb</w:t>
      </w:r>
      <w:r w:rsidR="00570B45">
        <w:t>, Budmanijeva 3</w:t>
      </w:r>
      <w:r>
        <w:t>, ponudio najveću cijenu i da su ispunjene pretpostavke da mu se dosudi nekretnina.</w:t>
      </w:r>
    </w:p>
    <w:p w:rsidR="004663BD" w:rsidP="004663BD" w:rsidRDefault="004663BD">
      <w:pPr>
        <w:ind w:firstLine="708"/>
        <w:jc w:val="both"/>
      </w:pPr>
    </w:p>
    <w:p w:rsidR="004663BD" w:rsidP="004663BD" w:rsidRDefault="004663BD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="00570B45" w:rsidP="004663BD" w:rsidRDefault="00570B45">
      <w:pPr>
        <w:ind w:firstLine="708"/>
        <w:jc w:val="both"/>
      </w:pPr>
    </w:p>
    <w:p w:rsidR="00570B45" w:rsidP="004663BD" w:rsidRDefault="00570B45">
      <w:pPr>
        <w:ind w:firstLine="708"/>
        <w:jc w:val="both"/>
      </w:pPr>
    </w:p>
    <w:p w:rsidR="004663BD" w:rsidP="004663BD" w:rsidRDefault="004663BD">
      <w:pPr>
        <w:jc w:val="center"/>
      </w:pPr>
      <w:r>
        <w:t xml:space="preserve">U Karlovcu, </w:t>
      </w:r>
      <w:r w:rsidR="00570B45">
        <w:t>2. kolovoza</w:t>
      </w:r>
      <w:r>
        <w:t xml:space="preserve"> 2019.</w:t>
      </w:r>
    </w:p>
    <w:p w:rsidR="00570B45" w:rsidP="004663BD" w:rsidRDefault="00570B45">
      <w:pPr>
        <w:jc w:val="center"/>
      </w:pPr>
    </w:p>
    <w:p w:rsidR="004663BD" w:rsidP="004663BD" w:rsidRDefault="004663BD">
      <w:pPr>
        <w:jc w:val="center"/>
      </w:pPr>
    </w:p>
    <w:p w:rsidR="004663BD" w:rsidP="004663BD" w:rsidRDefault="004663BD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4663BD" w:rsidP="004663BD" w:rsidRDefault="004663BD">
      <w:pPr>
        <w:jc w:val="center"/>
      </w:pPr>
      <w:r>
        <w:t xml:space="preserve">                                                                                             Jadranka Mađeruh</w:t>
      </w:r>
      <w:r w:rsidR="00696DF0">
        <w:t>, v.r.</w:t>
      </w:r>
    </w:p>
    <w:p w:rsidR="00696DF0" w:rsidP="004663BD" w:rsidRDefault="00696DF0">
      <w:pPr>
        <w:jc w:val="center"/>
      </w:pPr>
    </w:p>
    <w:p w:rsidR="00696DF0" w:rsidP="004663BD" w:rsidRDefault="00696D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</w:t>
      </w:r>
    </w:p>
    <w:p w:rsidR="00696DF0" w:rsidP="004663BD" w:rsidRDefault="00696D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službeni:</w:t>
      </w:r>
    </w:p>
    <w:p w:rsidR="00696DF0" w:rsidP="004663BD" w:rsidRDefault="00696D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4663BD" w:rsidP="004663BD" w:rsidRDefault="004663BD">
      <w:pPr>
        <w:jc w:val="center"/>
      </w:pPr>
    </w:p>
    <w:p w:rsidR="004663BD" w:rsidP="004663BD" w:rsidRDefault="004663BD">
      <w:pPr>
        <w:tabs>
          <w:tab w:val="left" w:pos="6420"/>
        </w:tabs>
        <w:jc w:val="both"/>
      </w:pPr>
      <w:r>
        <w:t>PRAVNA POUKA:</w:t>
      </w:r>
    </w:p>
    <w:p w:rsidR="004663BD" w:rsidP="004663BD" w:rsidRDefault="004663BD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4663BD" w:rsidP="004663BD" w:rsidRDefault="004663BD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570B45" w:rsidP="004663BD" w:rsidRDefault="00570B45">
      <w:pPr>
        <w:jc w:val="center"/>
        <w:rPr>
          <w:b/>
        </w:rPr>
      </w:pPr>
    </w:p>
    <w:p w:rsidR="004663BD" w:rsidP="004663BD" w:rsidRDefault="004663BD">
      <w:r>
        <w:t xml:space="preserve">Dna:                                                                     </w:t>
      </w:r>
    </w:p>
    <w:p w:rsidR="004663BD" w:rsidP="00570B45" w:rsidRDefault="004663BD">
      <w:pPr>
        <w:numPr>
          <w:ilvl w:val="0"/>
          <w:numId w:val="20"/>
        </w:numPr>
      </w:pPr>
      <w:r>
        <w:t xml:space="preserve">Kupac </w:t>
      </w:r>
      <w:r w:rsidR="00570B45">
        <w:t>TERRRA FIRMA d..d.</w:t>
      </w:r>
    </w:p>
    <w:p w:rsidR="004663BD" w:rsidP="004663BD" w:rsidRDefault="004663BD">
      <w:pPr>
        <w:numPr>
          <w:ilvl w:val="0"/>
          <w:numId w:val="20"/>
        </w:numPr>
      </w:pPr>
      <w:r>
        <w:t xml:space="preserve">Stečajni upravitelj </w:t>
      </w:r>
      <w:r w:rsidR="00570B45">
        <w:t>Mateo Erceg</w:t>
      </w:r>
    </w:p>
    <w:p w:rsidR="004663BD" w:rsidP="004663BD" w:rsidRDefault="004663BD">
      <w:pPr>
        <w:numPr>
          <w:ilvl w:val="0"/>
          <w:numId w:val="20"/>
        </w:numPr>
      </w:pPr>
      <w:r>
        <w:t>e-Oglasna ploča suda</w:t>
      </w:r>
    </w:p>
    <w:p w:rsidR="004663BD" w:rsidP="004663BD" w:rsidRDefault="004663BD">
      <w:pPr>
        <w:numPr>
          <w:ilvl w:val="0"/>
          <w:numId w:val="20"/>
        </w:numPr>
      </w:pPr>
      <w:r>
        <w:t xml:space="preserve">Općinski sud u </w:t>
      </w:r>
      <w:r w:rsidR="00570B45">
        <w:t>Zadr</w:t>
      </w:r>
      <w:r>
        <w:t xml:space="preserve">u, ZK odjel </w:t>
      </w:r>
      <w:r w:rsidR="00570B45">
        <w:t>Zadar</w:t>
      </w:r>
    </w:p>
    <w:p w:rsidR="004663BD" w:rsidP="004663BD" w:rsidRDefault="004663BD">
      <w:pPr>
        <w:numPr>
          <w:ilvl w:val="0"/>
          <w:numId w:val="20"/>
        </w:numPr>
      </w:pPr>
      <w:r>
        <w:t xml:space="preserve">Porezna uprava </w:t>
      </w:r>
      <w:r w:rsidR="00570B45">
        <w:t>Zadar</w:t>
      </w:r>
    </w:p>
    <w:p w:rsidR="004663BD" w:rsidP="004663BD" w:rsidRDefault="004663BD">
      <w:pPr>
        <w:numPr>
          <w:ilvl w:val="0"/>
          <w:numId w:val="20"/>
        </w:numPr>
      </w:pPr>
      <w:r>
        <w:t>FINA, radi objave na mrežnim stranicama FINA-e, po pravomoćnosti</w:t>
      </w:r>
    </w:p>
    <w:p w:rsidR="004663BD" w:rsidP="004663BD" w:rsidRDefault="00570B45">
      <w:pPr>
        <w:numPr>
          <w:ilvl w:val="0"/>
          <w:numId w:val="20"/>
        </w:numPr>
      </w:pPr>
      <w:r>
        <w:t>Spis</w:t>
      </w:r>
    </w:p>
    <w:p w:rsidR="004663BD" w:rsidP="004663BD" w:rsidRDefault="004663BD">
      <w:pPr>
        <w:pStyle w:val="NormaleSPIS"/>
        <w:rPr>
          <w:noProof/>
        </w:rPr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DF0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1A3DF4" w:rsidP="005B5D7E" w:rsidRDefault="00570B45">
    <w:pPr>
      <w:pStyle w:val="Zaglavlje"/>
      <w:jc w:val="right"/>
    </w:pPr>
    <w:r w:rsidRPr="00570B45">
      <w:t>1 St-621/2017</w:t>
    </w: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7651"/>
    <w:rsid w:val="0028243D"/>
    <w:rsid w:val="0028453A"/>
    <w:rsid w:val="002A4A29"/>
    <w:rsid w:val="002B1BE3"/>
    <w:rsid w:val="002B241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51A0B"/>
    <w:rsid w:val="00456325"/>
    <w:rsid w:val="004663BD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70B45"/>
    <w:rsid w:val="0058326B"/>
    <w:rsid w:val="005A5766"/>
    <w:rsid w:val="005B46E8"/>
    <w:rsid w:val="005B5D7E"/>
    <w:rsid w:val="005C4AF0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3C5A"/>
    <w:rsid w:val="0062734C"/>
    <w:rsid w:val="00655FE7"/>
    <w:rsid w:val="00696DF0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B0606"/>
    <w:rsid w:val="00AD1F90"/>
    <w:rsid w:val="00AF6ABF"/>
    <w:rsid w:val="00B00C49"/>
    <w:rsid w:val="00B102EE"/>
    <w:rsid w:val="00B13568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96D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6DF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96DF0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96DF0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96DF0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696D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696DF0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DF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6DF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6DF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6DF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696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DF0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 za trgovinu i graditeljstvo u stečaju</izvorni_sadrzaj>
    <derivirana_varijabla naziv="DomainObject.Predmet.ProtustrankaFormated_1">  ALTER GRUPA d.o.o. za trgovinu i graditeljstvo u stečaju</derivirana_varijabla>
  </DomainObject.Predmet.ProtustrankaFormated>
  <DomainObject.Predmet.ProtustrankaFormatedOIB>
    <izvorni_sadrzaj>  ALTER GRUPA d.o.o. za trgovinu i graditeljstvo u stečaju, OIB 54876638084</izvorni_sadrzaj>
    <derivirana_varijabla naziv="DomainObject.Predmet.ProtustrankaFormatedOIB_1">  ALTER GRUPA d.o.o. za trgovinu i graditeljstvo u stečaju, OIB 54876638084</derivirana_varijabla>
  </DomainObject.Predmet.ProtustrankaFormatedOIB>
  <DomainObject.Predmet.ProtustrankaFormatedWithAdress>
    <izvorni_sadrzaj> ALTER GRUPA d.o.o. za trgovinu i graditeljstvo u stečaju, Kobiljačka 47, 10360 Sesvete</izvorni_sadrzaj>
    <derivirana_varijabla naziv="DomainObject.Predmet.ProtustrankaFormatedWithAdress_1"> ALTER GRUPA d.o.o. za trgovinu i graditeljstvo u stečaju, Kobiljačka 47, 10360 Sesvete</derivirana_varijabla>
  </DomainObject.Predmet.ProtustrankaFormatedWithAdress>
  <DomainObject.Predmet.ProtustrankaFormatedWithAdressOIB>
    <izvorni_sadrzaj> ALTER GRUPA d.o.o. za trgovinu i graditeljstvo u stečaju, OIB 54876638084, Kobiljačka 47, 10360 Sesvete</izvorni_sadrzaj>
    <derivirana_varijabla naziv="DomainObject.Predmet.ProtustrankaFormatedWithAdressOIB_1"> ALTER GRUPA d.o.o. za trgovinu i graditeljstvo u stečaju, OIB 54876638084, Kobiljačka 47, 10360 Sesvete</derivirana_varijabla>
  </DomainObject.Predmet.ProtustrankaFormatedWithAdressOIB>
  <DomainObject.Predmet.ProtustrankaWithAdress>
    <izvorni_sadrzaj>ALTER GRUPA d.o.o. za trgovinu i graditeljstvo u stečaju Kobiljačka 47, 10360 Sesvete</izvorni_sadrzaj>
    <derivirana_varijabla naziv="DomainObject.Predmet.ProtustrankaWithAdress_1">ALTER GRUPA d.o.o. za trgovinu i graditeljstvo u stečaju Kobiljačka 47, 10360 Sesvete</derivirana_varijabla>
  </DomainObject.Predmet.ProtustrankaWithAdress>
  <DomainObject.Predmet.ProtustrankaWithAdressOIB>
    <izvorni_sadrzaj>ALTER GRUPA d.o.o. za trgovinu i graditeljstvo u stečaju, OIB 54876638084, Kobiljačka 47, 10360 Sesvete</izvorni_sadrzaj>
    <derivirana_varijabla naziv="DomainObject.Predmet.ProtustrankaWithAdressOIB_1">ALTER GRUPA d.o.o. za trgovinu i graditeljstvo u stečaju, OIB 54876638084, Kobiljačka 47, 10360 Sesvete</derivirana_varijabla>
  </DomainObject.Predmet.ProtustrankaWithAdressOIB>
  <DomainObject.Predmet.ProtustrankaNazivFormated>
    <izvorni_sadrzaj>ALTER GRUPA d.o.o. za trgovinu i graditeljstvo u stečaju</izvorni_sadrzaj>
    <derivirana_varijabla naziv="DomainObject.Predmet.ProtustrankaNazivFormated_1">ALTER GRUPA d.o.o. za trgovinu i graditeljstvo u stečaju</derivirana_varijabla>
  </DomainObject.Predmet.ProtustrankaNazivFormated>
  <DomainObject.Predmet.ProtustrankaNazivFormatedOIB>
    <izvorni_sadrzaj>ALTER GRUPA d.o.o. za trgovinu i graditeljstvo u stečaju, OIB 54876638084</izvorni_sadrzaj>
    <derivirana_varijabla naziv="DomainObject.Predmet.ProtustrankaNazivFormatedOIB_1">ALTER GRUPA d.o.o. za trgovinu i graditeljstvo u stečaju,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 za trgovinu i graditeljstvo u stečaju</item>
    </izvorni_sadrzaj>
    <derivirana_varijabla naziv="DomainObject.Predmet.ProtuStrankaListFormated_1">
      <item>ALTER GRUPA d.o.o. za trgovinu i graditeljstvo u stečaju</item>
    </derivirana_varijabla>
  </DomainObject.Predmet.ProtuStrankaListFormated>
  <DomainObject.Predmet.ProtuStrankaListFormatedOIB>
    <izvorni_sadrzaj>
      <item>ALTER GRUPA d.o.o. za trgovinu i graditeljstvo u stečaju, OIB 54876638084</item>
    </izvorni_sadrzaj>
    <derivirana_varijabla naziv="DomainObject.Predmet.ProtuStrankaListFormatedOIB_1">
      <item>ALTER GRUPA d.o.o. za trgovinu i graditeljstvo u stečaju, OIB 54876638084</item>
    </derivirana_varijabla>
  </DomainObject.Predmet.ProtuStrankaListFormatedOIB>
  <DomainObject.Predmet.ProtuStrankaListFormatedWithAdress>
    <izvorni_sadrzaj>
      <item>ALTER GRUPA d.o.o. za trgovinu i graditeljstvo u stečaju, Kobiljačka 47, 10360 Sesvete</item>
    </izvorni_sadrzaj>
    <derivirana_varijabla naziv="DomainObject.Predmet.ProtuStrankaListFormatedWithAdress_1">
      <item>ALTER GRUPA d.o.o. za trgovinu i graditeljstvo u stečaju, Kobiljačka 47, 10360 Sesvete</item>
    </derivirana_varijabla>
  </DomainObject.Predmet.ProtuStrankaListFormatedWithAdress>
  <DomainObject.Predmet.ProtuStrankaListFormatedWithAdressOIB>
    <izvorni_sadrzaj>
      <item>ALTER GRUPA d.o.o. za trgovinu i graditeljstvo u stečaju, OIB 54876638084, Kobiljačka 47, 10360 Sesvete</item>
    </izvorni_sadrzaj>
    <derivirana_varijabla naziv="DomainObject.Predmet.ProtuStrankaListFormatedWithAdressOIB_1">
      <item>ALTER GRUPA d.o.o. za trgovinu i graditeljstvo u stečaju, OIB 54876638084, Kobiljačka 47, 10360 Sesvete</item>
    </derivirana_varijabla>
  </DomainObject.Predmet.ProtuStrankaListFormatedWithAdressOIB>
  <DomainObject.Predmet.ProtuStrankaListNazivFormated>
    <izvorni_sadrzaj>
      <item>ALTER GRUPA d.o.o. za trgovinu i graditeljstvo u stečaju</item>
    </izvorni_sadrzaj>
    <derivirana_varijabla naziv="DomainObject.Predmet.ProtuStrankaListNazivFormated_1">
      <item>ALTER GRUPA d.o.o. za trgovinu i graditeljstvo u stečaju</item>
    </derivirana_varijabla>
  </DomainObject.Predmet.ProtuStrankaListNazivFormated>
  <DomainObject.Predmet.ProtuStrankaListNazivFormatedOIB>
    <izvorni_sadrzaj>
      <item>ALTER GRUPA d.o.o. za trgovinu i graditeljstvo u stečaju, OIB 54876638084</item>
    </izvorni_sadrzaj>
    <derivirana_varijabla naziv="DomainObject.Predmet.ProtuStrankaListNazivFormatedOIB_1">
      <item>ALTER GRUPA d.o.o. za trgovinu i graditeljstvo u stečaju,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 za trgovinu i graditeljstvo u stečaju</izvorni_sadrzaj>
    <derivirana_varijabla naziv="DomainObject.Predmet.ProtustrankaIDrugi_1">ALTER GRUPA d.o.o. za trgovinu i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 za trgovinu i graditeljstvo u stečaju, OIB 54876638084, Kobiljačka 47, 10360 Sesvete</izvorni_sadrzaj>
    <derivirana_varijabla naziv="DomainObject.Predmet.ProtustrankaIDrugiAdressOIB_1">ALTER GRUPA d.o.o. za trgovinu i graditeljstvo u stečaju,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 za trgovinu i graditeljstvo u stečaju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 za trgovinu i graditeljstvo u stečaju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 za trgovinu i graditeljstvo u stečaju,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2018.</izvorni_sadrzaj>
    <derivirana_varijabla naziv="DomainObject.Predmet.DatumZadnjeOdrzaneSudskeRadnje_1">9. veljače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St-621/2017-51</izvorni_sadrzaj>
    <derivirana_varijabla naziv="DomainObject.PredzadnjaOdlukaIzPredmeta.Oznaka_1">St-621/2017-51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A2CC2-D7FC-40C1-8360-A07775CB7C1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901</properties:Words>
  <properties:Characters>4953</properties:Characters>
  <properties:Lines>161</properties:Lines>
  <properties:Paragraphs>50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2019-08-02T06:52:00Z</dcterms:created>
  <dc:creator>Korisnik</dc:creator>
  <cp:lastModifiedBy>Draženka Prpić</cp:lastModifiedBy>
  <cp:lastPrinted>2019-08-02T07:25:00Z</cp:lastPrinted>
  <dcterms:modified xmlns:xsi="http://www.w3.org/2001/XMLSchema-instance" xsi:type="dcterms:W3CDTF">2019-08-02T07:25:00Z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nekretnine-sT-621-2017.docx)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