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add5" w14:paraId="628add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0301D">
        <w:t>1443</w:t>
      </w:r>
      <w:r w:rsidR="006171EA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71EA">
        <w:t xml:space="preserve">23.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A3124" w:rsidR="009A312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60301D">
        <w:t xml:space="preserve">DINARIK d.o.o., Zagreb, Cvijete </w:t>
      </w:r>
      <w:proofErr w:type="spellStart"/>
      <w:r w:rsidR="0060301D">
        <w:t>Zuzorić</w:t>
      </w:r>
      <w:proofErr w:type="spellEnd"/>
      <w:r w:rsidR="0060301D">
        <w:t xml:space="preserve"> 49 (OIB: 70492315407).</w:t>
      </w:r>
    </w:p>
    <w:p w:rsidRDefault="00EF263B" w:rsidP="00EF263B" w:rsidR="00EF263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0301D">
        <w:t xml:space="preserve">4.383.831,31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554F4">
        <w:t xml:space="preserve"> 23.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</w:t>
      </w:r>
      <w:proofErr w:type="spellStart"/>
      <w:r>
        <w:t>Jeromela</w:t>
      </w:r>
      <w:proofErr w:type="spellEnd"/>
      <w:r>
        <w:t xml:space="preserve"> </w:t>
      </w:r>
      <w:proofErr w:type="spellStart"/>
      <w:r>
        <w:t>Kurick</w:t>
      </w:r>
      <w:proofErr w:type="spellEnd"/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6F68"/>
    <w:rsid w:val="000D387C"/>
    <w:rsid w:val="000D4E82"/>
    <w:rsid w:val="00111057"/>
    <w:rsid w:val="00114EAD"/>
    <w:rsid w:val="00125CB7"/>
    <w:rsid w:val="00163664"/>
    <w:rsid w:val="00185571"/>
    <w:rsid w:val="00186AF0"/>
    <w:rsid w:val="001C1330"/>
    <w:rsid w:val="001C718C"/>
    <w:rsid w:val="001E50FB"/>
    <w:rsid w:val="001F6933"/>
    <w:rsid w:val="00230A63"/>
    <w:rsid w:val="0023559C"/>
    <w:rsid w:val="00247B02"/>
    <w:rsid w:val="00263D6D"/>
    <w:rsid w:val="00264D19"/>
    <w:rsid w:val="00297E94"/>
    <w:rsid w:val="002A51C3"/>
    <w:rsid w:val="002D7287"/>
    <w:rsid w:val="00325398"/>
    <w:rsid w:val="00371DD2"/>
    <w:rsid w:val="0038246E"/>
    <w:rsid w:val="003D1DFB"/>
    <w:rsid w:val="003D35F9"/>
    <w:rsid w:val="003E3A15"/>
    <w:rsid w:val="00404E04"/>
    <w:rsid w:val="00413F4C"/>
    <w:rsid w:val="00455C3A"/>
    <w:rsid w:val="00455C52"/>
    <w:rsid w:val="0046114C"/>
    <w:rsid w:val="004633A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C5B85"/>
    <w:rsid w:val="005D476D"/>
    <w:rsid w:val="005E4AB8"/>
    <w:rsid w:val="005F0073"/>
    <w:rsid w:val="005F4627"/>
    <w:rsid w:val="0060301D"/>
    <w:rsid w:val="006171EA"/>
    <w:rsid w:val="00627F6A"/>
    <w:rsid w:val="00657B8E"/>
    <w:rsid w:val="00693392"/>
    <w:rsid w:val="0073619E"/>
    <w:rsid w:val="007554F4"/>
    <w:rsid w:val="007574B5"/>
    <w:rsid w:val="007B5AFD"/>
    <w:rsid w:val="007D5A5D"/>
    <w:rsid w:val="007F12D4"/>
    <w:rsid w:val="008155EE"/>
    <w:rsid w:val="00842351"/>
    <w:rsid w:val="008613BD"/>
    <w:rsid w:val="00863025"/>
    <w:rsid w:val="00871F01"/>
    <w:rsid w:val="00910A89"/>
    <w:rsid w:val="00920CA0"/>
    <w:rsid w:val="009218D2"/>
    <w:rsid w:val="00940EB2"/>
    <w:rsid w:val="009419D8"/>
    <w:rsid w:val="00946FC6"/>
    <w:rsid w:val="00957073"/>
    <w:rsid w:val="00970E30"/>
    <w:rsid w:val="009758CA"/>
    <w:rsid w:val="009A3124"/>
    <w:rsid w:val="009F7F29"/>
    <w:rsid w:val="00A71431"/>
    <w:rsid w:val="00A84C69"/>
    <w:rsid w:val="00AC4528"/>
    <w:rsid w:val="00AD027A"/>
    <w:rsid w:val="00AE7BF8"/>
    <w:rsid w:val="00AF588F"/>
    <w:rsid w:val="00B05CDA"/>
    <w:rsid w:val="00B1643E"/>
    <w:rsid w:val="00B172D4"/>
    <w:rsid w:val="00B8209B"/>
    <w:rsid w:val="00B8212C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40C18"/>
    <w:rsid w:val="00E5092D"/>
    <w:rsid w:val="00EC3302"/>
    <w:rsid w:val="00ED6AA8"/>
    <w:rsid w:val="00EF263B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B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B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B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B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B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B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B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B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St-1443/2016-3</izvorni_sadrzaj>
    <derivirana_varijabla naziv="DomainObject.Oznaka_1">St-1443/2016-3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</izvorni_sadrzaj>
    <derivirana_varijabla naziv="DomainObject.Predmet.OstaliListFormated_1">
      <item>Željko Penavić punomoćnik sudionika u postupku DINARIK d.o.o.</item>
    </derivirana_varijabla>
  </DomainObject.Predmet.OstaliListFormated>
  <DomainObject.Predmet.OstaliListFormatedOIB>
    <izvorni_sadrzaj>
      <item>Željko Penavić, OIB 62044867694 punomoćnik sudionika u postupku DINARIK d.o.o.</item>
    </izvorni_sadrzaj>
    <derivirana_varijabla naziv="DomainObject.Predmet.OstaliListFormatedOIB_1">
      <item>Željko Penavić, OIB 62044867694 punomoćnik sudionika u postupku DINARIK d.o.o.</item>
    </derivirana_varijabla>
  </DomainObject.Predmet.OstaliListFormatedOIB>
  <DomainObject.Predmet.OstaliListFormatedWithAdress>
    <izvorni_sadrzaj>
      <item>Željko Penavić, Lašćinska Cesta 119a, 10000 Zagreb punomoćnik sudionika u postupku DINARIK d.o.o.</item>
    </izvorni_sadrzaj>
    <derivirana_varijabla naziv="DomainObject.Predmet.OstaliListFormatedWithAdress_1">
      <item>Željko Penavić, Lašćinska Cesta 119a, 10000 Zagreb punomoćnik sudionika u postupku DINARIK d.o.o.</item>
    </derivirana_varijabla>
  </DomainObject.Predmet.OstaliListFormatedWithAdress>
  <DomainObject.Predmet.OstaliListFormatedWithAdressOIB>
    <izvorni_sadrzaj>
      <item>Željko Penavić, OIB 62044867694, Lašćinska Cesta 119a, 10000 Zagreb punomoćnik sudionika u postupku DINARIK d.o.o.</item>
    </izvorni_sadrzaj>
    <derivirana_varijabla naziv="DomainObject.Predmet.OstaliListFormatedWithAdressOIB_1">
      <item>Željko Penavić, OIB 62044867694, Lašćinska Cesta 119a, 10000 Zagreb punomoćnik sudionika u postupku DINARIK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St-1443/2016-3</izvorni_sadrzaj>
    <derivirana_varijabla naziv="DomainObject.PoslovniBrojDokumenta_1">St-1443/2016-3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DINARIK d.o.o.</item>
      <item>Željko Penavić</item>
    </izvorni_sadrzaj>
    <derivirana_varijabla naziv="DomainObject.Predmet.SudioniciListNaziv_1">
      <item>FINA Regionalni centar Zagreb</item>
      <item>DINARIK d.o.o.</item>
      <item>Željko Penavić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DINARIK d.o.o., OIB 70492315407, Cvijete Zuzorić 49,10000 Zagreb</item>
      <item>Željko Penavić, OIB 62044867694, Lašćinska Cesta 119a,10000 Zagreb</item>
    </izvorni_sadrzaj>
    <derivirana_varijabla naziv="DomainObject.Predmet.SudioniciListAdressOIB_1">
      <item>FINA Regionalni centar Zagreb, OIB 85821130368, Trg svibanjskih žrtava 1995. br.1,10000 Zagreb</item>
      <item>DINARIK d.o.o., OIB 70492315407, Cvijete Zuzorić 49,10000 Zagreb</item>
      <item>Željko Penavić, OIB 62044867694, Lašćinska Cesta 119a,10000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70492315407</item>
      <item>, OIB 62044867694</item>
    </izvorni_sadrzaj>
    <derivirana_varijabla naziv="DomainObject.Predmet.SudioniciListNazivOIB_1">
      <item>, OIB 85821130368</item>
      <item>, OIB 70492315407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2016-02-23T12:09:00Z</dcterms:created>
  <dc:creator>ilukac</dc:creator>
  <cp:lastModifiedBy>Anita Ban</cp:lastModifiedBy>
  <cp:lastPrinted>2016-02-23T11:59:00Z</cp:lastPrinted>
  <dcterms:modified xmlns:xsi="http://www.w3.org/2001/XMLSchema-instance" xsi:type="dcterms:W3CDTF">2016-03-02T08:52:00Z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St-1443/2016-3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