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57f6" w14:paraId="e9657f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D4A86">
        <w:t>382</w:t>
      </w:r>
      <w:r w:rsidR="00946625">
        <w:t>/16-</w:t>
      </w:r>
      <w:r w:rsidR="00AD4A86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D4A86">
        <w:t>JANTAR d.o.o., Zadar, Polačišće 2, Zadar, OIB: 36844356794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D4A86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4C59EF">
        <w:t>Blaž Savić, Bana Josipa Jelačića 4/V, Zadar, datum rođenja: 15. travnja 1935. godine, mjesto rođenja: Banjevci</w:t>
      </w:r>
      <w:r>
        <w:t xml:space="preserve">, broj osobne iskaznice: </w:t>
      </w:r>
      <w:r w:rsidRPr="004C59EF">
        <w:t>1504935383902, izdana od strane: PU Zadar, OIB: 44660472906</w:t>
      </w:r>
      <w:r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JANTAR d.o.o., Zadar, Polačišće 2, Zadar, OIB: 36844356794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D4A86">
        <w:t>JANTAR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3A69D3" w:rsidP="003A69D3" w:rsidR="003A69D3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A69D3" w:rsidP="003A69D3" w:rsidR="003A69D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3A69D3" w:rsidP="003A69D3" w:rsidR="003A69D3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CC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D4A86">
          <w:t>382/16-9</w:t>
        </w:r>
      </w:p>
      <w:p w:rsidRDefault="00E12FEA" w:rsidP="009C0FF2" w:rsidR="00E12FEA" w:rsidRPr="00EF7C9A">
        <w:pPr>
          <w:jc w:val="right"/>
        </w:pPr>
      </w:p>
      <w:p w:rsidRDefault="00CA1CC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5999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94B33"/>
    <w:rsid w:val="003A69D3"/>
    <w:rsid w:val="003C4494"/>
    <w:rsid w:val="003C6DA5"/>
    <w:rsid w:val="00453E80"/>
    <w:rsid w:val="00472181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CA1CC1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za međunarodno otpremništvo, zastupanje i trgovinu</izvorni_sadrzaj>
    <derivirana_varijabla naziv="DomainObject.Predmet.ProtustrankaFormated_1">  JANTAR d.o.o. za međunarodno otpremništvo, zastupanje i trgovinu</derivirana_varijabla>
  </DomainObject.Predmet.ProtustrankaFormated>
  <DomainObject.Predmet.ProtustrankaFormatedOIB>
    <izvorni_sadrzaj>  JANTAR d.o.o. za međunarodno otpremništvo, zastupanje i trgovinu, OIB 36844356794</izvorni_sadrzaj>
    <derivirana_varijabla naziv="DomainObject.Predmet.ProtustrankaFormatedOIB_1">  JANTAR d.o.o. za međunarodno otpremništvo, zastupanje i trgovinu, OIB 36844356794</derivirana_varijabla>
  </DomainObject.Predmet.ProtustrankaFormatedOIB>
  <DomainObject.Predmet.ProtustrankaFormatedWithAdress>
    <izvorni_sadrzaj> JANTAR d.o.o. za međunarodno otpremništvo, zastupanje i trgovinu, Polačišće 2, 23000 Zadar</izvorni_sadrzaj>
    <derivirana_varijabla naziv="DomainObject.Predmet.ProtustrankaFormatedWithAdress_1"> JANTAR d.o.o. za međunarodno otpremništvo, zastupanje i trgovinu, Polačišće 2, 23000 Zadar</derivirana_varijabla>
  </DomainObject.Predmet.ProtustrankaFormatedWithAdress>
  <DomainObject.Predmet.ProtustrankaFormatedWithAdressOIB>
    <izvorni_sadrzaj> JANTAR d.o.o. za međunarodno otpremništvo, zastupanje i trgovinu, OIB 36844356794, Polačišće 2, 23000 Zadar</izvorni_sadrzaj>
    <derivirana_varijabla naziv="DomainObject.Predmet.ProtustrankaFormatedWithAdressOIB_1"> JANTAR d.o.o. za međunarodno otpremništvo, zastupanje i trgovinu, OIB 36844356794, Polačišće 2, 23000 Zadar</derivirana_varijabla>
  </DomainObject.Predmet.ProtustrankaFormatedWithAdressOIB>
  <DomainObject.Predmet.ProtustrankaWithAdress>
    <izvorni_sadrzaj>JANTAR d.o.o. za međunarodno otpremništvo, zastupanje i trgovinu Polačišće 2, 23000 Zadar</izvorni_sadrzaj>
    <derivirana_varijabla naziv="DomainObject.Predmet.ProtustrankaWithAdress_1">JANTAR d.o.o. za međunarodno otpremništvo, zastupanje i trgovinu Polačišće 2, 23000 Zadar</derivirana_varijabla>
  </DomainObject.Predmet.ProtustrankaWithAdress>
  <DomainObject.Predmet.ProtustrankaWithAdressOIB>
    <izvorni_sadrzaj>JANTAR d.o.o. za međunarodno otpremništvo, zastupanje i trgovinu, OIB 36844356794, Polačišće 2, 23000 Zadar</izvorni_sadrzaj>
    <derivirana_varijabla naziv="DomainObject.Predmet.ProtustrankaWithAdressOIB_1">JANTAR d.o.o. za međunarodno otpremništvo, zastupanje i trgovinu, OIB 36844356794, Polačišće 2, 23000 Zadar</derivirana_varijabla>
  </DomainObject.Predmet.ProtustrankaWithAdressOIB>
  <DomainObject.Predmet.ProtustrankaNazivFormated>
    <izvorni_sadrzaj>JANTAR d.o.o. za međunarodno otpremništvo, zastupanje i trgovinu</izvorni_sadrzaj>
    <derivirana_varijabla naziv="DomainObject.Predmet.ProtustrankaNazivFormated_1">JANTAR d.o.o. za međunarodno otpremništvo, zastupanje i trgovinu</derivirana_varijabla>
  </DomainObject.Predmet.ProtustrankaNazivFormated>
  <DomainObject.Predmet.ProtustrankaNazivFormatedOIB>
    <izvorni_sadrzaj>JANTAR d.o.o. za međunarodno otpremništvo, zastupanje i trgovinu, OIB 36844356794</izvorni_sadrzaj>
    <derivirana_varijabla naziv="DomainObject.Predmet.ProtustrankaNazivFormatedOIB_1">JANTAR d.o.o. za međunarodno otpremništvo, zastupanje i trgovinu, OIB 36844356794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36669.10</izvorni_sadrzaj>
    <derivirana_varijabla naziv="DomainObject.Predmet.TrenutnaVrijednost_1">36669.10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JANTAR d.o.o. za međunarodno otpremništvo, zastupanje i trgovinu</item>
    </izvorni_sadrzaj>
    <derivirana_varijabla naziv="DomainObject.Predmet.ProtuStrankaListFormated_1">
      <item>JANTAR d.o.o. za međunarodno otpremništvo, zastupanje i trgovinu</item>
    </derivirana_varijabla>
  </DomainObject.Predmet.ProtuStrankaListFormated>
  <DomainObject.Predmet.ProtuStrankaListFormatedOIB>
    <izvorni_sadrzaj>
      <item>JANTAR d.o.o. za međunarodno otpremništvo, zastupanje i trgovinu, OIB 36844356794</item>
    </izvorni_sadrzaj>
    <derivirana_varijabla naziv="DomainObject.Predmet.ProtuStrankaListFormatedOIB_1">
      <item>JANTAR d.o.o. za međunarodno otpremništvo, zastupanje i trgovinu, OIB 36844356794</item>
    </derivirana_varijabla>
  </DomainObject.Predmet.ProtuStrankaListFormatedOIB>
  <DomainObject.Predmet.ProtuStrankaListFormatedWithAdress>
    <izvorni_sadrzaj>
      <item>JANTAR d.o.o. za međunarodno otpremništvo, zastupanje i trgovinu, Polačišće 2, 23000 Zadar</item>
    </izvorni_sadrzaj>
    <derivirana_varijabla naziv="DomainObject.Predmet.ProtuStrankaListFormatedWithAdress_1">
      <item>JANTAR d.o.o. za međunarodno otpremništvo, zastupanje i trgovinu, Polačišće 2, 23000 Zadar</item>
    </derivirana_varijabla>
  </DomainObject.Predmet.ProtuStrankaListFormatedWithAdress>
  <DomainObject.Predmet.ProtuStrankaListFormatedWithAdressOIB>
    <izvorni_sadrzaj>
      <item>JANTAR d.o.o. za međunarodno otpremništvo, zastupanje i trgovinu, OIB 36844356794, Polačišće 2, 23000 Zadar</item>
    </izvorni_sadrzaj>
    <derivirana_varijabla naziv="DomainObject.Predmet.ProtuStrankaListFormatedWithAdressOIB_1">
      <item>JANTAR d.o.o. za međunarodno otpremništvo, zastupanje i trgovinu, OIB 36844356794, Polačišće 2, 23000 Zadar</item>
    </derivirana_varijabla>
  </DomainObject.Predmet.ProtuStrankaListFormatedWithAdressOIB>
  <DomainObject.Predmet.ProtuStrankaListNazivFormated>
    <izvorni_sadrzaj>
      <item>JANTAR d.o.o. za međunarodno otpremništvo, zastupanje i trgovinu</item>
    </izvorni_sadrzaj>
    <derivirana_varijabla naziv="DomainObject.Predmet.ProtuStrankaListNazivFormated_1">
      <item>JANTAR d.o.o. za međunarodno otpremništvo, zastupanje i trgovinu</item>
    </derivirana_varijabla>
  </DomainObject.Predmet.ProtuStrankaListNazivFormated>
  <DomainObject.Predmet.ProtuStrankaListNazivFormatedOIB>
    <izvorni_sadrzaj>
      <item>JANTAR d.o.o. za međunarodno otpremništvo, zastupanje i trgovinu, OIB 36844356794</item>
    </izvorni_sadrzaj>
    <derivirana_varijabla naziv="DomainObject.Predmet.ProtuStrankaListNazivFormatedOIB_1">
      <item>JANTAR d.o.o. za međunarodno otpremništvo, zastupanje i trgovinu, OIB 36844356794</item>
    </derivirana_varijabla>
  </DomainObject.Predmet.ProtuStrankaListNazivFormatedOIB>
  <DomainObject.Predmet.OstaliListFormated>
    <izvorni_sadrzaj>
      <item>Mandica Katavić</item>
    </izvorni_sadrzaj>
    <derivirana_varijabla naziv="DomainObject.Predmet.OstaliListFormated_1">
      <item>Mandica Katavić</item>
    </derivirana_varijabla>
  </DomainObject.Predmet.OstaliListFormated>
  <DomainObject.Predmet.OstaliListFormatedOIB>
    <izvorni_sadrzaj>
      <item>Mandica Katavić, OIB 14263702482</item>
    </izvorni_sadrzaj>
    <derivirana_varijabla naziv="DomainObject.Predmet.OstaliListFormatedOIB_1">
      <item>Mandica Katavić, OIB 14263702482</item>
    </derivirana_varijabla>
  </DomainObject.Predmet.OstaliListFormatedOIB>
  <DomainObject.Predmet.OstaliListFormatedWithAdress>
    <izvorni_sadrzaj>
      <item>Mandica Katavić, Obala Kneza Branimira 4b, 23000 Zadar</item>
    </izvorni_sadrzaj>
    <derivirana_varijabla naziv="DomainObject.Predmet.OstaliListFormatedWithAdress_1">
      <item>Mandica Katavić, Obala Kneza Branimira 4b, 23000 Zadar</item>
    </derivirana_varijabla>
  </DomainObject.Predmet.OstaliListFormatedWithAdress>
  <DomainObject.Predmet.OstaliListFormatedWithAdressOIB>
    <izvorni_sadrzaj>
      <item>Mandica Katavić, OIB 14263702482, Obala Kneza Branimira 4b, 23000 Zadar</item>
    </izvorni_sadrzaj>
    <derivirana_varijabla naziv="DomainObject.Predmet.OstaliListFormatedWithAdressOIB_1">
      <item>Mandica Katavić, OIB 14263702482, Obala Kneza Branimira 4b, 23000 Zadar</item>
    </derivirana_varijabla>
  </DomainObject.Predmet.OstaliListFormatedWithAdressOIB>
  <DomainObject.Predmet.OstaliListNazivFormated>
    <izvorni_sadrzaj>
      <item>Mandica Katavić</item>
    </izvorni_sadrzaj>
    <derivirana_varijabla naziv="DomainObject.Predmet.OstaliListNazivFormated_1">
      <item>Mandica Katavić</item>
    </derivirana_varijabla>
  </DomainObject.Predmet.OstaliListNazivFormated>
  <DomainObject.Predmet.OstaliListNazivFormatedOIB>
    <izvorni_sadrzaj>
      <item>Mandica Katavić, OIB 14263702482</item>
    </izvorni_sadrzaj>
    <derivirana_varijabla naziv="DomainObject.Predmet.OstaliListNazivFormatedOIB_1">
      <item>Mandica Katavić, OIB 14263702482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JANTAR d.o.o. za međunarodno otpremništvo, zastupanje i trgovinu</izvorni_sadrzaj>
    <derivirana_varijabla naziv="DomainObject.Predmet.ProtustrankaIDrugi_1">JANTAR d.o.o. za međunarodno otpremništvo, zastupanje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JANTAR d.o.o. za međunarodno otpremništvo, zastupanje i trgovinu, OIB 36844356794, Polačišće 2, 23000 Zadar</izvorni_sadrzaj>
    <derivirana_varijabla naziv="DomainObject.Predmet.ProtustrankaIDrugiAdressOIB_1">JANTAR d.o.o. za međunarodno otpremništvo, zastupanje i trgovinu, OIB 36844356794,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JANTAR d.o.o. za međunarodno otpremništvo, zastupanje i trgovinu</item>
      <item>Mandica Katavić</item>
    </izvorni_sadrzaj>
    <derivirana_varijabla naziv="DomainObject.Predmet.SudioniciListNaziv_1">
      <item>FINA</item>
      <item>JANTAR d.o.o. za međunarodno otpremništvo, zastupanje i trgovinu</item>
      <item>Mandica Katavić</item>
    </derivirana_varijabla>
  </DomainObject.Predmet.SudioniciListNaziv>
  <DomainObject.Predmet.SudioniciListAdressOIB>
    <izvorni_sadrzaj>
      <item>FINA, OIB 85821130368</item>
      <item>JANTAR d.o.o. za međunarodno otpremništvo, zastupanje i trgovinu, OIB 36844356794, Polačišće 2,23000 Zadar</item>
      <item>Mandica Katavić, OIB 14263702482, Obala Kneza Branimira 4b,23000 Zadar</item>
    </izvorni_sadrzaj>
    <derivirana_varijabla naziv="DomainObject.Predmet.SudioniciListAdressOIB_1">
      <item>FINA, OIB 85821130368</item>
      <item>JANTAR d.o.o. za međunarodno otpremništvo, zastupanje i trgovinu, OIB 36844356794, Polačišće 2,23000 Zadar</item>
      <item>Mandica Katavić, OIB 14263702482, Obala Kneza Branimira 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36844356794</item>
      <item>, OIB 14263702482</item>
    </izvorni_sadrzaj>
    <derivirana_varijabla naziv="DomainObject.Predmet.SudioniciListNazivOIB_1">
      <item>, OIB 85821130368</item>
      <item>, OIB 36844356794</item>
      <item>, OIB 14263702482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1854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2016-04-19T08:30:00Z</dcterms:created>
  <dc:creator>Ardena Bajlo</dc:creator>
  <cp:lastModifiedBy>wsadmin</cp:lastModifiedBy>
  <cp:lastPrinted>2016-04-20T13:47:00Z</cp:lastPrinted>
  <dcterms:modified xmlns:xsi="http://www.w3.org/2001/XMLSchema-instance" xsi:type="dcterms:W3CDTF">2016-04-21T09:31:00Z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