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391d" w14:paraId="8ba391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F21821">
        <w:t>2286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7F7C9A">
        <w:t xml:space="preserve">, </w:t>
      </w:r>
      <w:r w:rsidR="00756908" w:rsidRPr="00756908">
        <w:t>GLOBAL AUKCIJE j.d.o.o., OIB: 18982289409, Zagreb, Ulica Braće Cvijića 23</w:t>
      </w:r>
      <w:r w:rsidR="002B2B34">
        <w:t>, 03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470B5E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</w:t>
      </w:r>
      <w:r w:rsidR="00756908" w:rsidRPr="00756908">
        <w:t>GLOBAL AUKCIJE j.d.o.o., OIB: 18982289409, Zagreb, Ulica Braće Cvijića 23</w:t>
      </w: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F4ECF">
        <w:t>0</w:t>
      </w:r>
      <w:r w:rsidR="002B2B34">
        <w:t>3</w:t>
      </w:r>
      <w:r w:rsidR="008F4ECF">
        <w:t>. studenog</w:t>
      </w:r>
      <w:r w:rsidR="0058225A" w:rsidRPr="008F4ECF">
        <w:t xml:space="preserve"> 2017. u </w:t>
      </w:r>
      <w:r w:rsidR="008F4ECF">
        <w:t>1</w:t>
      </w:r>
      <w:r w:rsidR="002B2B34">
        <w:t>3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1155C">
        <w:t xml:space="preserve">Nikola Krvavica </w:t>
      </w:r>
      <w:r w:rsidR="00436390" w:rsidRPr="00436390">
        <w:t xml:space="preserve">OIB: </w:t>
      </w:r>
      <w:r w:rsidR="0041155C">
        <w:t>96981389223 iz Svetog Ivana Zeline , Vinogradska 15.</w:t>
      </w:r>
    </w:p>
    <w:p w:rsidRDefault="00833A14" w:rsidP="00833A14" w:rsidR="00833A14">
      <w:pPr>
        <w:jc w:val="both"/>
      </w:pPr>
    </w:p>
    <w:p w:rsidRDefault="00DB441F" w:rsidP="00152F9B" w:rsidR="00470B5E">
      <w:pPr>
        <w:jc w:val="both"/>
      </w:pPr>
      <w:r>
        <w:t>III. Zaključuje se stečajni postupak nad dužnikom</w:t>
      </w:r>
      <w:r w:rsidR="0040673D" w:rsidRPr="0040673D">
        <w:t xml:space="preserve"> </w:t>
      </w:r>
      <w:r w:rsidR="00756908" w:rsidRPr="00756908">
        <w:t>GLOBAL AUKCIJE j.d.o.o., OIB: 18982289409, Zagreb, Ulica Braće Cvijića 23</w:t>
      </w:r>
      <w:r w:rsidR="0041155C">
        <w:t>.</w:t>
      </w:r>
    </w:p>
    <w:p w:rsidRDefault="0041155C" w:rsidP="00152F9B" w:rsidR="0041155C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7F7C9A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756908">
        <w:t xml:space="preserve"> </w:t>
      </w:r>
      <w:r w:rsidR="00756908" w:rsidRPr="00756908">
        <w:t>GLOBAL AUKCIJE j.d.o.o., OIB: 18982289409, Zagreb, Ulica Braće Cvijića 23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756908">
        <w:t>330</w:t>
      </w:r>
      <w:r w:rsidR="0040673D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756908">
        <w:t xml:space="preserve">2.241,64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predlagatelj vodi Očevidnik redoslijeda osnova za plaćanje, sud je prihvatio predlagateljeve </w:t>
      </w:r>
      <w:r w:rsidR="00DB441F">
        <w:lastRenderedPageBreak/>
        <w:t xml:space="preserve">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555D8">
        <w:t>06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F374F9" w:rsidP="001602A5" w:rsidR="00DB441F">
      <w:pPr>
        <w:jc w:val="both"/>
      </w:pPr>
      <w:r>
        <w:t>11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F374F9">
        <w:t>11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F374F9">
        <w:t>11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4069F3">
        <w:t xml:space="preserve">03. </w:t>
      </w:r>
      <w:r w:rsidR="00C60587">
        <w:t>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F30746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lastRenderedPageBreak/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F30746" w:rsidP="004F5146" w:rsidR="00F30746">
      <w:pPr>
        <w:jc w:val="right"/>
      </w:pPr>
      <w:r>
        <w:t>za točnost otpravka-ovlašteni službenik</w:t>
      </w:r>
    </w:p>
    <w:p w:rsidRDefault="00F30746" w:rsidP="004F5146" w:rsidR="00F30746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F30746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56908">
          <w:t>2286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E6E4D"/>
    <w:rsid w:val="0023149C"/>
    <w:rsid w:val="00237B9E"/>
    <w:rsid w:val="00255162"/>
    <w:rsid w:val="00274B49"/>
    <w:rsid w:val="002916CE"/>
    <w:rsid w:val="00293025"/>
    <w:rsid w:val="002B0102"/>
    <w:rsid w:val="002B2B34"/>
    <w:rsid w:val="002D6894"/>
    <w:rsid w:val="002E2DB0"/>
    <w:rsid w:val="002E6E4E"/>
    <w:rsid w:val="00321343"/>
    <w:rsid w:val="003338B7"/>
    <w:rsid w:val="003402B9"/>
    <w:rsid w:val="00347CA4"/>
    <w:rsid w:val="0035150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069F3"/>
    <w:rsid w:val="00410190"/>
    <w:rsid w:val="004113CE"/>
    <w:rsid w:val="00411459"/>
    <w:rsid w:val="0041155C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767A0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4D10"/>
    <w:rsid w:val="00705E40"/>
    <w:rsid w:val="00726A2E"/>
    <w:rsid w:val="00756908"/>
    <w:rsid w:val="007717BA"/>
    <w:rsid w:val="00780919"/>
    <w:rsid w:val="007C2112"/>
    <w:rsid w:val="007C7596"/>
    <w:rsid w:val="007E0378"/>
    <w:rsid w:val="007E0DC8"/>
    <w:rsid w:val="007E349A"/>
    <w:rsid w:val="007F652C"/>
    <w:rsid w:val="007F7C9A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0F54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55D8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21821"/>
    <w:rsid w:val="00F30746"/>
    <w:rsid w:val="00F374F9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St-2286/2016</izvorni_sadrzaj>
    <derivirana_varijabla naziv="DomainObject.Predmet.OznakaBroj_1">St-2286/2016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AUKCIJE j.d.o.o. za trgovinu i usluge zastupanog po punomoćniku Snježana Dragica Pucko</izvorni_sadrzaj>
    <derivirana_varijabla naziv="DomainObject.Predmet.ProtustrankaFormated_1">  GLOBAL AUKCIJE j.d.o.o. za trgovinu i usluge zastupanog po punomoćniku Snježana Dragica Pucko</derivirana_varijabla>
  </DomainObject.Predmet.ProtustrankaFormated>
  <DomainObject.Predmet.ProtustrankaFormatedOIB>
    <izvorni_sadrzaj>  GLOBAL AUKCIJE j.d.o.o. za trgovinu i usluge, OIB 18982289409 zastupanog po punomoćniku Snježana Dragica Pucko</izvorni_sadrzaj>
    <derivirana_varijabla naziv="DomainObject.Predmet.ProtustrankaFormatedOIB_1">  GLOBAL AUKCIJE j.d.o.o. za trgovinu i usluge, OIB 18982289409 zastupanog po punomoćniku Snježana Dragica Pucko</derivirana_varijabla>
  </DomainObject.Predmet.ProtustrankaFormatedOIB>
  <DomainObject.Predmet.ProtustrankaFormatedWithAdress>
    <izvorni_sadrzaj> GLOBAL AUKCIJE j.d.o.o. za trgovinu i usluge, Ulica Braće Cvijića 23, 10000 Zagreb zastupanog po punomoćniku Snježana Dragica Pucko</izvorni_sadrzaj>
    <derivirana_varijabla naziv="DomainObject.Predmet.ProtustrankaFormatedWithAdress_1"> GLOBAL AUKCIJE j.d.o.o. za trgovinu i usluge, Ulica Braće Cvijića 23, 10000 Zagreb zastupanog po punomoćniku Snježana Dragica Pucko</derivirana_varijabla>
  </DomainObject.Predmet.ProtustrankaFormatedWithAdress>
  <DomainObject.Predmet.ProtustrankaFormatedWithAdressOIB>
    <izvorni_sadrzaj> GLOBAL AUKCIJE j.d.o.o. za trgovinu i usluge, OIB 18982289409, Ulica Braće Cvijića 23, 10000 Zagreb zastupanog po punomoćniku Snježana Dragica Pucko</izvorni_sadrzaj>
    <derivirana_varijabla naziv="DomainObject.Predmet.ProtustrankaFormatedWithAdressOIB_1"> GLOBAL AUKCIJE j.d.o.o. za trgovinu i usluge, OIB 18982289409, Ulica Braće Cvijića 23, 10000 Zagreb zastupanog po punomoćniku Snježana Dragica Pucko</derivirana_varijabla>
  </DomainObject.Predmet.ProtustrankaFormatedWithAdressOIB>
  <DomainObject.Predmet.ProtustrankaWithAdress>
    <izvorni_sadrzaj>GLOBAL AUKCIJE j.d.o.o. za trgovinu i usluge Ulica Braće Cvijića 23, 10000 Zagreb</izvorni_sadrzaj>
    <derivirana_varijabla naziv="DomainObject.Predmet.ProtustrankaWithAdress_1">GLOBAL AUKCIJE j.d.o.o. za trgovinu i usluge Ulica Braće Cvijića 23, 10000 Zagreb</derivirana_varijabla>
  </DomainObject.Predmet.ProtustrankaWithAdress>
  <DomainObject.Predmet.ProtustrankaWithAdressOIB>
    <izvorni_sadrzaj>GLOBAL AUKCIJE j.d.o.o. za trgovinu i usluge, OIB 18982289409, Ulica Braće Cvijića 23, 10000 Zagreb</izvorni_sadrzaj>
    <derivirana_varijabla naziv="DomainObject.Predmet.ProtustrankaWithAdressOIB_1">GLOBAL AUKCIJE j.d.o.o. za trgovinu i usluge, OIB 18982289409, Ulica Braće Cvijića 23, 10000 Zagreb</derivirana_varijabla>
  </DomainObject.Predmet.ProtustrankaWithAdressOIB>
  <DomainObject.Predmet.ProtustrankaNazivFormated>
    <izvorni_sadrzaj>GLOBAL AUKCIJE j.d.o.o. za trgovinu i usluge</izvorni_sadrzaj>
    <derivirana_varijabla naziv="DomainObject.Predmet.ProtustrankaNazivFormated_1">GLOBAL AUKCIJE j.d.o.o. za trgovinu i usluge</derivirana_varijabla>
  </DomainObject.Predmet.ProtustrankaNazivFormated>
  <DomainObject.Predmet.ProtustrankaNazivFormatedOIB>
    <izvorni_sadrzaj>GLOBAL AUKCIJE j.d.o.o. za trgovinu i usluge, OIB 18982289409</izvorni_sadrzaj>
    <derivirana_varijabla naziv="DomainObject.Predmet.ProtustrankaNazivFormatedOIB_1">GLOBAL AUKCIJE j.d.o.o. za trgovinu i usluge, OIB 18982289409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AUKCIJE j.d.o.o. za trgovinu i usluge zastupanog po punomoćniku Snježana Dragica Pucko</item>
    </izvorni_sadrzaj>
    <derivirana_varijabla naziv="DomainObject.Predmet.ProtuStrankaListFormated_1">
      <item>GLOBAL AUKCIJE j.d.o.o. za trgovinu i usluge zastupanog po punomoćniku Snježana Dragica Pucko</item>
    </derivirana_varijabla>
  </DomainObject.Predmet.ProtuStrankaListFormated>
  <DomainObject.Predmet.ProtuStrankaListFormatedOIB>
    <izvorni_sadrzaj>
      <item>GLOBAL AUKCIJE j.d.o.o. za trgovinu i usluge, OIB 18982289409 zastupanog po punomoćniku Snježana Dragica Pucko</item>
    </izvorni_sadrzaj>
    <derivirana_varijabla naziv="DomainObject.Predmet.ProtuStrankaListFormatedOIB_1">
      <item>GLOBAL AUKCIJE j.d.o.o. za trgovinu i usluge, OIB 18982289409 zastupanog po punomoćniku Snježana Dragica Pucko</item>
    </derivirana_varijabla>
  </DomainObject.Predmet.ProtuStrankaListFormatedOIB>
  <DomainObject.Predmet.ProtuStrankaListFormatedWithAdress>
    <izvorni_sadrzaj>
      <item>GLOBAL AUKCIJE j.d.o.o. za trgovinu i usluge, Ulica Braće Cvijića 23, 10000 Zagreb zastupanog po punomoćniku Snježana Dragica Pucko</item>
    </izvorni_sadrzaj>
    <derivirana_varijabla naziv="DomainObject.Predmet.ProtuStrankaListFormatedWithAdress_1">
      <item>GLOBAL AUKCIJE j.d.o.o. za trgovinu i usluge, Ulica Braće Cvijića 23, 10000 Zagreb zastupanog po punomoćniku Snježana Dragica Pucko</item>
    </derivirana_varijabla>
  </DomainObject.Predmet.ProtuStrankaListFormatedWithAdress>
  <DomainObject.Predmet.ProtuStrankaListFormatedWithAdressOIB>
    <izvorni_sadrzaj>
      <item>GLOBAL AUKCIJE j.d.o.o. za trgovinu i usluge, OIB 18982289409, Ulica Braće Cvijića 23, 10000 Zagreb zastupanog po punomoćniku Snježana Dragica Pucko</item>
    </izvorni_sadrzaj>
    <derivirana_varijabla naziv="DomainObject.Predmet.ProtuStrankaListFormatedWithAdressOIB_1">
      <item>GLOBAL AUKCIJE j.d.o.o. za trgovinu i usluge, OIB 18982289409, Ulica Braće Cvijića 23, 10000 Zagreb zastupanog po punomoćniku Snježana Dragica Pucko</item>
    </derivirana_varijabla>
  </DomainObject.Predmet.ProtuStrankaListFormatedWithAdressOIB>
  <DomainObject.Predmet.ProtuStrankaListNazivFormated>
    <izvorni_sadrzaj>
      <item>GLOBAL AUKCIJE j.d.o.o. za trgovinu i usluge</item>
    </izvorni_sadrzaj>
    <derivirana_varijabla naziv="DomainObject.Predmet.ProtuStrankaListNazivFormated_1">
      <item>GLOBAL AUKCIJE j.d.o.o. za trgovinu i usluge</item>
    </derivirana_varijabla>
  </DomainObject.Predmet.ProtuStrankaListNazivFormated>
  <DomainObject.Predmet.ProtuStrankaListNazivFormatedOIB>
    <izvorni_sadrzaj>
      <item>GLOBAL AUKCIJE j.d.o.o. za trgovinu i usluge, OIB 18982289409</item>
    </izvorni_sadrzaj>
    <derivirana_varijabla naziv="DomainObject.Predmet.ProtuStrankaListNazivFormatedOIB_1">
      <item>GLOBAL AUKCIJE j.d.o.o. za trgovinu i usluge, OIB 18982289409</item>
    </derivirana_varijabla>
  </DomainObject.Predmet.ProtuStrankaListNazivFormatedOIB>
  <DomainObject.Predmet.OstaliListFormated>
    <izvorni_sadrzaj>
      <item>Snježana Dragica Pucko punomoćnik sudionika u postupku GLOBAL AUKCIJE j.d.o.o. za trgovinu i usluge</item>
    </izvorni_sadrzaj>
    <derivirana_varijabla naziv="DomainObject.Predmet.OstaliListFormated_1">
      <item>Snježana Dragica Pucko punomoćnik sudionika u postupku GLOBAL AUKCIJE j.d.o.o. za trgovinu i usluge</item>
    </derivirana_varijabla>
  </DomainObject.Predmet.OstaliListFormated>
  <DomainObject.Predmet.OstaliListFormatedOIB>
    <izvorni_sadrzaj>
      <item>Snježana Dragica Pucko, OIB 95788908478 punomoćnik sudionika u postupku GLOBAL AUKCIJE j.d.o.o. za trgovinu i usluge</item>
    </izvorni_sadrzaj>
    <derivirana_varijabla naziv="DomainObject.Predmet.OstaliListFormatedOIB_1">
      <item>Snježana Dragica Pucko, OIB 95788908478 punomoćnik sudionika u postupku GLOBAL AUKCIJE j.d.o.o. za trgovinu i usluge</item>
    </derivirana_varijabla>
  </DomainObject.Predmet.OstaliListFormatedOIB>
  <DomainObject.Predmet.OstaliListFormatedWithAdress>
    <izvorni_sadrzaj>
      <item>Snježana Dragica Pucko, Toplička Cesta 21, 10297 Jakovlje punomoćnik sudionika u postupku GLOBAL AUKCIJE j.d.o.o. za trgovinu i usluge</item>
    </izvorni_sadrzaj>
    <derivirana_varijabla naziv="DomainObject.Predmet.OstaliListFormatedWithAdress_1">
      <item>Snježana Dragica Pucko, Toplička Cesta 21, 10297 Jakovlje punomoćnik sudionika u postupku GLOBAL AUKCIJE j.d.o.o. za trgovinu i usluge</item>
    </derivirana_varijabla>
  </DomainObject.Predmet.OstaliListFormatedWithAdress>
  <DomainObject.Predmet.OstaliListFormatedWithAdressOIB>
    <izvorni_sadrzaj>
      <item>Snježana Dragica Pucko, OIB 95788908478, Toplička Cesta 21, 10297 Jakovlje punomoćnik sudionika u postupku GLOBAL AUKCIJE j.d.o.o. za trgovinu i usluge</item>
    </izvorni_sadrzaj>
    <derivirana_varijabla naziv="DomainObject.Predmet.OstaliListFormatedWithAdressOIB_1">
      <item>Snježana Dragica Pucko, OIB 95788908478, Toplička Cesta 21, 10297 Jakovlje punomoćnik sudionika u postupku GLOBAL AUKCIJE j.d.o.o. za trgovinu i usluge</item>
    </derivirana_varijabla>
  </DomainObject.Predmet.OstaliListFormatedWithAdressOIB>
  <DomainObject.Predmet.OstaliListNazivFormated>
    <izvorni_sadrzaj>
      <item>Snježana Dragica Pucko</item>
    </izvorni_sadrzaj>
    <derivirana_varijabla naziv="DomainObject.Predmet.OstaliListNazivFormated_1">
      <item>Snježana Dragica Pucko</item>
    </derivirana_varijabla>
  </DomainObject.Predmet.OstaliListNazivFormated>
  <DomainObject.Predmet.OstaliListNazivFormatedOIB>
    <izvorni_sadrzaj>
      <item>Snježana Dragica Pucko, OIB 95788908478</item>
    </izvorni_sadrzaj>
    <derivirana_varijabla naziv="DomainObject.Predmet.OstaliListNazivFormatedOIB_1">
      <item>Snježana Dragica Pucko, OIB 95788908478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AUKCIJE j.d.o.o. za trgovinu i usluge</izvorni_sadrzaj>
    <derivirana_varijabla naziv="DomainObject.Predmet.ProtustrankaIDrugi_1">GLOBAL AUKCIJE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GLOBAL AUKCIJE j.d.o.o. za trgovinu i usluge, OIB 18982289409, Ulica Braće Cvijića 23, 10000 Zagreb</izvorni_sadrzaj>
    <derivirana_varijabla naziv="DomainObject.Predmet.ProtustrankaIDrugiAdressOIB_1">GLOBAL AUKCIJE j.d.o.o. za trgovinu i usluge, OIB 18982289409, Ulica Braće Cvijića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AUKCIJE j.d.o.o. za trgovinu i usluge</item>
      <item>Snježana Dragica Pucko</item>
    </izvorni_sadrzaj>
    <derivirana_varijabla naziv="DomainObject.Predmet.SudioniciListNaziv_1">
      <item>FINA Regionalni centar Zagreb</item>
      <item>GLOBAL AUKCIJE j.d.o.o. za trgovinu i usluge</item>
      <item>Snježana Dragica Pucko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GLOBAL AUKCIJE j.d.o.o. za trgovinu i usluge, OIB 18982289409, Ulica Braće Cvijića 23,10000 Zagreb</item>
      <item>Snježana Dragica Pucko, OIB 95788908478, Toplička Cesta 21,10297 Jakovlje</item>
    </izvorni_sadrzaj>
    <derivirana_varijabla naziv="DomainObject.Predmet.SudioniciListAdressOIB_1">
      <item>FINA Regionalni centar Zagreb, OIB 85821130368, Trg svibanjskih žrtava 1995. br. 1,10000 Zagreb</item>
      <item>GLOBAL AUKCIJE j.d.o.o. za trgovinu i usluge, OIB 18982289409, Ulica Braće Cvijića 23,10000 Zagreb</item>
      <item>Snježana Dragica Pucko, OIB 95788908478, Toplička Cesta 21,10297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18982289409</item>
      <item>, OIB 95788908478</item>
    </izvorni_sadrzaj>
    <derivirana_varijabla naziv="DomainObject.Predmet.SudioniciListNazivOIB_1">
      <item>, OIB 85821130368</item>
      <item>, OIB 18982289409</item>
      <item>, OIB 95788908478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F07F8-3213-4BD5-955D-088B53BAD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4887</properties:Characters>
  <properties:Lines>106</properties:Lines>
  <properties:Paragraphs>34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2017-11-02T10:30:00Z</dcterms:created>
  <dc:creator>gzubak</dc:creator>
  <cp:lastModifiedBy>Mirjana Gašparić</cp:lastModifiedBy>
  <cp:lastPrinted>2017-11-03T10:33:00Z</cp:lastPrinted>
  <dcterms:modified xmlns:xsi="http://www.w3.org/2001/XMLSchema-instance" xsi:type="dcterms:W3CDTF">2017-11-03T10:33:00Z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