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6113" w14:paraId="dad6113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1D68A1" w:rsidRPr="001D68A1">
        <w:rPr>
          <w:lang w:val="hr-HR"/>
        </w:rPr>
        <w:t>PEKARSTVO - IMOTSKI d.o.o. Imotski, Dr. Josipa Mladinova 4, OIB: 68844293645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1D68A1" w:rsidRPr="001D68A1">
        <w:rPr>
          <w:lang w:val="hr-HR"/>
        </w:rPr>
        <w:t>PEKARSTVO - IMOTSKI d.o.o. Imotski, Dr. Josipa Mladinova 4, OIB: 68844293645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42C77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2C77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1D68A1" w:rsidRPr="001D68A1">
        <w:rPr>
          <w:lang w:val="hr-HR"/>
        </w:rPr>
        <w:t>PEKARSTVO - IMOTSKI d.o.o. Imotski, Dr. Josipa Mladinova 4, OIB: 68844293645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1D68A1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1D68A1" w:rsidRPr="001D68A1">
        <w:rPr>
          <w:lang w:val="hr-HR"/>
        </w:rPr>
        <w:t>PEKARSTVO - IMOTSKI d.o.o. Imotski, Dr. Josipa Mladinova 4, OIB: 68844293645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1D68A1">
        <w:rPr>
          <w:lang w:val="hr-HR"/>
        </w:rPr>
        <w:t>398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1D68A1">
        <w:rPr>
          <w:lang w:val="hr-HR"/>
        </w:rPr>
        <w:t>55.645,02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42C77">
        <w:rPr>
          <w:lang w:val="hr-HR"/>
        </w:rPr>
        <w:t>2.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942C77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</w:t>
    </w:r>
    <w:r w:rsidR="001D68A1">
      <w:t>208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1D68A1">
      <w:t>1208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950A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St-1208/2015</izvorni_sadrzaj>
    <derivirana_varijabla naziv="DomainObject.Predmet.OznakaBroj_1">St-1208/2015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PEKARSTVO-IMOTSKI, društvo s ograničenom odgovornošću za trgovinu i usluge</izvorni_sadrzaj>
    <derivirana_varijabla naziv="DomainObject.Predmet.ProtustrankaFormated_1">  PEKARSTVO-IMOTSKI, društvo s ograničenom odgovornošću za trgovinu i usluge</derivirana_varijabla>
  </DomainObject.Predmet.ProtustrankaFormated>
  <DomainObject.Predmet.ProtustrankaFormatedOIB>
    <izvorni_sadrzaj>  PEKARSTVO-IMOTSKI, društvo s ograničenom odgovornošću za trgovinu i usluge, OIB 68844293645</izvorni_sadrzaj>
    <derivirana_varijabla naziv="DomainObject.Predmet.ProtustrankaFormatedOIB_1">  PEKARSTVO-IMOTSKI, društvo s ograničenom odgovornošću za trgovinu i usluge, OIB 68844293645</derivirana_varijabla>
  </DomainObject.Predmet.ProtustrankaFormatedOIB>
  <DomainObject.Predmet.ProtustrankaFormatedWithAdress>
    <izvorni_sadrzaj> PEKARSTVO-IMOTSKI, društvo s ograničenom odgovornošću za trgovinu i usluge, Dr. Josipa Mladinova 4, 21260 Imotski</izvorni_sadrzaj>
    <derivirana_varijabla naziv="DomainObject.Predmet.ProtustrankaFormatedWithAdress_1"> PEKARSTVO-IMOTSKI, društvo s ograničenom odgovornošću za trgovinu i usluge, Dr. Josipa Mladinova 4, 21260 Imotski</derivirana_varijabla>
  </DomainObject.Predmet.ProtustrankaFormatedWithAdress>
  <DomainObject.Predmet.ProtustrankaFormatedWithAdressOIB>
    <izvorni_sadrzaj> PEKARSTVO-IMOTSKI, društvo s ograničenom odgovornošću za trgovinu i usluge, OIB 68844293645, Dr. Josipa Mladinova 4, 21260 Imotski</izvorni_sadrzaj>
    <derivirana_varijabla naziv="DomainObject.Predmet.ProtustrankaFormatedWithAdressOIB_1"> PEKARSTVO-IMOTSKI, društvo s ograničenom odgovornošću za trgovinu i usluge, OIB 68844293645, Dr. Josipa Mladinova 4, 21260 Imotski</derivirana_varijabla>
  </DomainObject.Predmet.ProtustrankaFormatedWithAdressOIB>
  <DomainObject.Predmet.ProtustrankaWithAdress>
    <izvorni_sadrzaj>PEKARSTVO-IMOTSKI, društvo s ograničenom odgovornošću za trgovinu i usluge Dr. Josipa Mladinova 4, 21260 Imotski</izvorni_sadrzaj>
    <derivirana_varijabla naziv="DomainObject.Predmet.ProtustrankaWithAdress_1">PEKARSTVO-IMOTSKI, društvo s ograničenom odgovornošću za trgovinu i usluge Dr. Josipa Mladinova 4, 21260 Imotski</derivirana_varijabla>
  </DomainObject.Predmet.ProtustrankaWithAdress>
  <DomainObject.Predmet.ProtustrankaWithAdressOIB>
    <izvorni_sadrzaj>PEKARSTVO-IMOTSKI, društvo s ograničenom odgovornošću za trgovinu i usluge, OIB 68844293645, Dr. Josipa Mladinova 4, 21260 Imotski</izvorni_sadrzaj>
    <derivirana_varijabla naziv="DomainObject.Predmet.ProtustrankaWithAdressOIB_1">PEKARSTVO-IMOTSKI, društvo s ograničenom odgovornošću za trgovinu i usluge, OIB 68844293645, Dr. Josipa Mladinova 4, 21260 Imotski</derivirana_varijabla>
  </DomainObject.Predmet.ProtustrankaWithAdressOIB>
  <DomainObject.Predmet.ProtustrankaNazivFormated>
    <izvorni_sadrzaj>PEKARSTVO-IMOTSKI, društvo s ograničenom odgovornošću za trgovinu i usluge</izvorni_sadrzaj>
    <derivirana_varijabla naziv="DomainObject.Predmet.ProtustrankaNazivFormated_1">PEKARSTVO-IMOTSKI, društvo s ograničenom odgovornošću za trgovinu i usluge</derivirana_varijabla>
  </DomainObject.Predmet.ProtustrankaNazivFormated>
  <DomainObject.Predmet.ProtustrankaNazivFormatedOIB>
    <izvorni_sadrzaj>PEKARSTVO-IMOTSKI, društvo s ograničenom odgovornošću za trgovinu i usluge, OIB 68844293645</izvorni_sadrzaj>
    <derivirana_varijabla naziv="DomainObject.Predmet.ProtustrankaNazivFormatedOIB_1">PEKARSTVO-IMOTSKI, društvo s ograničenom odgovornošću za trgovinu i usluge, OIB 68844293645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55645.02</izvorni_sadrzaj>
    <derivirana_varijabla naziv="DomainObject.Predmet.TrenutnaVrijednost_1">55645.02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PEKARSTVO-IMOTSKI, društvo s ograničenom odgovornošću za trgovinu i usluge</item>
    </izvorni_sadrzaj>
    <derivirana_varijabla naziv="DomainObject.Predmet.ProtuStrankaListFormated_1">
      <item>PEKARSTVO-IMOTSKI, društvo s ograničenom odgovornošću za trgovinu i usluge</item>
    </derivirana_varijabla>
  </DomainObject.Predmet.ProtuStrankaListFormated>
  <DomainObject.Predmet.ProtuStrankaListFormatedOIB>
    <izvorni_sadrzaj>
      <item>PEKARSTVO-IMOTSKI, društvo s ograničenom odgovornošću za trgovinu i usluge, OIB 68844293645</item>
    </izvorni_sadrzaj>
    <derivirana_varijabla naziv="DomainObject.Predmet.ProtuStrankaListFormatedOIB_1">
      <item>PEKARSTVO-IMOTSKI, društvo s ograničenom odgovornošću za trgovinu i usluge, OIB 68844293645</item>
    </derivirana_varijabla>
  </DomainObject.Predmet.ProtuStrankaListFormatedOIB>
  <DomainObject.Predmet.ProtuStrankaListFormatedWithAdress>
    <izvorni_sadrzaj>
      <item>PEKARSTVO-IMOTSKI, društvo s ograničenom odgovornošću za trgovinu i usluge, Dr. Josipa Mladinova 4, 21260 Imotski</item>
    </izvorni_sadrzaj>
    <derivirana_varijabla naziv="DomainObject.Predmet.ProtuStrankaListFormatedWithAdress_1">
      <item>PEKARSTVO-IMOTSKI, društvo s ograničenom odgovornošću za trgovinu i usluge, Dr. Josipa Mladinova 4, 21260 Imotski</item>
    </derivirana_varijabla>
  </DomainObject.Predmet.ProtuStrankaListFormatedWithAdress>
  <DomainObject.Predmet.ProtuStrankaListFormatedWithAdressOIB>
    <izvorni_sadrzaj>
      <item>PEKARSTVO-IMOTSKI, društvo s ograničenom odgovornošću za trgovinu i usluge, OIB 68844293645, Dr. Josipa Mladinova 4, 21260 Imotski</item>
    </izvorni_sadrzaj>
    <derivirana_varijabla naziv="DomainObject.Predmet.ProtuStrankaListFormatedWithAdressOIB_1">
      <item>PEKARSTVO-IMOTSKI, društvo s ograničenom odgovornošću za trgovinu i usluge, OIB 68844293645, Dr. Josipa Mladinova 4, 21260 Imotski</item>
    </derivirana_varijabla>
  </DomainObject.Predmet.ProtuStrankaListFormatedWithAdressOIB>
  <DomainObject.Predmet.ProtuStrankaListNazivFormated>
    <izvorni_sadrzaj>
      <item>PEKARSTVO-IMOTSKI, društvo s ograničenom odgovornošću za trgovinu i usluge</item>
    </izvorni_sadrzaj>
    <derivirana_varijabla naziv="DomainObject.Predmet.ProtuStrankaListNazivFormated_1">
      <item>PEKARSTVO-IMOTSKI, društvo s ograničenom odgovornošću za trgovinu i usluge</item>
    </derivirana_varijabla>
  </DomainObject.Predmet.ProtuStrankaListNazivFormated>
  <DomainObject.Predmet.ProtuStrankaListNazivFormatedOIB>
    <izvorni_sadrzaj>
      <item>PEKARSTVO-IMOTSKI, društvo s ograničenom odgovornošću za trgovinu i usluge, OIB 68844293645</item>
    </izvorni_sadrzaj>
    <derivirana_varijabla naziv="DomainObject.Predmet.ProtuStrankaListNazivFormatedOIB_1">
      <item>PEKARSTVO-IMOTSKI, društvo s ograničenom odgovornošću za trgovinu i usluge, OIB 68844293645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PEKARSTVO-IMOTSKI, društvo s ograničenom odgovornošću za trgovinu i usluge</izvorni_sadrzaj>
    <derivirana_varijabla naziv="DomainObject.Predmet.ProtustrankaIDrugi_1">PEKARSTVO-IMOTSKI,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PEKARSTVO-IMOTSKI, društvo s ograničenom odgovornošću za trgovinu i usluge, OIB 68844293645, Dr. Josipa Mladinova 4, 21260 Imotski</izvorni_sadrzaj>
    <derivirana_varijabla naziv="DomainObject.Predmet.ProtustrankaIDrugiAdressOIB_1">PEKARSTVO-IMOTSKI, društvo s ograničenom odgovornošću za trgovinu i usluge, OIB 68844293645, Dr. Josipa Mladinova 4,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PEKARSTVO-IMOTSKI, društvo s ograničenom odgovornošću za trgovinu i usluge</item>
      <item>FINANCIJSKA AGENCIJA RC SPLIT</item>
    </izvorni_sadrzaj>
    <derivirana_varijabla naziv="DomainObject.Predmet.SudioniciListNaziv_1">
      <item>PEKARSTVO-IMOTSKI, društvo s ograničenom odgovornošću za trgovinu i usluge</item>
      <item>FINANCIJSKA AGENCIJA RC SPLIT</item>
    </derivirana_varijabla>
  </DomainObject.Predmet.SudioniciListNaziv>
  <DomainObject.Predmet.SudioniciListAdressOIB>
    <izvorni_sadrzaj>
      <item>PEKARSTVO-IMOTSKI, društvo s ograničenom odgovornošću za trgovinu i usluge, OIB 68844293645, Dr. Josipa Mladinova 4,21260 Imotski</item>
      <item>FINANCIJSKA AGENCIJA RC SPLIT, OIB 85821130368, Mažuranićevo šetalište 24b,21000 Split</item>
    </izvorni_sadrzaj>
    <derivirana_varijabla naziv="DomainObject.Predmet.SudioniciListAdressOIB_1">
      <item>PEKARSTVO-IMOTSKI, društvo s ograničenom odgovornošću za trgovinu i usluge, OIB 68844293645, Dr. Josipa Mladinova 4,21260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68844293645</item>
      <item>, OIB 85821130368</item>
    </izvorni_sadrzaj>
    <derivirana_varijabla naziv="DomainObject.Predmet.SudioniciListNazivOIB_1">
      <item>, OIB 68844293645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A07CD-7679-4CCF-AD4A-ACB1D98D14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777</properties:Words>
  <properties:Characters>4155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2016-04-26T10:20:00Z</cp:lastPrinted>
  <dcterms:modified xmlns:xsi="http://www.w3.org/2001/XMLSchema-instance" xsi:type="dcterms:W3CDTF">2016-04-26T11:28:00Z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