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01e0b" w14:paraId="fb01e0b" w:rsidRDefault="00BF30CF" w:rsidP="00BF30CF" w:rsidR="00BF30CF">
      <w:pPr>
        <w:jc w:val="right"/>
        <w15:collapsed w:val="false"/>
      </w:pPr>
      <w:bookmarkStart w:name="_GoBack" w:id="0"/>
      <w:bookmarkEnd w:id="0"/>
      <w:r>
        <w:t>Broj: 6 St</w:t>
      </w:r>
      <w:r w:rsidR="00877BC5">
        <w:t>-1393/15-14</w:t>
      </w:r>
    </w:p>
    <w:p w:rsidRDefault="00910E67" w:rsidP="00910E67" w:rsidR="00910E67">
      <w:r>
        <w:rPr>
          <w:rStyle w:val="Naglaeno"/>
        </w:rPr>
        <w:t xml:space="preserve">             </w:t>
      </w:r>
      <w:r w:rsidR="00E1247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910E67" w:rsidR="00BF30CF" w:rsidRPr="00910E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>U IME REPUBLIKE HRVATSKE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 w:rsidRPr="00D14516"/>
    <w:p w:rsidRDefault="00BF30CF" w:rsidP="00BF30CF" w:rsidR="00BF30CF" w:rsidRPr="00D14516">
      <w:pPr>
        <w:ind w:firstLine="708"/>
        <w:jc w:val="both"/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3A330C" w:rsidRPr="003A330C">
        <w:t>predlagatelja</w:t>
      </w:r>
      <w:r w:rsidR="00F01EE1">
        <w:t xml:space="preserve"> </w:t>
      </w:r>
      <w:r w:rsidR="00877BC5" w:rsidRPr="00877BC5">
        <w:t xml:space="preserve">MALIĆ d.o.o. Osijek, B. </w:t>
      </w:r>
      <w:proofErr w:type="spellStart"/>
      <w:r w:rsidR="00877BC5" w:rsidRPr="00877BC5">
        <w:t>Bartoka</w:t>
      </w:r>
      <w:proofErr w:type="spellEnd"/>
      <w:r w:rsidR="00877BC5" w:rsidRPr="00877BC5">
        <w:t xml:space="preserve"> 59, OIB: 88260933008, MBS: 030060330 za otvaranje stečajnog postupka nad dužnikom </w:t>
      </w:r>
      <w:r w:rsidR="00877BC5" w:rsidRPr="00877BC5">
        <w:rPr>
          <w:b/>
        </w:rPr>
        <w:t xml:space="preserve">MALIĆ d.o.o. Osijek, B. </w:t>
      </w:r>
      <w:proofErr w:type="spellStart"/>
      <w:r w:rsidR="00877BC5" w:rsidRPr="00877BC5">
        <w:rPr>
          <w:b/>
        </w:rPr>
        <w:t>Bartoka</w:t>
      </w:r>
      <w:proofErr w:type="spellEnd"/>
      <w:r w:rsidR="00877BC5" w:rsidRPr="00877BC5">
        <w:rPr>
          <w:b/>
        </w:rPr>
        <w:t xml:space="preserve"> 59, OIB: 88260933008, MBS: 030060330</w:t>
      </w:r>
      <w:r w:rsidRPr="00D14516">
        <w:t>,</w:t>
      </w:r>
      <w:r>
        <w:t xml:space="preserve"> dana </w:t>
      </w:r>
      <w:r w:rsidR="00F01EE1">
        <w:t>3</w:t>
      </w:r>
      <w:r w:rsidR="006A7184">
        <w:t>1</w:t>
      </w:r>
      <w:r w:rsidR="00456F1B">
        <w:t>. svibnja</w:t>
      </w:r>
      <w:r w:rsidR="002859AC">
        <w:t xml:space="preserve"> 2016. g.,</w:t>
      </w:r>
    </w:p>
    <w:p w:rsidRDefault="00324E7F" w:rsidP="00324E7F" w:rsidR="00324E7F">
      <w:pPr>
        <w:jc w:val="both"/>
      </w:pP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877BC5" w:rsidRPr="00877BC5">
        <w:rPr>
          <w:b/>
        </w:rPr>
        <w:t xml:space="preserve">MALIĆ d.o.o. Osijek, B. </w:t>
      </w:r>
      <w:proofErr w:type="spellStart"/>
      <w:r w:rsidR="00877BC5" w:rsidRPr="00877BC5">
        <w:rPr>
          <w:b/>
        </w:rPr>
        <w:t>Bartoka</w:t>
      </w:r>
      <w:proofErr w:type="spellEnd"/>
      <w:r w:rsidR="00877BC5" w:rsidRPr="00877BC5">
        <w:rPr>
          <w:b/>
        </w:rPr>
        <w:t xml:space="preserve"> 59, OIB: 88260933008, MBS: 030060330</w:t>
      </w:r>
      <w:r w:rsidR="00CA1D43">
        <w:rPr>
          <w:b/>
        </w:rPr>
        <w:t>.</w:t>
      </w:r>
    </w:p>
    <w:p w:rsidRDefault="00816867" w:rsidP="00BA7BA2" w:rsidR="00816867">
      <w:pPr>
        <w:ind w:left="1080"/>
        <w:jc w:val="center"/>
        <w:rPr>
          <w:b/>
        </w:rPr>
      </w:pPr>
    </w:p>
    <w:p w:rsidRDefault="00324E7F" w:rsidP="00ED72C6" w:rsidR="00ED72C6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6A7184">
        <w:t xml:space="preserve"> </w:t>
      </w:r>
      <w:r w:rsidR="00877BC5" w:rsidRPr="00B95292">
        <w:rPr>
          <w:b/>
        </w:rPr>
        <w:t xml:space="preserve">Marko </w:t>
      </w:r>
      <w:proofErr w:type="spellStart"/>
      <w:r w:rsidR="00877BC5" w:rsidRPr="00B95292">
        <w:rPr>
          <w:b/>
        </w:rPr>
        <w:t>Tominac</w:t>
      </w:r>
      <w:proofErr w:type="spellEnd"/>
      <w:r w:rsidR="00877BC5" w:rsidRPr="00B95292">
        <w:rPr>
          <w:b/>
        </w:rPr>
        <w:t xml:space="preserve"> dipl. ing., Vinkovci, Vladimira Nazora 3 OIB 98361792494</w:t>
      </w:r>
      <w:r w:rsidR="00877BC5">
        <w:rPr>
          <w:b/>
        </w:rPr>
        <w:t>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877BC5" w:rsidRPr="00877BC5">
        <w:rPr>
          <w:b/>
        </w:rPr>
        <w:t xml:space="preserve">MALIĆ d.o.o. Osijek, B. </w:t>
      </w:r>
      <w:proofErr w:type="spellStart"/>
      <w:r w:rsidR="00877BC5" w:rsidRPr="00877BC5">
        <w:rPr>
          <w:b/>
        </w:rPr>
        <w:t>Bartoka</w:t>
      </w:r>
      <w:proofErr w:type="spellEnd"/>
      <w:r w:rsidR="00877BC5" w:rsidRPr="00877BC5">
        <w:rPr>
          <w:b/>
        </w:rPr>
        <w:t xml:space="preserve"> 59, OIB: 88260933008, MBS: 030060330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1D771B" w:rsidR="00154D2B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243617" w:rsidP="00243617" w:rsidR="00243617">
      <w:pPr>
        <w:jc w:val="both"/>
        <w:rPr>
          <w:rFonts w:eastAsia="Calibri"/>
          <w:szCs w:val="22"/>
          <w:lang w:eastAsia="en-US" w:val="en-US"/>
        </w:rPr>
      </w:pPr>
    </w:p>
    <w:p w:rsidRDefault="009616ED" w:rsidP="00243617" w:rsidR="009616ED">
      <w:pPr>
        <w:jc w:val="both"/>
      </w:pPr>
    </w:p>
    <w:p w:rsidRDefault="00324E7F" w:rsidP="004A2B09" w:rsidR="007D7E9A">
      <w:pPr>
        <w:jc w:val="center"/>
      </w:pPr>
      <w:r w:rsidRPr="00B162A4">
        <w:t>Obrazloženje</w:t>
      </w:r>
    </w:p>
    <w:p w:rsidRDefault="004A2B09" w:rsidP="004A2B09" w:rsidR="004A2B09" w:rsidRPr="004A2B09">
      <w:pPr>
        <w:jc w:val="center"/>
      </w:pPr>
    </w:p>
    <w:p w:rsidRDefault="007D2041" w:rsidP="007D2041" w:rsidR="007D2041" w:rsidRPr="005E551C">
      <w:pPr>
        <w:ind w:firstLine="720"/>
        <w:jc w:val="both"/>
      </w:pPr>
      <w:r w:rsidRPr="005E551C">
        <w:t>Rješenjem ovoga suda broj St-</w:t>
      </w:r>
      <w:r w:rsidR="00877BC5">
        <w:t>1393/15 od 27. siječnja</w:t>
      </w:r>
      <w:r>
        <w:t xml:space="preserve"> 2016</w:t>
      </w:r>
      <w:r w:rsidRPr="005E551C">
        <w:t xml:space="preserve">. g. pokrenut je postupak nad dužnikom </w:t>
      </w:r>
      <w:r w:rsidR="00877BC5" w:rsidRPr="00877BC5">
        <w:rPr>
          <w:b/>
        </w:rPr>
        <w:t xml:space="preserve">MALIĆ d.o.o. Osijek, B. </w:t>
      </w:r>
      <w:proofErr w:type="spellStart"/>
      <w:r w:rsidR="00877BC5" w:rsidRPr="00877BC5">
        <w:rPr>
          <w:b/>
        </w:rPr>
        <w:t>Bartoka</w:t>
      </w:r>
      <w:proofErr w:type="spellEnd"/>
      <w:r w:rsidR="00877BC5" w:rsidRPr="00877BC5">
        <w:rPr>
          <w:b/>
        </w:rPr>
        <w:t xml:space="preserve"> 59, OIB: 88260933008, MBS: 030060330</w:t>
      </w:r>
      <w:r w:rsidRPr="005E551C">
        <w:rPr>
          <w:b/>
        </w:rPr>
        <w:t>,</w:t>
      </w:r>
      <w:r w:rsidRPr="005E551C">
        <w:t xml:space="preserve"> za privremen</w:t>
      </w:r>
      <w:r>
        <w:t>og</w:t>
      </w:r>
      <w:r w:rsidRPr="005E551C">
        <w:t xml:space="preserve"> stečajn</w:t>
      </w:r>
      <w:r>
        <w:t>og</w:t>
      </w:r>
      <w:r w:rsidRPr="005E551C">
        <w:t xml:space="preserve"> upravitelj</w:t>
      </w:r>
      <w:r>
        <w:t>a</w:t>
      </w:r>
      <w:r w:rsidRPr="005E551C">
        <w:t xml:space="preserve"> imenovan je </w:t>
      </w:r>
      <w:r w:rsidR="00877BC5">
        <w:t xml:space="preserve">Marko </w:t>
      </w:r>
      <w:proofErr w:type="spellStart"/>
      <w:r w:rsidR="00877BC5">
        <w:t>Tominac</w:t>
      </w:r>
      <w:proofErr w:type="spellEnd"/>
      <w:r w:rsidR="00877BC5">
        <w:t xml:space="preserve"> iz Vinkovaca</w:t>
      </w:r>
      <w:r w:rsidRPr="005E551C">
        <w:t xml:space="preserve"> te je za </w:t>
      </w:r>
      <w:r w:rsidR="006A7184">
        <w:t>5</w:t>
      </w:r>
      <w:r w:rsidR="00F01EE1">
        <w:t>. travanj</w:t>
      </w:r>
      <w:r w:rsidR="008527DE">
        <w:t xml:space="preserve"> 2016. g.</w:t>
      </w:r>
      <w:r w:rsidRPr="005E551C">
        <w:t xml:space="preserve"> zakazano ročište radi izjašnjenja o prijedlogu za pokretanje stečajnog postupka. </w:t>
      </w:r>
    </w:p>
    <w:p w:rsidRDefault="007D2041" w:rsidP="007D2041" w:rsidR="007D2041" w:rsidRPr="005E551C">
      <w:pPr>
        <w:ind w:firstLine="720"/>
        <w:jc w:val="both"/>
      </w:pPr>
      <w:r w:rsidRPr="005E551C">
        <w:t xml:space="preserve"> </w:t>
      </w:r>
    </w:p>
    <w:p w:rsidRDefault="007D2041" w:rsidP="00F01EE1" w:rsidR="00F01EE1" w:rsidRPr="00CB646E">
      <w:pPr>
        <w:ind w:firstLine="720"/>
        <w:jc w:val="both"/>
      </w:pPr>
      <w:r w:rsidRPr="005E551C">
        <w:t xml:space="preserve">Dana </w:t>
      </w:r>
      <w:r w:rsidR="006A7184">
        <w:t>5</w:t>
      </w:r>
      <w:r w:rsidR="00F01EE1">
        <w:t>. travnja</w:t>
      </w:r>
      <w:r w:rsidR="008527DE">
        <w:t xml:space="preserve"> 2016. g.</w:t>
      </w:r>
      <w:r w:rsidRPr="005E551C">
        <w:t xml:space="preserve"> na ročištu za ispitivanje uvjeta za otvaranje stečajnog postupka nad dužnikom iz izvješća privremen</w:t>
      </w:r>
      <w:r w:rsidR="008527DE">
        <w:t>og</w:t>
      </w:r>
      <w:r w:rsidRPr="005E551C">
        <w:t xml:space="preserve"> stečajn</w:t>
      </w:r>
      <w:r w:rsidR="008527DE">
        <w:t>og</w:t>
      </w:r>
      <w:r w:rsidRPr="005E551C">
        <w:t xml:space="preserve"> upravitelj</w:t>
      </w:r>
      <w:r w:rsidR="008527DE">
        <w:t>a</w:t>
      </w:r>
      <w:r w:rsidRPr="005E551C">
        <w:t xml:space="preserve"> proizlazi slijedeće:</w:t>
      </w:r>
    </w:p>
    <w:p w:rsidRDefault="00877BC5" w:rsidP="00877BC5" w:rsidR="00877BC5" w:rsidRPr="00AC6BA6">
      <w:pPr>
        <w:pStyle w:val="Bezproreda"/>
      </w:pPr>
    </w:p>
    <w:p w:rsidRDefault="00877BC5" w:rsidP="00877BC5" w:rsidR="00877BC5" w:rsidRPr="00AC6BA6">
      <w:pPr>
        <w:pStyle w:val="Bezproreda"/>
        <w:jc w:val="both"/>
      </w:pPr>
      <w:r w:rsidRPr="00AC6BA6">
        <w:lastRenderedPageBreak/>
        <w:t xml:space="preserve">Poduzeće </w:t>
      </w:r>
      <w:proofErr w:type="spellStart"/>
      <w:r w:rsidRPr="00AC6BA6">
        <w:t>Malić</w:t>
      </w:r>
      <w:proofErr w:type="spellEnd"/>
      <w:r w:rsidRPr="00AC6BA6">
        <w:t xml:space="preserve"> </w:t>
      </w:r>
      <w:proofErr w:type="spellStart"/>
      <w:r w:rsidRPr="00AC6BA6">
        <w:t>doo</w:t>
      </w:r>
      <w:proofErr w:type="spellEnd"/>
      <w:r w:rsidRPr="00AC6BA6">
        <w:t xml:space="preserve"> osnovano 1998.godine se bavilo prodajom građevinskog materijala (šljunak, pijesak ) do 2004.godine kada je zbog opće loše ekonomske situacije poduzeće poslovalo sa gubitkom zbog nenaplaćenih potraživanja. Poduzeće je poslovalo u vlastitim prostorima na adresi </w:t>
      </w:r>
      <w:proofErr w:type="spellStart"/>
      <w:r w:rsidRPr="00AC6BA6">
        <w:t>B.Bartoka</w:t>
      </w:r>
      <w:proofErr w:type="spellEnd"/>
      <w:r w:rsidRPr="00AC6BA6">
        <w:t xml:space="preserve"> 59 Osijek dok ih nije prodala iste godine 2004. (ne sjeća se točnog datuma), prihod od prodaje je potrošen na rješavanje dugova.  </w:t>
      </w:r>
    </w:p>
    <w:p w:rsidRDefault="00877BC5" w:rsidP="00877BC5" w:rsidR="00877BC5" w:rsidRPr="00AC6BA6">
      <w:pPr>
        <w:pStyle w:val="Bezproreda"/>
        <w:jc w:val="both"/>
      </w:pPr>
    </w:p>
    <w:p w:rsidRDefault="00877BC5" w:rsidP="00877BC5" w:rsidR="00877BC5" w:rsidRPr="00AC6BA6">
      <w:pPr>
        <w:pStyle w:val="Bezproreda"/>
        <w:jc w:val="both"/>
      </w:pPr>
      <w:r w:rsidRPr="00AC6BA6">
        <w:t>U bruto bilanci za 2015.godinu se spominju i materijalne zalihe, amortizacija, troškovi, pozajmice, otpis nenaplaćenih potraživanja što smatram da je posljedica izrazito nestručnog vođenja knjigovodstva jer poduzeće ne posluje skoro više od deset godina. Preneseni gubitak iz prijašnj</w:t>
      </w:r>
      <w:r>
        <w:t>ih</w:t>
      </w:r>
      <w:r w:rsidRPr="00AC6BA6">
        <w:t xml:space="preserve"> godin</w:t>
      </w:r>
      <w:r>
        <w:t>a</w:t>
      </w:r>
      <w:r w:rsidRPr="00AC6BA6">
        <w:t xml:space="preserve">  je 1.214.254,59 kn.</w:t>
      </w:r>
    </w:p>
    <w:p w:rsidRDefault="00877BC5" w:rsidP="00877BC5" w:rsidR="00877BC5" w:rsidRPr="00AC6BA6">
      <w:pPr>
        <w:pStyle w:val="Bezproreda"/>
        <w:jc w:val="both"/>
      </w:pPr>
    </w:p>
    <w:p w:rsidRDefault="009616ED" w:rsidP="00877BC5" w:rsidR="00877BC5" w:rsidRPr="00AC6BA6">
      <w:pPr>
        <w:pStyle w:val="Bezproreda"/>
        <w:jc w:val="both"/>
      </w:pPr>
      <w:r>
        <w:t xml:space="preserve">Iz </w:t>
      </w:r>
      <w:proofErr w:type="spellStart"/>
      <w:r>
        <w:t>prokaznog</w:t>
      </w:r>
      <w:proofErr w:type="spellEnd"/>
      <w:r>
        <w:t xml:space="preserve"> popisa imovine </w:t>
      </w:r>
      <w:r w:rsidR="00877BC5" w:rsidRPr="00AC6BA6">
        <w:t>ovjer</w:t>
      </w:r>
      <w:r w:rsidR="00877BC5">
        <w:t>ovljen</w:t>
      </w:r>
      <w:r>
        <w:t>og</w:t>
      </w:r>
      <w:r w:rsidR="00877BC5" w:rsidRPr="00AC6BA6">
        <w:t xml:space="preserve"> kod javnog bilježnika i </w:t>
      </w:r>
      <w:r>
        <w:t xml:space="preserve">Izjave </w:t>
      </w:r>
      <w:proofErr w:type="spellStart"/>
      <w:r>
        <w:t>z.z</w:t>
      </w:r>
      <w:proofErr w:type="spellEnd"/>
      <w:r>
        <w:t xml:space="preserve">. dužnika Davora </w:t>
      </w:r>
      <w:proofErr w:type="spellStart"/>
      <w:r>
        <w:t>Malića</w:t>
      </w:r>
      <w:proofErr w:type="spellEnd"/>
      <w:r>
        <w:t>, dužnik</w:t>
      </w:r>
      <w:r w:rsidR="00877BC5" w:rsidRPr="00AC6BA6">
        <w:t xml:space="preserve"> nema nikakve imovine. </w:t>
      </w:r>
    </w:p>
    <w:p w:rsidRDefault="00877BC5" w:rsidP="00877BC5" w:rsidR="00877BC5" w:rsidRPr="00AC6BA6">
      <w:pPr>
        <w:pStyle w:val="Bezproreda"/>
        <w:jc w:val="both"/>
      </w:pPr>
      <w:r w:rsidRPr="00AC6BA6">
        <w:t>Zadnji zaposleni je bio također prije više od deset godina.</w:t>
      </w:r>
    </w:p>
    <w:p w:rsidRDefault="00877BC5" w:rsidP="00877BC5" w:rsidR="00877BC5" w:rsidRPr="00AC6BA6">
      <w:pPr>
        <w:pStyle w:val="Bezproreda"/>
        <w:jc w:val="both"/>
      </w:pPr>
      <w:r w:rsidRPr="00AC6BA6">
        <w:t xml:space="preserve">Poslovna banka je Hypo Alpe </w:t>
      </w:r>
      <w:proofErr w:type="spellStart"/>
      <w:r w:rsidRPr="00AC6BA6">
        <w:t>Adria</w:t>
      </w:r>
      <w:proofErr w:type="spellEnd"/>
      <w:r w:rsidRPr="00AC6BA6">
        <w:t>. Račun je blokiran više od dvije godine (727 dana prema zadnjem izvješću FINA-e od 7.12.2015.) zbog neplaćanja 51.310,69 kn.</w:t>
      </w:r>
    </w:p>
    <w:p w:rsidRDefault="00877BC5" w:rsidP="00877BC5" w:rsidR="00877BC5" w:rsidRPr="00AC6BA6">
      <w:pPr>
        <w:pStyle w:val="Bezproreda"/>
      </w:pPr>
    </w:p>
    <w:p w:rsidRDefault="00877BC5" w:rsidP="00877BC5" w:rsidR="00877BC5" w:rsidRPr="00AC6BA6">
      <w:pPr>
        <w:pStyle w:val="Bezproreda"/>
      </w:pPr>
      <w:r>
        <w:t>P</w:t>
      </w:r>
      <w:r w:rsidRPr="00AC6BA6">
        <w:t xml:space="preserve">oduzeće ne posluje dugo vremena, račun je blokiran, nema zaposlenih, poduzeće nema </w:t>
      </w:r>
      <w:proofErr w:type="spellStart"/>
      <w:r w:rsidRPr="00AC6BA6">
        <w:t>nikakove</w:t>
      </w:r>
      <w:proofErr w:type="spellEnd"/>
      <w:r w:rsidRPr="00AC6BA6">
        <w:t xml:space="preserve"> imovine niti prihoda.</w:t>
      </w:r>
    </w:p>
    <w:p w:rsidRDefault="00877BC5" w:rsidP="00877BC5" w:rsidR="00877BC5" w:rsidRPr="00AC6BA6">
      <w:pPr>
        <w:pStyle w:val="Bezproreda"/>
      </w:pPr>
    </w:p>
    <w:p w:rsidRDefault="00877BC5" w:rsidP="00877BC5" w:rsidR="00877BC5" w:rsidRPr="00AC6BA6">
      <w:pPr>
        <w:pStyle w:val="Bezproreda"/>
      </w:pPr>
      <w:r w:rsidRPr="00AC6BA6">
        <w:t>Prema SZ čl.5. postoji nesposobnost za plaćanje i prezaduženost, čl.6. st.2. prema FINA-i postoje neplaćene obveze duže od 60 dana, prema čl.7. prezaduženost je evidentna jer nema imovine.</w:t>
      </w:r>
    </w:p>
    <w:p w:rsidRDefault="00877BC5" w:rsidP="00877BC5" w:rsidR="00877BC5">
      <w:pPr>
        <w:pStyle w:val="Bezproreda"/>
        <w:jc w:val="both"/>
      </w:pPr>
    </w:p>
    <w:p w:rsidRDefault="00877BC5" w:rsidP="009616ED" w:rsidR="00877BC5" w:rsidRPr="009616ED">
      <w:pPr>
        <w:pStyle w:val="Bezproreda"/>
        <w:jc w:val="both"/>
      </w:pPr>
      <w:r w:rsidRPr="00AC6BA6">
        <w:tab/>
      </w:r>
      <w:proofErr w:type="spellStart"/>
      <w:r>
        <w:t>Priv</w:t>
      </w:r>
      <w:proofErr w:type="spellEnd"/>
      <w:r>
        <w:t>. st. uprav. predl</w:t>
      </w:r>
      <w:r w:rsidR="009616ED">
        <w:t xml:space="preserve">ožio je </w:t>
      </w:r>
      <w:r>
        <w:t>da se pozovu zainteresirane osobe na uplatu iznosa od 30.000,00 kn za pokriće troškova kako prethodnog tako i eventualno otvorenog st. postupka te ukoliko nitko od zainteresiranih osoba ne uplati navedeni iznos da se donese rješenje kojim će se istodobno otvoriti i zaključiti stečajni postupak.</w:t>
      </w:r>
    </w:p>
    <w:p w:rsidRDefault="00F01EE1" w:rsidP="00F01EE1" w:rsidR="00F01EE1" w:rsidRPr="00CB646E">
      <w:pPr>
        <w:jc w:val="both"/>
        <w:rPr>
          <w:b/>
        </w:rPr>
      </w:pPr>
    </w:p>
    <w:p w:rsidRDefault="006A7184" w:rsidP="006A7184" w:rsidR="006A7184">
      <w:pPr>
        <w:jc w:val="both"/>
        <w:rPr>
          <w:bCs/>
        </w:rPr>
      </w:pPr>
      <w:r>
        <w:rPr>
          <w:bCs/>
        </w:rPr>
        <w:tab/>
        <w:t>Nazočni</w:t>
      </w:r>
      <w:r w:rsidR="00C64080">
        <w:rPr>
          <w:bCs/>
        </w:rPr>
        <w:t xml:space="preserve"> ŽDO i </w:t>
      </w:r>
      <w:proofErr w:type="spellStart"/>
      <w:r w:rsidR="00C64080">
        <w:rPr>
          <w:bCs/>
        </w:rPr>
        <w:t>z.z</w:t>
      </w:r>
      <w:proofErr w:type="spellEnd"/>
      <w:r w:rsidR="00C64080">
        <w:rPr>
          <w:bCs/>
        </w:rPr>
        <w:t>. dužnika</w:t>
      </w:r>
      <w:r>
        <w:rPr>
          <w:bCs/>
        </w:rPr>
        <w:t xml:space="preserve"> su se suglasili s prijedlogom </w:t>
      </w:r>
      <w:proofErr w:type="spellStart"/>
      <w:r>
        <w:rPr>
          <w:bCs/>
        </w:rPr>
        <w:t>privr</w:t>
      </w:r>
      <w:proofErr w:type="spellEnd"/>
      <w:r>
        <w:rPr>
          <w:bCs/>
        </w:rPr>
        <w:t>. st. upravitelja te s njegovim izvješćem.</w:t>
      </w:r>
    </w:p>
    <w:p w:rsidRDefault="007D2041" w:rsidP="006A7184" w:rsidR="007D2041" w:rsidRPr="004A2B09">
      <w:pPr>
        <w:pStyle w:val="Tijeloteksta2"/>
        <w:rPr>
          <w:rFonts w:cs="Times New Roman" w:hAnsi="Times New Roman" w:ascii="Times New Roman"/>
          <w:bCs/>
        </w:rPr>
      </w:pPr>
    </w:p>
    <w:p w:rsidRDefault="007D2041" w:rsidP="006A7184" w:rsidR="007D2041" w:rsidRPr="005E551C">
      <w:pPr>
        <w:ind w:firstLine="708"/>
        <w:jc w:val="both"/>
      </w:pPr>
      <w:r w:rsidRPr="005E551C">
        <w:t>Rješenjem ovoga suda broj St-</w:t>
      </w:r>
      <w:r w:rsidR="00877BC5">
        <w:t>1393/15</w:t>
      </w:r>
      <w:r w:rsidR="006A7184">
        <w:t xml:space="preserve"> od 6</w:t>
      </w:r>
      <w:r w:rsidR="00F01EE1">
        <w:t>. travnja 2016. g</w:t>
      </w:r>
      <w:r w:rsidR="00456F1B">
        <w:t>.</w:t>
      </w:r>
      <w:r w:rsidRPr="005E551C">
        <w:t xml:space="preserve"> pozvane su osobe koje imaju pravni interes da se provede stečajni postupak nad dužnikom da u roku od 15 dana solidarno uplate na sudski depozit ovoga suda iznos od </w:t>
      </w:r>
      <w:r w:rsidR="00877BC5">
        <w:t>3</w:t>
      </w:r>
      <w:r w:rsidR="00831D30">
        <w:t>0</w:t>
      </w:r>
      <w:r w:rsidRPr="005E551C">
        <w:t>.000,00 kn na ime predujma za pokriće troškova kako prethodnog tako i otvorenog stečajnog postupka.</w:t>
      </w:r>
    </w:p>
    <w:p w:rsidRDefault="007D2041" w:rsidP="006A7184" w:rsidR="007D2041" w:rsidRPr="005E551C">
      <w:pPr>
        <w:ind w:firstLine="708"/>
        <w:jc w:val="both"/>
      </w:pPr>
    </w:p>
    <w:p w:rsidRDefault="007D2041" w:rsidP="006A7184" w:rsidR="007D2041" w:rsidRPr="005E551C">
      <w:pPr>
        <w:ind w:firstLine="708"/>
        <w:jc w:val="both"/>
      </w:pPr>
      <w:r w:rsidRPr="005E551C">
        <w:t xml:space="preserve">Navedeno rješenje objavljeno je </w:t>
      </w:r>
      <w:r w:rsidR="00831D30">
        <w:t xml:space="preserve">na e-oglasnoj ploči Trgovačkog suda u Osijeku dana </w:t>
      </w:r>
      <w:r w:rsidR="006A7184">
        <w:t>6</w:t>
      </w:r>
      <w:r w:rsidR="004A2B09">
        <w:t>. travnja</w:t>
      </w:r>
      <w:r w:rsidR="00831D30">
        <w:t xml:space="preserve"> 2016. g.</w:t>
      </w:r>
    </w:p>
    <w:p w:rsidRDefault="007D2041" w:rsidP="006A7184" w:rsidR="007D2041" w:rsidRPr="005E551C">
      <w:pPr>
        <w:ind w:firstLine="708"/>
        <w:jc w:val="both"/>
      </w:pPr>
      <w:r w:rsidRPr="005E551C">
        <w:t xml:space="preserve"> </w:t>
      </w:r>
    </w:p>
    <w:p w:rsidRDefault="007D2041" w:rsidP="006A7184" w:rsidR="007D2041" w:rsidRPr="005E551C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7D2041" w:rsidP="006A7184" w:rsidR="007D2041" w:rsidRPr="005E551C">
      <w:pPr>
        <w:jc w:val="both"/>
      </w:pPr>
    </w:p>
    <w:p w:rsidRDefault="007D2041" w:rsidP="00877BC5" w:rsidR="006A7184" w:rsidRPr="00877BC5">
      <w:pPr>
        <w:pStyle w:val="Odlomakpopisa"/>
        <w:ind w:firstLine="708" w:left="0"/>
        <w:jc w:val="both"/>
        <w:rPr>
          <w:szCs w:val="24"/>
          <w:lang w:val="hr-HR"/>
        </w:rPr>
      </w:pPr>
      <w:proofErr w:type="spellStart"/>
      <w:r w:rsidRPr="00B654E2">
        <w:t>Sud</w:t>
      </w:r>
      <w:proofErr w:type="spellEnd"/>
      <w:r w:rsidRPr="00B654E2">
        <w:t xml:space="preserve"> je </w:t>
      </w:r>
      <w:proofErr w:type="spellStart"/>
      <w:r w:rsidRPr="00B654E2">
        <w:t>proveo</w:t>
      </w:r>
      <w:proofErr w:type="spellEnd"/>
      <w:r w:rsidRPr="00B654E2">
        <w:t xml:space="preserve"> </w:t>
      </w:r>
      <w:proofErr w:type="spellStart"/>
      <w:r w:rsidRPr="00B654E2">
        <w:t>uvid</w:t>
      </w:r>
      <w:proofErr w:type="spellEnd"/>
      <w:r w:rsidRPr="00B654E2">
        <w:t xml:space="preserve"> u </w:t>
      </w:r>
      <w:proofErr w:type="spellStart"/>
      <w:r w:rsidRPr="00B654E2">
        <w:t>priloženu</w:t>
      </w:r>
      <w:proofErr w:type="spellEnd"/>
      <w:r w:rsidRPr="00B654E2">
        <w:t xml:space="preserve"> </w:t>
      </w:r>
      <w:proofErr w:type="spellStart"/>
      <w:r w:rsidRPr="00B654E2">
        <w:t>dokumentaciju</w:t>
      </w:r>
      <w:proofErr w:type="spellEnd"/>
      <w:r w:rsidRPr="00B654E2">
        <w:t xml:space="preserve"> </w:t>
      </w:r>
      <w:proofErr w:type="spellStart"/>
      <w:r w:rsidRPr="00B654E2">
        <w:t>i</w:t>
      </w:r>
      <w:proofErr w:type="spellEnd"/>
      <w:r w:rsidRPr="00B654E2">
        <w:t xml:space="preserve"> to:</w:t>
      </w:r>
      <w:r w:rsidR="00877BC5">
        <w:t xml:space="preserve"> </w:t>
      </w:r>
      <w:r w:rsidR="00877BC5" w:rsidRPr="00877BC5">
        <w:rPr>
          <w:rStyle w:val="BezproredaChar"/>
          <w:lang w:val="hr-HR"/>
        </w:rPr>
        <w:t xml:space="preserve">prijedlog dužnika za otvaranje st. postupka </w:t>
      </w:r>
      <w:proofErr w:type="gramStart"/>
      <w:r w:rsidR="00877BC5" w:rsidRPr="00877BC5">
        <w:rPr>
          <w:rStyle w:val="BezproredaChar"/>
          <w:lang w:val="hr-HR"/>
        </w:rPr>
        <w:t>od</w:t>
      </w:r>
      <w:proofErr w:type="gramEnd"/>
      <w:r w:rsidR="00877BC5" w:rsidRPr="00877BC5">
        <w:rPr>
          <w:rStyle w:val="BezproredaChar"/>
          <w:lang w:val="hr-HR"/>
        </w:rPr>
        <w:t xml:space="preserve"> 8.12.2015. g., potvrda FINE o blokadi računa dužnika od 7.12.2015. g., povijesni izvadak iz sud. registra za dužnika, Očevidnik FINE o redoslijedu plaćanja od </w:t>
      </w:r>
      <w:r w:rsidR="00877BC5" w:rsidRPr="00877BC5">
        <w:rPr>
          <w:rStyle w:val="BezproredaChar"/>
          <w:lang w:val="hr-HR"/>
        </w:rPr>
        <w:lastRenderedPageBreak/>
        <w:t xml:space="preserve">4.1.2016. g., stanje računa poreznog obveznika Porezne uprave na dan 30.11.2015. g., bruto bilanca na dan 30.11.2015. g., rekapitulacija na dan 30.11.2015. g., </w:t>
      </w:r>
      <w:proofErr w:type="spellStart"/>
      <w:r w:rsidR="00877BC5" w:rsidRPr="00877BC5">
        <w:rPr>
          <w:rStyle w:val="BezproredaChar"/>
          <w:lang w:val="hr-HR"/>
        </w:rPr>
        <w:t>prokazni</w:t>
      </w:r>
      <w:proofErr w:type="spellEnd"/>
      <w:r w:rsidR="00877BC5" w:rsidRPr="00877BC5">
        <w:rPr>
          <w:rStyle w:val="BezproredaChar"/>
          <w:lang w:val="hr-HR"/>
        </w:rPr>
        <w:t xml:space="preserve"> popis imovine dužnika od 4.1.2016. g. ovjerovljen kod javnog bilježnika Dragica Dumančić iz Osijeka OV-4/16 od 4.1.2016. g., Izjava dužnika od 19.2.2016. g.</w:t>
      </w:r>
    </w:p>
    <w:p w:rsidRDefault="007D2041" w:rsidP="00B654E2" w:rsidR="007D2041">
      <w:pPr>
        <w:pStyle w:val="Bezproreda"/>
        <w:ind w:firstLine="708"/>
        <w:jc w:val="both"/>
      </w:pPr>
      <w:r w:rsidRPr="005E551C">
        <w:t xml:space="preserve">Slijedom navedenog a temeljem provedenog dokaznog postupka sud je utvrdio da su ispunjene pretpostavke za otvaranje stečajnog postupka nad dužnikom propisane čl. </w:t>
      </w:r>
      <w:r w:rsidR="00B654E2">
        <w:t>5</w:t>
      </w:r>
      <w:r w:rsidRPr="005E551C">
        <w:t xml:space="preserve"> Stečajnog zakona („Narodne novine“ broj </w:t>
      </w:r>
      <w:r w:rsidR="00B654E2">
        <w:t xml:space="preserve">71/15 </w:t>
      </w:r>
      <w:r w:rsidRPr="005E551C">
        <w:t xml:space="preserve">u daljnjem tekstu SZ) -  </w:t>
      </w:r>
      <w:r w:rsidR="00AB2B8B">
        <w:t xml:space="preserve">nesposobnost za plaćanje </w:t>
      </w:r>
      <w:r w:rsidRPr="005E551C">
        <w:t xml:space="preserve">te ujedno da dužnik ne posjeduje nikakvu imovinu a niti onu koja bi bila dovoljna za namirenje troškova stečajnog postupka valjalo je sukladno čl. </w:t>
      </w:r>
      <w:r w:rsidR="00831D30">
        <w:t xml:space="preserve">132 </w:t>
      </w:r>
      <w:r w:rsidR="00B654E2">
        <w:t xml:space="preserve">st. 2 </w:t>
      </w:r>
      <w:r w:rsidR="00831D30">
        <w:t>Stečajnog zakona (NN br. 71/15)</w:t>
      </w:r>
      <w:r w:rsidR="00B654E2">
        <w:t xml:space="preserve"> donijeti rješenje o otvaranju i zaključenju stečajnog postupa i</w:t>
      </w:r>
      <w:r w:rsidRPr="005E551C">
        <w:t xml:space="preserve"> odlučiti kao u izreci.</w:t>
      </w:r>
    </w:p>
    <w:p w:rsidRDefault="00B654E2" w:rsidP="00B654E2" w:rsidR="00B654E2" w:rsidRPr="005E551C">
      <w:pPr>
        <w:pStyle w:val="Bezproreda"/>
        <w:ind w:firstLine="708"/>
        <w:jc w:val="both"/>
      </w:pPr>
    </w:p>
    <w:p w:rsidRDefault="00831D30" w:rsidP="007D2041" w:rsidR="00BA7BA2">
      <w:pPr>
        <w:jc w:val="both"/>
      </w:pPr>
      <w:r>
        <w:tab/>
        <w:t xml:space="preserve">Za stečajnog upravitelja, automatskim odabirom, imenovan je </w:t>
      </w:r>
      <w:r w:rsidR="00877BC5" w:rsidRPr="00B95292">
        <w:rPr>
          <w:b/>
        </w:rPr>
        <w:t xml:space="preserve">Marko </w:t>
      </w:r>
      <w:proofErr w:type="spellStart"/>
      <w:r w:rsidR="00877BC5" w:rsidRPr="00B95292">
        <w:rPr>
          <w:b/>
        </w:rPr>
        <w:t>Tominac</w:t>
      </w:r>
      <w:proofErr w:type="spellEnd"/>
      <w:r w:rsidR="00877BC5" w:rsidRPr="00B95292">
        <w:rPr>
          <w:b/>
        </w:rPr>
        <w:t xml:space="preserve"> dipl. ing., Vinkovci, Vladimira Nazora 3 OIB 98361792494</w:t>
      </w:r>
      <w:r>
        <w:t xml:space="preserve"> s liste A stečajnih upravitelja za područje nadležnosti ovoga suda a sukladno čl. 84 st. 1 u vezi s čl. 85 st. 2 SZ.</w:t>
      </w:r>
    </w:p>
    <w:p w:rsidRDefault="00670C39" w:rsidP="007D2041" w:rsidR="00670C39">
      <w:pPr>
        <w:jc w:val="both"/>
      </w:pPr>
    </w:p>
    <w:p w:rsidRDefault="00670C39" w:rsidP="007D2041" w:rsidR="00670C39">
      <w:pPr>
        <w:jc w:val="both"/>
      </w:pPr>
    </w:p>
    <w:p w:rsidRDefault="00324E7F" w:rsidP="00D8612A" w:rsidR="00C41AEF">
      <w:pPr>
        <w:jc w:val="center"/>
      </w:pPr>
      <w:r w:rsidRPr="00D2596C">
        <w:t xml:space="preserve">U Osijeku </w:t>
      </w:r>
      <w:r w:rsidR="004A2B09">
        <w:t>3</w:t>
      </w:r>
      <w:r w:rsidR="006A7184">
        <w:t>1</w:t>
      </w:r>
      <w:r w:rsidR="00456F1B">
        <w:t>. svibnja</w:t>
      </w:r>
      <w:r w:rsidR="007D7E9A">
        <w:t xml:space="preserve"> 2016. g.</w:t>
      </w:r>
    </w:p>
    <w:p w:rsidRDefault="00831D30" w:rsidP="00D8612A" w:rsidR="00831D30">
      <w:pPr>
        <w:jc w:val="center"/>
      </w:pPr>
    </w:p>
    <w:p w:rsidRDefault="00590AC7" w:rsidP="00F058D9" w:rsidR="00590AC7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831D30" w:rsidP="00984C3D" w:rsidR="00831D30">
      <w:pPr>
        <w:ind w:hanging="5760" w:left="5760"/>
      </w:pPr>
    </w:p>
    <w:p w:rsidRDefault="00831D30" w:rsidP="00984C3D" w:rsidR="00831D30">
      <w:pPr>
        <w:ind w:hanging="5760" w:left="5760"/>
      </w:pPr>
    </w:p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>
      <w:pPr>
        <w:jc w:val="both"/>
      </w:pPr>
    </w:p>
    <w:p w:rsidRDefault="007D7E9A" w:rsidP="00DF5F6A" w:rsidR="007D7E9A">
      <w:pPr>
        <w:jc w:val="both"/>
        <w:rPr>
          <w:b/>
        </w:rPr>
      </w:pPr>
    </w:p>
    <w:p w:rsidRDefault="007D7E9A" w:rsidP="00DF5F6A" w:rsidR="007D7E9A">
      <w:pPr>
        <w:jc w:val="both"/>
        <w:rPr>
          <w:b/>
        </w:rPr>
      </w:pPr>
    </w:p>
    <w:p w:rsidRDefault="007D7E9A" w:rsidP="00DF5F6A" w:rsidR="007D7E9A" w:rsidRPr="007C599D">
      <w:pPr>
        <w:jc w:val="both"/>
        <w:rPr>
          <w:b/>
        </w:rPr>
      </w:pPr>
    </w:p>
    <w:p w:rsidRDefault="00DF5F6A" w:rsidP="00DF5F6A" w:rsidR="00DF5F6A" w:rsidRPr="007D7E9A">
      <w:pPr>
        <w:jc w:val="both"/>
      </w:pPr>
      <w:r w:rsidRPr="007D7E9A">
        <w:t>DNA:</w:t>
      </w:r>
    </w:p>
    <w:p w:rsidRDefault="00DF5F6A" w:rsidP="00877BC5" w:rsidR="00877BC5">
      <w:pPr>
        <w:rPr>
          <w:b/>
        </w:rPr>
      </w:pPr>
      <w:r w:rsidRPr="007D7E9A">
        <w:t>1.</w:t>
      </w:r>
      <w:r w:rsidRPr="007D7E9A">
        <w:rPr>
          <w:b/>
        </w:rPr>
        <w:t xml:space="preserve"> </w:t>
      </w:r>
      <w:r w:rsidRPr="007D7E9A">
        <w:t>stečajn</w:t>
      </w:r>
      <w:r w:rsidR="00E33447" w:rsidRPr="007D7E9A">
        <w:t>i</w:t>
      </w:r>
      <w:r w:rsidRPr="007D7E9A">
        <w:t xml:space="preserve"> uprav. </w:t>
      </w:r>
      <w:r w:rsidR="00877BC5" w:rsidRPr="00877BC5">
        <w:t xml:space="preserve">Marko </w:t>
      </w:r>
      <w:proofErr w:type="spellStart"/>
      <w:r w:rsidR="00877BC5" w:rsidRPr="00877BC5">
        <w:t>Tominac</w:t>
      </w:r>
      <w:proofErr w:type="spellEnd"/>
      <w:r w:rsidR="00877BC5" w:rsidRPr="00877BC5">
        <w:t xml:space="preserve"> dipl. ing., Vinkovci, Vladimira Nazora 3</w:t>
      </w:r>
    </w:p>
    <w:p w:rsidRDefault="00DD1315" w:rsidP="00877BC5" w:rsidR="00DF5F6A">
      <w:r>
        <w:t>2</w:t>
      </w:r>
      <w:r w:rsidR="00DF5F6A" w:rsidRPr="007D7E9A">
        <w:t>.</w:t>
      </w:r>
      <w:r w:rsidR="00DF5F6A" w:rsidRPr="007D7E9A">
        <w:rPr>
          <w:b/>
        </w:rPr>
        <w:t xml:space="preserve"> </w:t>
      </w:r>
      <w:r w:rsidR="00DF5F6A" w:rsidRPr="007D7E9A">
        <w:t xml:space="preserve">ŽDO </w:t>
      </w:r>
      <w:r w:rsidR="009616ED">
        <w:t>Osijek</w:t>
      </w:r>
      <w:r w:rsidR="006A7184">
        <w:tab/>
      </w:r>
    </w:p>
    <w:p w:rsidRDefault="009616ED" w:rsidP="00877BC5" w:rsidR="00831D30">
      <w:pPr>
        <w:tabs>
          <w:tab w:pos="4965" w:val="left"/>
        </w:tabs>
        <w:jc w:val="both"/>
      </w:pPr>
      <w:r>
        <w:t>3</w:t>
      </w:r>
      <w:r w:rsidR="007D7E9A" w:rsidRPr="0017695F">
        <w:t xml:space="preserve">. </w:t>
      </w:r>
      <w:r>
        <w:t xml:space="preserve">za </w:t>
      </w:r>
      <w:r w:rsidR="007D7E9A" w:rsidRPr="0017695F">
        <w:t>dužnik</w:t>
      </w:r>
      <w:r>
        <w:t xml:space="preserve">a – pun. Blanka </w:t>
      </w:r>
      <w:proofErr w:type="spellStart"/>
      <w:r>
        <w:t>Gambiraža</w:t>
      </w:r>
      <w:proofErr w:type="spellEnd"/>
      <w:r>
        <w:t xml:space="preserve"> odvjetnica iz Osijeka</w:t>
      </w:r>
      <w:r w:rsidR="00BA7BA2" w:rsidRPr="00BA7BA2">
        <w:tab/>
      </w:r>
    </w:p>
    <w:p w:rsidRDefault="009616ED" w:rsidP="00BA7BA2" w:rsidR="00163859">
      <w:pPr>
        <w:tabs>
          <w:tab w:pos="3225" w:val="left"/>
          <w:tab w:pos="5850" w:val="left"/>
        </w:tabs>
        <w:jc w:val="both"/>
      </w:pPr>
      <w:r>
        <w:t>4</w:t>
      </w:r>
      <w:r w:rsidR="00DF5F6A" w:rsidRPr="007D7E9A">
        <w:t xml:space="preserve">. </w:t>
      </w:r>
      <w:r w:rsidR="007D7E9A">
        <w:t>e-</w:t>
      </w:r>
      <w:proofErr w:type="spellStart"/>
      <w:r w:rsidR="00DF5F6A" w:rsidRPr="007D7E9A">
        <w:t>ogl</w:t>
      </w:r>
      <w:proofErr w:type="spellEnd"/>
      <w:r w:rsidR="00DF5F6A" w:rsidRPr="007D7E9A">
        <w:t>. pl.</w:t>
      </w:r>
    </w:p>
    <w:p w:rsidRDefault="00163859" w:rsidP="00BA7BA2" w:rsidR="00163859">
      <w:pPr>
        <w:tabs>
          <w:tab w:pos="3225" w:val="left"/>
          <w:tab w:pos="5850" w:val="left"/>
        </w:tabs>
        <w:jc w:val="both"/>
      </w:pPr>
    </w:p>
    <w:p w:rsidRDefault="00163859" w:rsidP="00BA7BA2" w:rsidR="00163859" w:rsidRPr="00163859">
      <w:pPr>
        <w:tabs>
          <w:tab w:pos="3225" w:val="left"/>
          <w:tab w:pos="5850" w:val="left"/>
        </w:tabs>
        <w:jc w:val="both"/>
        <w:rPr>
          <w:u w:val="single"/>
        </w:rPr>
      </w:pPr>
      <w:r>
        <w:rPr>
          <w:u w:val="single"/>
        </w:rPr>
        <w:t>Nakon pravomoćnosti</w:t>
      </w:r>
    </w:p>
    <w:p w:rsidRDefault="009616ED" w:rsidP="00163859" w:rsidR="00163859">
      <w:pPr>
        <w:tabs>
          <w:tab w:pos="3225" w:val="left"/>
          <w:tab w:pos="5850" w:val="left"/>
        </w:tabs>
        <w:jc w:val="both"/>
      </w:pPr>
      <w:r>
        <w:t>5</w:t>
      </w:r>
      <w:r w:rsidR="00163859">
        <w:t>. Registar</w:t>
      </w:r>
      <w:r w:rsidR="005456F8">
        <w:t xml:space="preserve"> TS Osijek</w:t>
      </w:r>
    </w:p>
    <w:p w:rsidRDefault="009616ED" w:rsidP="00163859" w:rsidR="00163859">
      <w:pPr>
        <w:tabs>
          <w:tab w:pos="3225" w:val="left"/>
          <w:tab w:pos="5850" w:val="left"/>
        </w:tabs>
        <w:jc w:val="both"/>
      </w:pPr>
      <w:r>
        <w:t>6</w:t>
      </w:r>
      <w:r w:rsidR="00163859">
        <w:t>. FINA</w:t>
      </w:r>
    </w:p>
    <w:p w:rsidRDefault="009616ED" w:rsidP="00163859" w:rsidR="00163859">
      <w:pPr>
        <w:tabs>
          <w:tab w:pos="3225" w:val="left"/>
          <w:tab w:pos="5850" w:val="left"/>
        </w:tabs>
        <w:jc w:val="both"/>
      </w:pPr>
      <w:r>
        <w:t>7</w:t>
      </w:r>
      <w:r w:rsidR="00163859">
        <w:t xml:space="preserve">. kal. </w:t>
      </w:r>
      <w:r w:rsidR="004A2B09">
        <w:t>3</w:t>
      </w:r>
      <w:r w:rsidR="006A7184">
        <w:t>1</w:t>
      </w:r>
      <w:r w:rsidR="00163859">
        <w:t>.6.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984C3D" w:rsidP="00984C3D" w:rsidR="00A27BAA" w:rsidRPr="00EF33B5">
      <w:pPr>
        <w:jc w:val="both"/>
      </w:pPr>
      <w:r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="00A27BAA" w:rsidRPr="00EF33B5">
        <w:t xml:space="preserve"> </w:t>
      </w:r>
      <w:r>
        <w:t>STEČAJNA SUTKINJA</w:t>
      </w:r>
    </w:p>
    <w:p w:rsidRDefault="00984C3D" w:rsidP="00984C3D" w:rsidR="00A27BAA" w:rsidRPr="00EF33B5">
      <w:pPr>
        <w:jc w:val="both"/>
      </w:pPr>
      <w:r>
        <w:t xml:space="preserve">                                                                                                                 </w:t>
      </w:r>
      <w:r w:rsidR="00A27BAA" w:rsidRPr="00EF33B5">
        <w:t xml:space="preserve">   Nada Roso</w:t>
      </w:r>
    </w:p>
    <w:p w:rsidRDefault="00A27BAA" w:rsidP="00A27BAA" w:rsidR="00A27BAA" w:rsidRPr="00EF33B5">
      <w:pPr>
        <w:jc w:val="both"/>
      </w:pPr>
    </w:p>
    <w:p w:rsidRDefault="00A27BAA" w:rsidP="00A27BAA" w:rsidR="00A27BAA" w:rsidRPr="00EF33B5">
      <w:pPr>
        <w:jc w:val="both"/>
      </w:pPr>
      <w:r w:rsidRPr="00EF33B5">
        <w:t>POUKA O PRAVNOM LIJEKU:</w:t>
      </w:r>
    </w:p>
    <w:p w:rsidRDefault="00A27BAA" w:rsidP="00A27BAA" w:rsidR="00A27BAA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A27BAA" w:rsidP="00A27BAA" w:rsidR="00A27BAA" w:rsidRPr="00EF33B5">
      <w:pPr>
        <w:jc w:val="both"/>
      </w:pPr>
    </w:p>
    <w:p w:rsidRDefault="00A27BAA" w:rsidP="00A27BAA" w:rsidR="00A27BAA" w:rsidRPr="00EF33B5">
      <w:pPr>
        <w:jc w:val="both"/>
      </w:pPr>
    </w:p>
    <w:p w:rsidRDefault="00A27BAA" w:rsidP="00A27BAA" w:rsidR="00A27BAA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</w:t>
      </w:r>
      <w:r>
        <w:t xml:space="preserve">                            </w:t>
      </w:r>
      <w:r w:rsidRPr="00EF33B5">
        <w:t xml:space="preserve"> Za točnost </w:t>
      </w:r>
      <w:proofErr w:type="spellStart"/>
      <w:r w:rsidRPr="00EF33B5">
        <w:t>otpravka</w:t>
      </w:r>
      <w:proofErr w:type="spellEnd"/>
    </w:p>
    <w:p w:rsidRDefault="00A27BAA" w:rsidP="00A27BAA" w:rsidR="00A27BAA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EF33B5">
        <w:t>Ovlašteni službenik</w:t>
      </w:r>
    </w:p>
    <w:p w:rsidRDefault="00A27BAA" w:rsidP="00A27BAA" w:rsidR="00A27BAA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EF33B5">
        <w:t xml:space="preserve">  Danijela Sekulić</w:t>
      </w:r>
    </w:p>
    <w:p w:rsidRDefault="00A27BAA" w:rsidP="00A27BAA" w:rsidR="00A27BAA" w:rsidRPr="00EF33B5"/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1E27" w:rsidR="00301E27">
      <w:r>
        <w:separator/>
      </w:r>
    </w:p>
  </w:endnote>
  <w:endnote w:id="0" w:type="continuationSeparator">
    <w:p w:rsidRDefault="00301E27" w:rsidR="00301E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1E27" w:rsidR="00301E27">
      <w:r>
        <w:separator/>
      </w:r>
    </w:p>
  </w:footnote>
  <w:footnote w:id="0" w:type="continuationSeparator">
    <w:p w:rsidRDefault="00301E27" w:rsidR="00301E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553D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877BC5" w:rsidP="00877BC5" w:rsidR="00877BC5">
    <w:pPr>
      <w:jc w:val="right"/>
    </w:pPr>
    <w:r>
      <w:t>Broj: 6 St-1393/15-14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5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6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9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2"/>
  </w:num>
  <w:num w:numId="3">
    <w:abstractNumId w:val="13"/>
  </w:num>
  <w:num w:numId="4">
    <w:abstractNumId w:val="8"/>
  </w:num>
  <w:num w:numId="5">
    <w:abstractNumId w:val="16"/>
  </w:num>
  <w:num w:numId="6">
    <w:abstractNumId w:val="19"/>
  </w:num>
  <w:num w:numId="7">
    <w:abstractNumId w:val="12"/>
  </w:num>
  <w:num w:numId="8">
    <w:abstractNumId w:val="15"/>
  </w:num>
  <w:num w:numId="9">
    <w:abstractNumId w:val="3"/>
  </w:num>
  <w:num w:numId="10">
    <w:abstractNumId w:val="1"/>
  </w:num>
  <w:num w:numId="11">
    <w:abstractNumId w:val="17"/>
  </w:num>
  <w:num w:numId="12">
    <w:abstractNumId w:val="5"/>
  </w:num>
  <w:num w:numId="13">
    <w:abstractNumId w:val="7"/>
  </w:num>
  <w:num w:numId="14">
    <w:abstractNumId w:val="14"/>
  </w:num>
  <w:num w:numId="15">
    <w:abstractNumId w:val="18"/>
  </w:num>
  <w:num w:numId="16">
    <w:abstractNumId w:val="0"/>
  </w:num>
  <w:num w:numId="17">
    <w:abstractNumId w:val="6"/>
  </w:num>
  <w:num w:numId="18">
    <w:abstractNumId w:val="10"/>
  </w:num>
  <w:num w:numId="19">
    <w:abstractNumId w:val="11"/>
  </w:num>
  <w:num w:numId="2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1280"/>
    <w:rsid w:val="0005324C"/>
    <w:rsid w:val="000549DC"/>
    <w:rsid w:val="00054BF6"/>
    <w:rsid w:val="000569DB"/>
    <w:rsid w:val="000714CD"/>
    <w:rsid w:val="00076B1B"/>
    <w:rsid w:val="00080341"/>
    <w:rsid w:val="00097EDD"/>
    <w:rsid w:val="000A0A06"/>
    <w:rsid w:val="000A36A9"/>
    <w:rsid w:val="000C2EB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C39D1"/>
    <w:rsid w:val="001C68B7"/>
    <w:rsid w:val="001D04A7"/>
    <w:rsid w:val="001D771B"/>
    <w:rsid w:val="001F1BA6"/>
    <w:rsid w:val="001F7662"/>
    <w:rsid w:val="00240917"/>
    <w:rsid w:val="00243617"/>
    <w:rsid w:val="002526D3"/>
    <w:rsid w:val="00271876"/>
    <w:rsid w:val="00271F61"/>
    <w:rsid w:val="002743AC"/>
    <w:rsid w:val="002859AC"/>
    <w:rsid w:val="002B215E"/>
    <w:rsid w:val="002B7A2F"/>
    <w:rsid w:val="002C25B5"/>
    <w:rsid w:val="002C5B24"/>
    <w:rsid w:val="002D7A99"/>
    <w:rsid w:val="002E06A8"/>
    <w:rsid w:val="002E2CA7"/>
    <w:rsid w:val="002F1901"/>
    <w:rsid w:val="00301E27"/>
    <w:rsid w:val="003136DB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040DA"/>
    <w:rsid w:val="00415EA9"/>
    <w:rsid w:val="0042088B"/>
    <w:rsid w:val="00421F7D"/>
    <w:rsid w:val="00425304"/>
    <w:rsid w:val="00426D87"/>
    <w:rsid w:val="004275EC"/>
    <w:rsid w:val="004319DA"/>
    <w:rsid w:val="004508DE"/>
    <w:rsid w:val="00456F1B"/>
    <w:rsid w:val="00460DFD"/>
    <w:rsid w:val="004752F0"/>
    <w:rsid w:val="0047553D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63C8E"/>
    <w:rsid w:val="00567EF6"/>
    <w:rsid w:val="00575A6C"/>
    <w:rsid w:val="00581F83"/>
    <w:rsid w:val="00590AC7"/>
    <w:rsid w:val="005A1622"/>
    <w:rsid w:val="005A609C"/>
    <w:rsid w:val="005B2397"/>
    <w:rsid w:val="005B570E"/>
    <w:rsid w:val="005D023F"/>
    <w:rsid w:val="005E0664"/>
    <w:rsid w:val="005F38B0"/>
    <w:rsid w:val="00631AD2"/>
    <w:rsid w:val="00631B6D"/>
    <w:rsid w:val="006451E7"/>
    <w:rsid w:val="00665935"/>
    <w:rsid w:val="0066649B"/>
    <w:rsid w:val="00670C39"/>
    <w:rsid w:val="006810E9"/>
    <w:rsid w:val="0068151D"/>
    <w:rsid w:val="006A3974"/>
    <w:rsid w:val="006A3F79"/>
    <w:rsid w:val="006A6E09"/>
    <w:rsid w:val="006A7184"/>
    <w:rsid w:val="006B2371"/>
    <w:rsid w:val="006B2E64"/>
    <w:rsid w:val="006C0D3B"/>
    <w:rsid w:val="006E1A97"/>
    <w:rsid w:val="006E1E8F"/>
    <w:rsid w:val="00701A3C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801141"/>
    <w:rsid w:val="00816867"/>
    <w:rsid w:val="00820082"/>
    <w:rsid w:val="0082151F"/>
    <w:rsid w:val="00831D30"/>
    <w:rsid w:val="00834690"/>
    <w:rsid w:val="00837349"/>
    <w:rsid w:val="008444F3"/>
    <w:rsid w:val="008527DE"/>
    <w:rsid w:val="00877BC5"/>
    <w:rsid w:val="008F4139"/>
    <w:rsid w:val="00910E67"/>
    <w:rsid w:val="009149BB"/>
    <w:rsid w:val="00916F61"/>
    <w:rsid w:val="0092156A"/>
    <w:rsid w:val="00930DC2"/>
    <w:rsid w:val="00934AD2"/>
    <w:rsid w:val="00936CFF"/>
    <w:rsid w:val="0096085B"/>
    <w:rsid w:val="009616ED"/>
    <w:rsid w:val="009703E4"/>
    <w:rsid w:val="00970C9E"/>
    <w:rsid w:val="00984C3D"/>
    <w:rsid w:val="00985A43"/>
    <w:rsid w:val="009A4342"/>
    <w:rsid w:val="009C32E6"/>
    <w:rsid w:val="00A2140D"/>
    <w:rsid w:val="00A27BAA"/>
    <w:rsid w:val="00A371A9"/>
    <w:rsid w:val="00A439AF"/>
    <w:rsid w:val="00A43B04"/>
    <w:rsid w:val="00A52B20"/>
    <w:rsid w:val="00A531D3"/>
    <w:rsid w:val="00A61F6B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E36D5"/>
    <w:rsid w:val="00AF7CD3"/>
    <w:rsid w:val="00B0663D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776B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4080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D032F3"/>
    <w:rsid w:val="00D04D17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A3F5B"/>
    <w:rsid w:val="00DB712C"/>
    <w:rsid w:val="00DD1315"/>
    <w:rsid w:val="00DD544A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3865"/>
    <w:rsid w:val="00E95409"/>
    <w:rsid w:val="00EA4040"/>
    <w:rsid w:val="00EB066B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63463"/>
    <w:rsid w:val="00F82A7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553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755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55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55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55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553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755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55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55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55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1393</izvorni_sadrzaj>
    <derivirana_varijabla naziv="DomainObject.Predmet.Broj_1">1393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St-1393/2015</izvorni_sadrzaj>
    <derivirana_varijabla naziv="DomainObject.Predmet.OznakaBroj_1">St-1393/2015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MALIĆ društvo s ograničenom odgovornošću za riječni prijevoz, trgovinu i usluge</izvorni_sadrzaj>
    <derivirana_varijabla naziv="DomainObject.Predmet.StrankaFormated_1">  MALIĆ društvo s ograničenom odgovornošću za riječni prijevoz, trgovinu i usluge</derivirana_varijabla>
  </DomainObject.Predmet.StrankaFormated>
  <DomainObject.Predmet.StrankaFormatedOIB>
    <izvorni_sadrzaj>  MALIĆ društvo s ograničenom odgovornošću za riječni prijevoz, trgovinu i usluge, OIB 88260933008</izvorni_sadrzaj>
    <derivirana_varijabla naziv="DomainObject.Predmet.StrankaFormatedOIB_1">  MALIĆ društvo s ograničenom odgovornošću za riječni prijevoz, trgovinu i usluge, OIB 88260933008</derivirana_varijabla>
  </DomainObject.Predmet.StrankaFormatedOIB>
  <DomainObject.Predmet.StrankaFormatedWithAdress>
    <izvorni_sadrzaj> MALIĆ društvo s ograničenom odgovornošću za riječni prijevoz, trgovinu i usluge, Bele Bartoka 59, 31000 Osijek</izvorni_sadrzaj>
    <derivirana_varijabla naziv="DomainObject.Predmet.StrankaFormatedWithAdress_1"> MALIĆ društvo s ograničenom odgovornošću za riječni prijevoz, trgovinu i usluge, Bele Bartoka 59, 31000 Osijek</derivirana_varijabla>
  </DomainObject.Predmet.StrankaFormatedWithAdress>
  <DomainObject.Predmet.StrankaFormatedWithAdressOIB>
    <izvorni_sadrzaj> MALIĆ društvo s ograničenom odgovornošću za riječni prijevoz, trgovinu i usluge, OIB 88260933008, Bele Bartoka 59, 31000 Osijek</izvorni_sadrzaj>
    <derivirana_varijabla naziv="DomainObject.Predmet.StrankaFormatedWithAdressOIB_1"> MALIĆ društvo s ograničenom odgovornošću za riječni prijevoz, trgovinu i usluge, OIB 88260933008, Bele Bartoka 59, 31000 Osijek</derivirana_varijabla>
  </DomainObject.Predmet.StrankaFormatedWithAdressOIB>
  <DomainObject.Predmet.StrankaWithAdress>
    <izvorni_sadrzaj>MALIĆ društvo s ograničenom odgovornošću za riječni prijevoz, trgovinu i usluge Bele Bartoka 59,31000 Osijek</izvorni_sadrzaj>
    <derivirana_varijabla naziv="DomainObject.Predmet.StrankaWithAdress_1">MALIĆ društvo s ograničenom odgovornošću za riječni prijevoz, trgovinu i usluge Bele Bartoka 59,31000 Osijek</derivirana_varijabla>
  </DomainObject.Predmet.StrankaWithAdress>
  <DomainObject.Predmet.StrankaWithAdressOIB>
    <izvorni_sadrzaj>MALIĆ društvo s ograničenom odgovornošću za riječni prijevoz, trgovinu i usluge, OIB 88260933008, Bele Bartoka 59,31000 Osijek</izvorni_sadrzaj>
    <derivirana_varijabla naziv="DomainObject.Predmet.StrankaWithAdressOIB_1">MALIĆ društvo s ograničenom odgovornošću za riječni prijevoz, trgovinu i usluge, OIB 88260933008, Bele Bartoka 59,31000 Osijek</derivirana_varijabla>
  </DomainObject.Predmet.StrankaWithAdressOIB>
  <DomainObject.Predmet.StrankaNazivFormated>
    <izvorni_sadrzaj>MALIĆ društvo s ograničenom odgovornošću za riječni prijevoz, trgovinu i usluge</izvorni_sadrzaj>
    <derivirana_varijabla naziv="DomainObject.Predmet.StrankaNazivFormated_1">MALIĆ društvo s ograničenom odgovornošću za riječni prijevoz, trgovinu i usluge</derivirana_varijabla>
  </DomainObject.Predmet.StrankaNazivFormated>
  <DomainObject.Predmet.StrankaNazivFormatedOIB>
    <izvorni_sadrzaj>MALIĆ društvo s ograničenom odgovornošću za riječni prijevoz, trgovinu i usluge, OIB 88260933008</izvorni_sadrzaj>
    <derivirana_varijabla naziv="DomainObject.Predmet.StrankaNazivFormatedOIB_1">MALIĆ društvo s ograničenom odgovornošću za riječni prijevoz, trgovinu i usluge, OIB 88260933008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MALIĆ društvo s ograničenom odgovornošću za riječni prijevoz, trgovinu i usluge</item>
    </izvorni_sadrzaj>
    <derivirana_varijabla naziv="DomainObject.Predmet.StrankaListFormated_1">
      <item>MALIĆ društvo s ograničenom odgovornošću za riječni prijevoz, trgovinu i usluge</item>
    </derivirana_varijabla>
  </DomainObject.Predmet.StrankaListFormated>
  <DomainObject.Predmet.StrankaListFormatedOIB>
    <izvorni_sadrzaj>
      <item>MALIĆ društvo s ograničenom odgovornošću za riječni prijevoz, trgovinu i usluge, OIB 88260933008</item>
    </izvorni_sadrzaj>
    <derivirana_varijabla naziv="DomainObject.Predmet.StrankaListFormatedOIB_1">
      <item>MALIĆ društvo s ograničenom odgovornošću za riječni prijevoz, trgovinu i usluge, OIB 88260933008</item>
    </derivirana_varijabla>
  </DomainObject.Predmet.StrankaListFormatedOIB>
  <DomainObject.Predmet.StrankaListFormatedWithAdress>
    <izvorni_sadrzaj>
      <item>MALIĆ društvo s ograničenom odgovornošću za riječni prijevoz, trgovinu i usluge, Bele Bartoka 59, 31000 Osijek</item>
    </izvorni_sadrzaj>
    <derivirana_varijabla naziv="DomainObject.Predmet.StrankaListFormatedWithAdress_1">
      <item>MALIĆ društvo s ograničenom odgovornošću za riječni prijevoz, trgovinu i usluge, Bele Bartoka 59, 31000 Osijek</item>
    </derivirana_varijabla>
  </DomainObject.Predmet.StrankaListFormatedWithAdress>
  <DomainObject.Predmet.StrankaListFormatedWithAdressOIB>
    <izvorni_sadrzaj>
      <item>MALIĆ društvo s ograničenom odgovornošću za riječni prijevoz, trgovinu i usluge, OIB 88260933008, Bele Bartoka 59, 31000 Osijek</item>
    </izvorni_sadrzaj>
    <derivirana_varijabla naziv="DomainObject.Predmet.StrankaListFormatedWithAdressOIB_1">
      <item>MALIĆ društvo s ograničenom odgovornošću za riječni prijevoz, trgovinu i usluge, OIB 88260933008, Bele Bartoka 59, 31000 Osijek</item>
    </derivirana_varijabla>
  </DomainObject.Predmet.StrankaListFormatedWithAdressOIB>
  <DomainObject.Predmet.StrankaListNazivFormated>
    <izvorni_sadrzaj>
      <item>MALIĆ društvo s ograničenom odgovornošću za riječni prijevoz, trgovinu i usluge</item>
    </izvorni_sadrzaj>
    <derivirana_varijabla naziv="DomainObject.Predmet.StrankaListNazivFormated_1">
      <item>MALIĆ društvo s ograničenom odgovornošću za riječni prijevoz, trgovinu i usluge</item>
    </derivirana_varijabla>
  </DomainObject.Predmet.StrankaListNazivFormated>
  <DomainObject.Predmet.StrankaListNazivFormatedOIB>
    <izvorni_sadrzaj>
      <item>MALIĆ društvo s ograničenom odgovornošću za riječni prijevoz, trgovinu i usluge, OIB 88260933008</item>
    </izvorni_sadrzaj>
    <derivirana_varijabla naziv="DomainObject.Predmet.StrankaListNazivFormatedOIB_1">
      <item>MALIĆ društvo s ograničenom odgovornošću za riječni prijevoz, trgovinu i usluge, OIB 88260933008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MALIĆ društvo s ograničenom odgovornošću za riječni prijevoz, trgovinu i usluge</izvorni_sadrzaj>
    <derivirana_varijabla naziv="DomainObject.Predmet.StrankaIDrugi_1">MALIĆ društvo s ograničenom odgovornošću za riječni prijevoz,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MALIĆ društvo s ograničenom odgovornošću za riječni prijevoz, trgovinu i usluge, OIB 88260933008, Bele Bartoka 59, 31000 Osijek</izvorni_sadrzaj>
    <derivirana_varijabla naziv="DomainObject.Predmet.StrankaIDrugiAdressOIB_1">MALIĆ društvo s ograničenom odgovornošću za riječni prijevoz, trgovinu i usluge, OIB 88260933008, Bele Bartoka 59,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MALIĆ društvo s ograničenom odgovornošću za riječni prijevoz, trgovinu i usluge</item>
    </izvorni_sadrzaj>
    <derivirana_varijabla naziv="DomainObject.Predmet.SudioniciListNaziv_1">
      <item>MALIĆ društvo s ograničenom odgovornošću za riječni prijevoz, trgovinu i usluge</item>
    </derivirana_varijabla>
  </DomainObject.Predmet.SudioniciListNaziv>
  <DomainObject.Predmet.SudioniciListAdressOIB>
    <izvorni_sadrzaj>
      <item>MALIĆ društvo s ograničenom odgovornošću za riječni prijevoz, trgovinu i usluge, OIB 88260933008, Bele Bartoka 59,31000 Osijek</item>
    </izvorni_sadrzaj>
    <derivirana_varijabla naziv="DomainObject.Predmet.SudioniciListAdressOIB_1">
      <item>MALIĆ društvo s ograničenom odgovornošću za riječni prijevoz, trgovinu i usluge, OIB 88260933008, Bele Bartoka 59,31000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88260933008</item>
    </izvorni_sadrzaj>
    <derivirana_varijabla naziv="DomainObject.Predmet.SudioniciListNazivOIB_1">
      <item>, OIB 88260933008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  <item>Marko Tominac, OIB 98361792494, V. Nazora 3 Vinkovci</item>
    </izvorni_sadrzaj>
    <derivirana_varijabla naziv="DomainObject.Predmet.StecajniUpraviteljiListAddressOIB_1">
      <item>Marko Tominac, OIB 98361792494, V. Nazora 3 Vinkovci</item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F71917-DF3C-4493-A9E0-C77BDDF7D5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918</properties:Words>
  <properties:Characters>5112</properties:Characters>
  <properties:Lines>186</properties:Lines>
  <properties:Paragraphs>51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6373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2016-05-31T10:18:00Z</dcterms:created>
  <dc:creator>dsekulic</dc:creator>
  <cp:lastModifiedBy>Danijela Sekulić</cp:lastModifiedBy>
  <cp:lastPrinted>2016-05-31T12:00:00Z</cp:lastPrinted>
  <dcterms:modified xmlns:xsi="http://www.w3.org/2001/XMLSchema-instance" xsi:type="dcterms:W3CDTF">2016-05-31T12:01:00Z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