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a629" w14:paraId="47aa629" w:rsidRDefault="0071192E" w:rsidP="0023770D" w:rsidR="0071192E">
      <w:pPr>
        <w15:collapsed w:val="false"/>
      </w:pPr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BA0DB2">
        <w:rPr>
          <w:sz w:val="22"/>
          <w:szCs w:val="22"/>
        </w:rPr>
        <w:t>2305</w:t>
      </w:r>
      <w:r w:rsidR="002A1BED">
        <w:rPr>
          <w:sz w:val="22"/>
          <w:szCs w:val="22"/>
        </w:rPr>
        <w:t>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</w:t>
      </w:r>
      <w:proofErr w:type="spellStart"/>
      <w:r w:rsidR="002A1BED">
        <w:t>Giardini</w:t>
      </w:r>
      <w:proofErr w:type="spellEnd"/>
      <w:r w:rsidR="002A1BED">
        <w:t xml:space="preserve">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proofErr w:type="spellStart"/>
      <w:r w:rsidR="00BA0DB2" w:rsidRPr="009D6191">
        <w:t>pro.n</w:t>
      </w:r>
      <w:proofErr w:type="spellEnd"/>
      <w:r w:rsidR="00BA0DB2" w:rsidRPr="009D6191">
        <w:t>. d.o.o., Ive Andrića 76, Poreč, MBS: 130040557, OIB: 55513946842</w:t>
      </w:r>
      <w:r w:rsidR="00055F68" w:rsidRPr="009D6191">
        <w:t>,</w:t>
      </w:r>
      <w:r w:rsidR="00055F68">
        <w:t xml:space="preserve"> </w:t>
      </w:r>
      <w:r w:rsidR="00204EAF" w:rsidRPr="00192E0E">
        <w:t>dana</w:t>
      </w:r>
      <w:r w:rsidR="006F0D41" w:rsidRPr="00192E0E">
        <w:t xml:space="preserve"> </w:t>
      </w:r>
      <w:r w:rsidR="00D45926">
        <w:t>18.</w:t>
      </w:r>
      <w:r w:rsidR="002D6E94" w:rsidRPr="00192E0E">
        <w:t xml:space="preserve">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21386" w:rsidR="00221386" w:rsidRPr="009D6191">
      <w:pPr>
        <w:pStyle w:val="Odlomakpopisa"/>
        <w:numPr>
          <w:ilvl w:val="0"/>
          <w:numId w:val="5"/>
        </w:numPr>
        <w:jc w:val="both"/>
      </w:pPr>
      <w:r w:rsidRPr="009D6191">
        <w:rPr>
          <w:bCs/>
        </w:rPr>
        <w:t xml:space="preserve"> OTVARA SE stečajni postupak nad dužnikom</w:t>
      </w:r>
      <w:r w:rsidRPr="009D6191">
        <w:t xml:space="preserve"> </w:t>
      </w:r>
      <w:proofErr w:type="spellStart"/>
      <w:r w:rsidR="00BA0DB2" w:rsidRPr="009D6191">
        <w:t>pro.n</w:t>
      </w:r>
      <w:proofErr w:type="spellEnd"/>
      <w:r w:rsidR="00BA0DB2" w:rsidRPr="009D6191">
        <w:t xml:space="preserve">. d.o.o., Ive Andrića 76, Poreč, MBS: 130040557, OIB: 55513946842. </w:t>
      </w:r>
    </w:p>
    <w:p w:rsidRDefault="00055F68" w:rsidP="00055F68" w:rsidR="00055F68" w:rsidRPr="009D6191">
      <w:pPr>
        <w:pStyle w:val="Odlomakpopisa"/>
        <w:ind w:left="1500"/>
        <w:jc w:val="both"/>
      </w:pPr>
    </w:p>
    <w:p w:rsidRDefault="001B7711" w:rsidP="00222F96" w:rsidR="008C4A50" w:rsidRPr="009D6191">
      <w:pPr>
        <w:pStyle w:val="Odlomakpopisa"/>
        <w:numPr>
          <w:ilvl w:val="0"/>
          <w:numId w:val="5"/>
        </w:numPr>
        <w:jc w:val="both"/>
      </w:pPr>
      <w:r w:rsidRPr="009D6191">
        <w:t>Z</w:t>
      </w:r>
      <w:r w:rsidR="008C4A50" w:rsidRPr="009D6191">
        <w:t>a stečajnog upravitelja imenuje se</w:t>
      </w:r>
      <w:r w:rsidR="00222F96" w:rsidRPr="009D6191">
        <w:t xml:space="preserve"> </w:t>
      </w:r>
      <w:r w:rsidR="009D6191" w:rsidRPr="009D6191">
        <w:t xml:space="preserve">SINIŠA RAJNOVIĆ, Sv. Trojstva 87, </w:t>
      </w:r>
      <w:proofErr w:type="spellStart"/>
      <w:r w:rsidR="009D6191" w:rsidRPr="009D6191">
        <w:t>Milanovac</w:t>
      </w:r>
      <w:proofErr w:type="spellEnd"/>
      <w:r w:rsidR="009D6191" w:rsidRPr="009D6191">
        <w:t xml:space="preserve">, Virovitica, OIB  86217384445.                                  </w:t>
      </w:r>
    </w:p>
    <w:p w:rsidRDefault="008C4A50" w:rsidP="008C4A50" w:rsidR="008C4A50" w:rsidRPr="009D6191">
      <w:pPr>
        <w:ind w:left="851"/>
        <w:jc w:val="both"/>
      </w:pPr>
    </w:p>
    <w:p w:rsidRDefault="008C4A50" w:rsidP="006B382C" w:rsidR="006B382C" w:rsidRPr="009D6191">
      <w:pPr>
        <w:pStyle w:val="Odlomakpopisa"/>
        <w:numPr>
          <w:ilvl w:val="0"/>
          <w:numId w:val="5"/>
        </w:numPr>
        <w:jc w:val="both"/>
        <w:rPr>
          <w:bCs/>
        </w:rPr>
      </w:pPr>
      <w:r w:rsidRPr="009D6191">
        <w:rPr>
          <w:bCs/>
        </w:rPr>
        <w:t xml:space="preserve">ZAKLJUČUJE SE stečajni postupak nad dužnikom </w:t>
      </w:r>
      <w:proofErr w:type="spellStart"/>
      <w:r w:rsidR="00BA0DB2" w:rsidRPr="009D6191">
        <w:t>pro.n</w:t>
      </w:r>
      <w:proofErr w:type="spellEnd"/>
      <w:r w:rsidR="00BA0DB2" w:rsidRPr="009D6191">
        <w:t xml:space="preserve">. d.o.o., Ive Andrića 76, Poreč, MBS: 130040557, OIB: 55513946842. </w:t>
      </w:r>
      <w:r w:rsidR="00055F68" w:rsidRPr="009D6191">
        <w:t xml:space="preserve"> </w:t>
      </w:r>
    </w:p>
    <w:p w:rsidRDefault="00055F68" w:rsidP="00055F68" w:rsidR="00055F68" w:rsidRPr="009D6191">
      <w:pPr>
        <w:jc w:val="both"/>
        <w:rPr>
          <w:bCs/>
        </w:rPr>
      </w:pPr>
    </w:p>
    <w:p w:rsidRDefault="008C4A50" w:rsidP="008C4A50" w:rsidR="008C4A50" w:rsidRPr="009D619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9D6191">
        <w:rPr>
          <w:bCs/>
        </w:rPr>
        <w:t>Ovo rješenje objavit će se na mrežnoj stranici e-</w:t>
      </w:r>
      <w:r w:rsidR="00BC3E82" w:rsidRPr="009D6191">
        <w:rPr>
          <w:bCs/>
        </w:rPr>
        <w:t>o</w:t>
      </w:r>
      <w:r w:rsidRPr="009D6191">
        <w:rPr>
          <w:bCs/>
        </w:rPr>
        <w:t>glasna ploča sudova i dostaviti  registru nadležnom za dužnika.</w:t>
      </w:r>
    </w:p>
    <w:p w:rsidRDefault="008C4A50" w:rsidP="008C4A50" w:rsidR="008C4A50" w:rsidRPr="009D6191">
      <w:pPr>
        <w:pStyle w:val="Tijeloteksta"/>
        <w:rPr>
          <w:bCs/>
        </w:rPr>
      </w:pPr>
    </w:p>
    <w:p w:rsidRDefault="008C4A50" w:rsidP="008C4A50" w:rsidR="008C4A50" w:rsidRPr="009D6191">
      <w:pPr>
        <w:pStyle w:val="Tijeloteksta"/>
        <w:rPr>
          <w:bCs/>
        </w:rPr>
      </w:pPr>
    </w:p>
    <w:p w:rsidRDefault="008C4A50" w:rsidP="008C4A50" w:rsidR="008C4A50" w:rsidRPr="009D6191">
      <w:pPr>
        <w:pStyle w:val="Tijeloteksta"/>
        <w:jc w:val="center"/>
        <w:rPr>
          <w:bCs/>
        </w:rPr>
      </w:pPr>
      <w:r w:rsidRPr="009D6191">
        <w:rPr>
          <w:bCs/>
        </w:rPr>
        <w:t>Obrazloženje</w:t>
      </w:r>
    </w:p>
    <w:p w:rsidRDefault="0023770D" w:rsidP="006D0F5C" w:rsidR="0023770D" w:rsidRPr="009D6191">
      <w:pPr>
        <w:pStyle w:val="Tijeloteksta"/>
        <w:ind w:left="720"/>
        <w:rPr>
          <w:bCs/>
        </w:rPr>
      </w:pPr>
      <w:bookmarkStart w:name="_GoBack" w:id="0"/>
      <w:bookmarkEnd w:id="0"/>
    </w:p>
    <w:p w:rsidRDefault="00C16ED2" w:rsidP="00C16ED2" w:rsidR="00C16ED2" w:rsidRPr="009D6191">
      <w:pPr>
        <w:jc w:val="both"/>
        <w:rPr>
          <w:bCs/>
        </w:rPr>
      </w:pPr>
    </w:p>
    <w:p w:rsidRDefault="00C16ED2" w:rsidP="00C16ED2" w:rsidR="006B382C">
      <w:pPr>
        <w:ind w:firstLine="720"/>
        <w:jc w:val="both"/>
        <w:rPr>
          <w:b/>
        </w:rPr>
      </w:pPr>
      <w:r w:rsidRPr="009D6191">
        <w:t xml:space="preserve">FINA Regionalni centar </w:t>
      </w:r>
      <w:r w:rsidR="00F509C8" w:rsidRPr="009D6191">
        <w:t>Rijeka</w:t>
      </w:r>
      <w:r w:rsidR="00CF268D" w:rsidRPr="009D6191">
        <w:t xml:space="preserve"> j</w:t>
      </w:r>
      <w:r w:rsidRPr="009D6191">
        <w:t xml:space="preserve">e </w:t>
      </w:r>
      <w:r w:rsidR="00A37B12" w:rsidRPr="009D6191">
        <w:t xml:space="preserve">dana </w:t>
      </w:r>
      <w:r w:rsidR="00BA0DB2" w:rsidRPr="009D6191">
        <w:t xml:space="preserve">30. svibnja </w:t>
      </w:r>
      <w:r w:rsidR="00F509C8" w:rsidRPr="009D6191">
        <w:t>2</w:t>
      </w:r>
      <w:r w:rsidR="002E6763" w:rsidRPr="009D6191">
        <w:t>016</w:t>
      </w:r>
      <w:r w:rsidR="004B1401" w:rsidRPr="009D6191">
        <w:t>.</w:t>
      </w:r>
      <w:r w:rsidRPr="009D6191">
        <w:t xml:space="preserve"> dostavila Trgovačkom sudu u </w:t>
      </w:r>
      <w:r w:rsidR="00F509C8" w:rsidRPr="009D6191">
        <w:t xml:space="preserve">Pazinu </w:t>
      </w:r>
      <w:r w:rsidRPr="009D6191">
        <w:t xml:space="preserve">zahtjev za provedbu skraćenog stečajnog postupka nad </w:t>
      </w:r>
      <w:r w:rsidR="00222F96" w:rsidRPr="009D6191">
        <w:t xml:space="preserve">dužnikom </w:t>
      </w:r>
      <w:proofErr w:type="spellStart"/>
      <w:r w:rsidR="00BA0DB2" w:rsidRPr="009D6191">
        <w:t>pro.n</w:t>
      </w:r>
      <w:proofErr w:type="spellEnd"/>
      <w:r w:rsidR="00BA0DB2" w:rsidRPr="009D6191">
        <w:t>. d.o.o., Ive Andrića 76, Poreč, MBS: 130040557, OIB: 55513946842.</w:t>
      </w:r>
      <w:r w:rsidR="00BA0DB2">
        <w:rPr>
          <w:b/>
        </w:rPr>
        <w:t xml:space="preserve"> </w:t>
      </w:r>
    </w:p>
    <w:p w:rsidRDefault="00BA0DB2" w:rsidP="00C16ED2" w:rsidR="00BA0DB2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AB7DEE">
        <w:t>899</w:t>
      </w:r>
      <w:r w:rsidR="004C7F5B" w:rsidRPr="00192E0E">
        <w:t>/16-</w:t>
      </w:r>
      <w:r w:rsidR="00AB7DEE">
        <w:t>2</w:t>
      </w:r>
      <w:r w:rsidR="006B382C">
        <w:t xml:space="preserve"> od </w:t>
      </w:r>
      <w:r w:rsidR="00AB7DEE">
        <w:t>15</w:t>
      </w:r>
      <w:r w:rsidR="006B382C">
        <w:t xml:space="preserve">. </w:t>
      </w:r>
      <w:r w:rsidR="004C7F5B" w:rsidRPr="00192E0E">
        <w:t>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</w:t>
      </w:r>
      <w:r w:rsidR="00AB7DEE">
        <w:t>Pazinu</w:t>
      </w:r>
      <w:r>
        <w:t xml:space="preserve">, te je Trgovački sud u </w:t>
      </w:r>
      <w:r w:rsidR="00AB7DEE">
        <w:t xml:space="preserve">Pazinu </w:t>
      </w:r>
      <w:r>
        <w:t xml:space="preserve">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7A1743">
        <w:t>2305/16-3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="00DA0D00">
        <w:t xml:space="preserve"> </w:t>
      </w:r>
      <w:r w:rsidRPr="002342CC">
        <w:t>po službenoj dužnosti riješeno kao u izreci.</w:t>
      </w:r>
    </w:p>
    <w:p w:rsidRDefault="008C4A50" w:rsidP="00DA0D00" w:rsidR="008C4A50" w:rsidRPr="00A54DC5">
      <w:pPr>
        <w:pStyle w:val="Tijeloteksta"/>
      </w:pPr>
    </w:p>
    <w:p w:rsidRDefault="008C4A50" w:rsidP="00B268F3" w:rsidR="00B268F3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3F4DE1" w:rsidRPr="00A54DC5">
        <w:t xml:space="preserve">. siječnja 2017. </w:t>
      </w:r>
    </w:p>
    <w:p w:rsidRDefault="00316310" w:rsidP="004B4C25" w:rsidR="00316310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664854">
        <w:t xml:space="preserve">Rijeka               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</w:t>
      </w:r>
      <w:proofErr w:type="spellStart"/>
      <w:r>
        <w:t>sk</w:t>
      </w:r>
      <w:proofErr w:type="spellEnd"/>
      <w:r>
        <w:t xml:space="preserve">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F5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664854">
      <w:rPr>
        <w:sz w:val="22"/>
        <w:szCs w:val="22"/>
      </w:rPr>
      <w:t xml:space="preserve">3 St-2305/16-4 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F56F09"/>
    <w:multiLevelType w:val="hybridMultilevel"/>
    <w:tmpl w:val="EA86BF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5F68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BED"/>
    <w:rsid w:val="002D6E94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3F75F3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64854"/>
    <w:rsid w:val="00672DD5"/>
    <w:rsid w:val="006B382C"/>
    <w:rsid w:val="006D0F5C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1743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8F438E"/>
    <w:rsid w:val="00904027"/>
    <w:rsid w:val="00904A75"/>
    <w:rsid w:val="009202C9"/>
    <w:rsid w:val="0092695C"/>
    <w:rsid w:val="00926AFE"/>
    <w:rsid w:val="00930817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D6191"/>
    <w:rsid w:val="009E2386"/>
    <w:rsid w:val="009E5E63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65751"/>
    <w:rsid w:val="00B756A5"/>
    <w:rsid w:val="00BA0DB2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537FE"/>
    <w:rsid w:val="00C63E80"/>
    <w:rsid w:val="00C76909"/>
    <w:rsid w:val="00CA7DA3"/>
    <w:rsid w:val="00CD017A"/>
    <w:rsid w:val="00CF268D"/>
    <w:rsid w:val="00D228E2"/>
    <w:rsid w:val="00D45926"/>
    <w:rsid w:val="00D47369"/>
    <w:rsid w:val="00D54022"/>
    <w:rsid w:val="00D73DB7"/>
    <w:rsid w:val="00D93EA3"/>
    <w:rsid w:val="00D97FB4"/>
    <w:rsid w:val="00DA0D00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309F0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509C8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37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3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37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3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St-2305/2016-4</izvorni_sadrzaj>
    <derivirana_varijabla naziv="DomainObject.Oznaka_1">St-2305/2016-4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St-2305/2016</izvorni_sadrzaj>
    <derivirana_varijabla naziv="DomainObject.Predmet.OznakaBroj_1">St-2305/2016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pro.n. d.o.o. Poreč</izvorni_sadrzaj>
    <derivirana_varijabla naziv="DomainObject.Predmet.ProtustrankaFormated_1">  pro.n. d.o.o. Poreč</derivirana_varijabla>
  </DomainObject.Predmet.ProtustrankaFormated>
  <DomainObject.Predmet.ProtustrankaFormatedOIB>
    <izvorni_sadrzaj>  pro.n. d.o.o. Poreč, OIB 55513946842</izvorni_sadrzaj>
    <derivirana_varijabla naziv="DomainObject.Predmet.ProtustrankaFormatedOIB_1">  pro.n. d.o.o. Poreč, OIB 55513946842</derivirana_varijabla>
  </DomainObject.Predmet.ProtustrankaFormatedOIB>
  <DomainObject.Predmet.ProtustrankaFormatedWithAdress>
    <izvorni_sadrzaj> pro.n. d.o.o. Poreč, Ive Andrića 76, 52440 Poreč</izvorni_sadrzaj>
    <derivirana_varijabla naziv="DomainObject.Predmet.ProtustrankaFormatedWithAdress_1"> pro.n. d.o.o. Poreč, Ive Andrića 76, 52440 Poreč</derivirana_varijabla>
  </DomainObject.Predmet.ProtustrankaFormatedWithAdress>
  <DomainObject.Predmet.ProtustrankaFormatedWithAdressOIB>
    <izvorni_sadrzaj> pro.n. d.o.o. Poreč, OIB 55513946842, Ive Andrića 76, 52440 Poreč</izvorni_sadrzaj>
    <derivirana_varijabla naziv="DomainObject.Predmet.ProtustrankaFormatedWithAdressOIB_1"> pro.n. d.o.o. Poreč, OIB 55513946842, Ive Andrića 76, 52440 Poreč</derivirana_varijabla>
  </DomainObject.Predmet.ProtustrankaFormatedWithAdressOIB>
  <DomainObject.Predmet.ProtustrankaWithAdress>
    <izvorni_sadrzaj>pro.n. d.o.o. Poreč Ive Andrića 76, 52440 Poreč</izvorni_sadrzaj>
    <derivirana_varijabla naziv="DomainObject.Predmet.ProtustrankaWithAdress_1">pro.n. d.o.o. Poreč Ive Andrića 76, 52440 Poreč</derivirana_varijabla>
  </DomainObject.Predmet.ProtustrankaWithAdress>
  <DomainObject.Predmet.ProtustrankaWithAdressOIB>
    <izvorni_sadrzaj>pro.n. d.o.o. Poreč, OIB 55513946842, Ive Andrića 76, 52440 Poreč</izvorni_sadrzaj>
    <derivirana_varijabla naziv="DomainObject.Predmet.ProtustrankaWithAdressOIB_1">pro.n. d.o.o. Poreč, OIB 55513946842, Ive Andrića 76, 52440 Poreč</derivirana_varijabla>
  </DomainObject.Predmet.ProtustrankaWithAdressOIB>
  <DomainObject.Predmet.ProtustrankaNazivFormated>
    <izvorni_sadrzaj>pro.n. d.o.o. Poreč</izvorni_sadrzaj>
    <derivirana_varijabla naziv="DomainObject.Predmet.ProtustrankaNazivFormated_1">pro.n. d.o.o. Poreč</derivirana_varijabla>
  </DomainObject.Predmet.ProtustrankaNazivFormated>
  <DomainObject.Predmet.ProtustrankaNazivFormatedOIB>
    <izvorni_sadrzaj>pro.n. d.o.o. Poreč, OIB 55513946842</izvorni_sadrzaj>
    <derivirana_varijabla naziv="DomainObject.Predmet.ProtustrankaNazivFormatedOIB_1">pro.n. d.o.o. Poreč, OIB 55513946842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pro.n. d.o.o. Poreč</item>
    </izvorni_sadrzaj>
    <derivirana_varijabla naziv="DomainObject.Predmet.ProtuStrankaListFormated_1">
      <item>pro.n. d.o.o. Poreč</item>
    </derivirana_varijabla>
  </DomainObject.Predmet.ProtuStrankaListFormated>
  <DomainObject.Predmet.ProtuStrankaListFormatedOIB>
    <izvorni_sadrzaj>
      <item>pro.n. d.o.o. Poreč, OIB 55513946842</item>
    </izvorni_sadrzaj>
    <derivirana_varijabla naziv="DomainObject.Predmet.ProtuStrankaListFormatedOIB_1">
      <item>pro.n. d.o.o. Poreč, OIB 55513946842</item>
    </derivirana_varijabla>
  </DomainObject.Predmet.ProtuStrankaListFormatedOIB>
  <DomainObject.Predmet.ProtuStrankaListFormatedWithAdress>
    <izvorni_sadrzaj>
      <item>pro.n. d.o.o. Poreč, Ive Andrića 76, 52440 Poreč</item>
    </izvorni_sadrzaj>
    <derivirana_varijabla naziv="DomainObject.Predmet.ProtuStrankaListFormatedWithAdress_1">
      <item>pro.n. d.o.o. Poreč, Ive Andrića 76, 52440 Poreč</item>
    </derivirana_varijabla>
  </DomainObject.Predmet.ProtuStrankaListFormatedWithAdress>
  <DomainObject.Predmet.ProtuStrankaListFormatedWithAdressOIB>
    <izvorni_sadrzaj>
      <item>pro.n. d.o.o. Poreč, OIB 55513946842, Ive Andrića 76, 52440 Poreč</item>
    </izvorni_sadrzaj>
    <derivirana_varijabla naziv="DomainObject.Predmet.ProtuStrankaListFormatedWithAdressOIB_1">
      <item>pro.n. d.o.o. Poreč, OIB 55513946842, Ive Andrića 76, 52440 Poreč</item>
    </derivirana_varijabla>
  </DomainObject.Predmet.ProtuStrankaListFormatedWithAdressOIB>
  <DomainObject.Predmet.ProtuStrankaListNazivFormated>
    <izvorni_sadrzaj>
      <item>pro.n. d.o.o. Poreč</item>
    </izvorni_sadrzaj>
    <derivirana_varijabla naziv="DomainObject.Predmet.ProtuStrankaListNazivFormated_1">
      <item>pro.n. d.o.o. Poreč</item>
    </derivirana_varijabla>
  </DomainObject.Predmet.ProtuStrankaListNazivFormated>
  <DomainObject.Predmet.ProtuStrankaListNazivFormatedOIB>
    <izvorni_sadrzaj>
      <item>pro.n. d.o.o. Poreč, OIB 55513946842</item>
    </izvorni_sadrzaj>
    <derivirana_varijabla naziv="DomainObject.Predmet.ProtuStrankaListNazivFormatedOIB_1">
      <item>pro.n. d.o.o. Poreč, OIB 55513946842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St-2305/2016-4</izvorni_sadrzaj>
    <derivirana_varijabla naziv="DomainObject.PoslovniBrojDokumenta_1">St-2305/2016-4</derivirana_varijabla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pro.n. d.o.o. Poreč</izvorni_sadrzaj>
    <derivirana_varijabla naziv="DomainObject.Predmet.ProtustrankaIDrugi_1">pro.n. d.o.o. Poreč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pro.n. d.o.o. Poreč, OIB 55513946842, Ive Andrića 76, 52440 Poreč</izvorni_sadrzaj>
    <derivirana_varijabla naziv="DomainObject.Predmet.ProtustrankaIDrugiAdressOIB_1">pro.n. d.o.o. Poreč, OIB 55513946842, Ive Andrića 76,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pro.n. d.o.o. Poreč</item>
      <item>FINA, RC RIJEKA, PODRUŽNICA PULA, PULA</item>
    </izvorni_sadrzaj>
    <derivirana_varijabla naziv="DomainObject.Predmet.SudioniciListNaziv_1">
      <item>pro.n. d.o.o. Poreč</item>
      <item>FINA, RC RIJEKA, PODRUŽNICA PULA, PULA</item>
    </derivirana_varijabla>
  </DomainObject.Predmet.SudioniciListNaziv>
  <DomainObject.Predmet.SudioniciListAdressOIB>
    <izvorni_sadrzaj>
      <item>pro.n. d.o.o. Poreč, OIB 55513946842, Ive Andrića 76,52440 Poreč</item>
      <item>FINA, RC RIJEKA, PODRUŽNICA PULA, PULA, OIB 85821130368, Giardini 5,52100 Pula</item>
    </izvorni_sadrzaj>
    <derivirana_varijabla naziv="DomainObject.Predmet.SudioniciListAdressOIB_1">
      <item>pro.n. d.o.o. Poreč, OIB 55513946842, Ive Andrića 76,52440 Poreč</item>
      <item>FINA,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55513946842</item>
      <item>, OIB 85821130368</item>
    </izvorni_sadrzaj>
    <derivirana_varijabla naziv="DomainObject.Predmet.SudioniciListNazivOIB_1">
      <item>, OIB 55513946842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C0D6B-EBB3-4F93-B40C-A60A0F88B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2826</properties:Characters>
  <properties:Lines>94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2017-01-17T14:05:00Z</dcterms:created>
  <dc:creator>wsadmin</dc:creator>
  <cp:lastModifiedBy>Sanja Ban</cp:lastModifiedBy>
  <cp:lastPrinted>2017-01-18T08:38:00Z</cp:lastPrinted>
  <dcterms:modified xmlns:xsi="http://www.w3.org/2001/XMLSchema-instance" xsi:type="dcterms:W3CDTF">2017-01-18T08:47:00Z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St-2305/2016-4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