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b590" w14:paraId="fe9b590" w:rsidRDefault="00DB65D8" w:rsidP="00DB65D8" w:rsidR="00DB65D8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A0471C" w:rsidP="00DB65D8" w:rsidR="00DB65D8" w:rsidRPr="006C2FFE">
      <w:pPr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DB65D8"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65D8" w:rsidP="00DB65D8" w:rsidR="00DB65D8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DB65D8" w:rsidP="00DB65D8" w:rsidR="00DB65D8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A0471C" w:rsidP="00DB65D8" w:rsidR="00DB65D8" w:rsidRPr="006C2FFE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</w:t>
      </w:r>
      <w:r w:rsidR="00DB65D8" w:rsidRPr="006C2FFE">
        <w:rPr>
          <w:sz w:val="24"/>
          <w:szCs w:val="24"/>
          <w:lang w:eastAsia="en-US"/>
        </w:rPr>
        <w:t xml:space="preserve"> Zagre</w:t>
      </w:r>
      <w:r w:rsidR="006D353D">
        <w:rPr>
          <w:sz w:val="24"/>
          <w:szCs w:val="24"/>
          <w:lang w:eastAsia="en-US"/>
        </w:rPr>
        <w:t xml:space="preserve">b, </w:t>
      </w:r>
      <w:proofErr w:type="spellStart"/>
      <w:r w:rsidR="006D353D">
        <w:rPr>
          <w:sz w:val="24"/>
          <w:szCs w:val="24"/>
          <w:lang w:eastAsia="en-US"/>
        </w:rPr>
        <w:t>Amruševa</w:t>
      </w:r>
      <w:proofErr w:type="spellEnd"/>
      <w:r w:rsidR="006D353D">
        <w:rPr>
          <w:sz w:val="24"/>
          <w:szCs w:val="24"/>
          <w:lang w:eastAsia="en-US"/>
        </w:rPr>
        <w:t xml:space="preserve"> 2/II</w:t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  <w:t xml:space="preserve">       </w:t>
      </w:r>
      <w:r w:rsidR="00DB65D8" w:rsidRPr="006C2FFE">
        <w:rPr>
          <w:sz w:val="24"/>
          <w:szCs w:val="24"/>
          <w:lang w:eastAsia="en-US"/>
        </w:rPr>
        <w:t xml:space="preserve"> </w:t>
      </w:r>
      <w:r w:rsidR="00DB65D8" w:rsidRPr="006C2FFE">
        <w:rPr>
          <w:sz w:val="24"/>
          <w:szCs w:val="24"/>
        </w:rPr>
        <w:t>46. St-</w:t>
      </w:r>
      <w:r>
        <w:rPr>
          <w:sz w:val="24"/>
          <w:szCs w:val="24"/>
        </w:rPr>
        <w:t>2559/2018</w:t>
      </w:r>
      <w:r w:rsidR="00DB65D8" w:rsidRPr="006C2FFE">
        <w:rPr>
          <w:sz w:val="24"/>
          <w:szCs w:val="24"/>
        </w:rPr>
        <w:t xml:space="preserve">  </w:t>
      </w:r>
    </w:p>
    <w:p w:rsidRDefault="00DB65D8" w:rsidP="00DB65D8" w:rsidR="00DB65D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DB65D8" w:rsidP="00DB65D8" w:rsidR="00DB65D8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DB65D8" w:rsidP="00DB65D8" w:rsidR="00DB65D8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DB65D8" w:rsidP="00A0471C" w:rsidR="00A0471C" w:rsidRPr="000D2A76">
      <w:pPr>
        <w:ind w:firstLine="708"/>
        <w:jc w:val="both"/>
        <w:rPr>
          <w:sz w:val="24"/>
        </w:rPr>
      </w:pPr>
      <w:r w:rsidRPr="00733860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A0471C" w:rsidRPr="000D2A76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VALJAVEC j.d.o.o., </w:t>
      </w:r>
      <w:r w:rsidR="00A0471C" w:rsidRPr="000D2A76">
        <w:rPr>
          <w:sz w:val="24"/>
          <w:szCs w:val="24"/>
          <w:lang w:val="pt-BR"/>
        </w:rPr>
        <w:t xml:space="preserve">OIB: 55385249291, Velika Ves, Velika Ves 8, </w:t>
      </w:r>
      <w:r w:rsidR="00A0471C">
        <w:rPr>
          <w:sz w:val="24"/>
          <w:szCs w:val="24"/>
          <w:lang w:val="pt-BR"/>
        </w:rPr>
        <w:t>5. ožujka 2019.</w:t>
      </w:r>
    </w:p>
    <w:p w:rsidRDefault="000C20E2" w:rsidP="006D353D" w:rsidR="000C20E2" w:rsidRPr="00733860">
      <w:pPr>
        <w:ind w:firstLine="720"/>
        <w:jc w:val="both"/>
        <w:rPr>
          <w:b/>
          <w:szCs w:val="24"/>
        </w:rPr>
      </w:pPr>
    </w:p>
    <w:p w:rsidRDefault="00DB65D8" w:rsidP="00A0471C" w:rsidR="00DB65D8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DB65D8" w:rsidP="00DB65D8" w:rsidR="00DB65D8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Određuje se ročište radi rasprave o pretpostavkama za otvaranje stečajnog postupka nad </w:t>
      </w:r>
      <w:r w:rsidR="006D353D" w:rsidRPr="006D353D">
        <w:rPr>
          <w:sz w:val="24"/>
          <w:szCs w:val="24"/>
        </w:rPr>
        <w:t>dužnikom</w:t>
      </w:r>
      <w:r w:rsidR="00A0471C">
        <w:rPr>
          <w:sz w:val="24"/>
          <w:szCs w:val="24"/>
        </w:rPr>
        <w:t xml:space="preserve"> </w:t>
      </w:r>
      <w:r w:rsidR="00A0471C" w:rsidRPr="000D2A76">
        <w:rPr>
          <w:sz w:val="24"/>
          <w:szCs w:val="24"/>
        </w:rPr>
        <w:t xml:space="preserve">VALJAVEC j.d.o.o., </w:t>
      </w:r>
      <w:r w:rsidR="00A0471C" w:rsidRPr="000D2A76">
        <w:rPr>
          <w:sz w:val="24"/>
          <w:szCs w:val="24"/>
          <w:lang w:val="pt-BR"/>
        </w:rPr>
        <w:t>OIB: 55385249291, Velika Ves, Velika Ves 8</w:t>
      </w:r>
      <w:r w:rsidR="000C20E2">
        <w:rPr>
          <w:sz w:val="24"/>
          <w:szCs w:val="24"/>
        </w:rPr>
        <w:t xml:space="preserve"> </w:t>
      </w:r>
      <w:r w:rsidRPr="00733860">
        <w:rPr>
          <w:sz w:val="24"/>
          <w:szCs w:val="24"/>
        </w:rPr>
        <w:t xml:space="preserve">za dan </w:t>
      </w:r>
    </w:p>
    <w:p w:rsidRDefault="00DB65D8" w:rsidP="00DB65D8" w:rsidR="00DB65D8" w:rsidRPr="000A5A25">
      <w:pPr>
        <w:rPr>
          <w:sz w:val="24"/>
          <w:szCs w:val="24"/>
          <w:highlight w:val="lightGray"/>
        </w:rPr>
      </w:pPr>
    </w:p>
    <w:p w:rsidRDefault="00A92704" w:rsidP="00DB65D8" w:rsidR="00DB65D8" w:rsidRPr="00733860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28</w:t>
      </w:r>
      <w:r w:rsidR="00A0471C">
        <w:rPr>
          <w:sz w:val="24"/>
          <w:szCs w:val="24"/>
          <w:u w:val="single"/>
        </w:rPr>
        <w:t>. svibnj</w:t>
      </w:r>
      <w:r w:rsidR="006D353D">
        <w:rPr>
          <w:sz w:val="24"/>
          <w:szCs w:val="24"/>
          <w:u w:val="single"/>
        </w:rPr>
        <w:t>a</w:t>
      </w:r>
      <w:r w:rsidR="00DB65D8" w:rsidRPr="00733860">
        <w:rPr>
          <w:sz w:val="24"/>
          <w:szCs w:val="24"/>
          <w:u w:val="single"/>
        </w:rPr>
        <w:t xml:space="preserve"> 2019. go</w:t>
      </w:r>
      <w:r w:rsidR="00A0471C">
        <w:rPr>
          <w:sz w:val="24"/>
          <w:szCs w:val="24"/>
          <w:u w:val="single"/>
        </w:rPr>
        <w:t>dine u 9,20</w:t>
      </w:r>
      <w:r w:rsidR="00DB65D8" w:rsidRPr="00733860">
        <w:rPr>
          <w:sz w:val="24"/>
          <w:szCs w:val="24"/>
          <w:u w:val="single"/>
        </w:rPr>
        <w:t xml:space="preserve"> sati</w:t>
      </w:r>
    </w:p>
    <w:p w:rsidRDefault="00DB65D8" w:rsidP="00DB65D8" w:rsidR="00DB65D8" w:rsidRPr="00733860">
      <w:pPr>
        <w:rPr>
          <w:sz w:val="24"/>
          <w:szCs w:val="24"/>
        </w:rPr>
      </w:pPr>
    </w:p>
    <w:p w:rsidRDefault="00DB65D8" w:rsidP="00DB65D8" w:rsidR="00DB65D8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Pr="00733860">
        <w:rPr>
          <w:sz w:val="24"/>
          <w:szCs w:val="24"/>
          <w:lang w:eastAsia="en-US"/>
        </w:rPr>
        <w:t>Amruševa</w:t>
      </w:r>
      <w:proofErr w:type="spellEnd"/>
      <w:r w:rsidRP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 xml:space="preserve">, soba 68/ III.  kat </w:t>
      </w:r>
      <w:r w:rsidRPr="006C2FFE">
        <w:rPr>
          <w:sz w:val="24"/>
          <w:szCs w:val="24"/>
        </w:rPr>
        <w:t xml:space="preserve">(dvorišna zgrada) </w:t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DB65D8" w:rsidP="00DB65D8" w:rsidR="00DB65D8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Dužnik</w:t>
      </w:r>
    </w:p>
    <w:p w:rsidRDefault="00DB65D8" w:rsidP="00DB65D8" w:rsidR="00DB65D8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 xml:space="preserve">zakonski zastupnik dužnika </w:t>
      </w:r>
    </w:p>
    <w:p w:rsidRDefault="00DB65D8" w:rsidP="00DB65D8" w:rsidR="00DB65D8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Fina</w:t>
      </w:r>
    </w:p>
    <w:p w:rsidRDefault="006D353D" w:rsidP="00DB65D8" w:rsidR="006D353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Privremeni stečajni upravitelj</w:t>
      </w:r>
    </w:p>
    <w:p w:rsidRDefault="00DB65D8" w:rsidP="00DB65D8" w:rsidR="00DB65D8" w:rsidRPr="000A5A25">
      <w:pPr>
        <w:rPr>
          <w:sz w:val="24"/>
          <w:szCs w:val="24"/>
          <w:highlight w:val="lightGray"/>
        </w:rPr>
      </w:pPr>
    </w:p>
    <w:p w:rsidRDefault="00DB65D8" w:rsidP="00A0471C" w:rsidR="00DB65D8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A0471C">
        <w:rPr>
          <w:sz w:val="24"/>
          <w:szCs w:val="24"/>
        </w:rPr>
        <w:t>5. ožujka</w:t>
      </w:r>
      <w:r w:rsidR="006D353D">
        <w:rPr>
          <w:sz w:val="24"/>
          <w:szCs w:val="24"/>
        </w:rPr>
        <w:t xml:space="preserve"> 2019.</w:t>
      </w:r>
      <w:r w:rsidRPr="006C2FFE">
        <w:rPr>
          <w:sz w:val="24"/>
          <w:szCs w:val="24"/>
        </w:rPr>
        <w:t xml:space="preserve">  </w:t>
      </w:r>
    </w:p>
    <w:p w:rsidRDefault="00DB65D8" w:rsidP="00DB65D8" w:rsidR="00DB65D8" w:rsidRPr="006C2FFE">
      <w:pPr>
        <w:jc w:val="center"/>
        <w:rPr>
          <w:sz w:val="24"/>
          <w:szCs w:val="24"/>
        </w:rPr>
      </w:pPr>
    </w:p>
    <w:p w:rsidRDefault="00DB65D8" w:rsidP="00DB65D8" w:rsidR="00DB65D8" w:rsidRPr="006C2FFE">
      <w:pPr>
        <w:pStyle w:val="Tijeloteksta"/>
        <w:ind w:left="5760"/>
      </w:pPr>
      <w:r w:rsidRPr="006C2FFE">
        <w:tab/>
        <w:t>Sutkinja:</w:t>
      </w:r>
    </w:p>
    <w:p w:rsidRDefault="006D353D" w:rsidP="00DB65D8" w:rsidR="00DB65D8">
      <w:pPr>
        <w:pStyle w:val="Tijeloteksta"/>
        <w:ind w:left="5760"/>
      </w:pPr>
      <w:r>
        <w:t xml:space="preserve">           Maja Praljak</w:t>
      </w:r>
      <w:r w:rsidR="008A0C53">
        <w:t>, v.r.</w:t>
      </w:r>
    </w:p>
    <w:p w:rsidRDefault="008A0C53" w:rsidP="00DB65D8" w:rsidR="008A0C53">
      <w:pPr>
        <w:pStyle w:val="Tijeloteksta"/>
        <w:ind w:left="5760"/>
      </w:pPr>
    </w:p>
    <w:p w:rsidRDefault="008A0C53" w:rsidR="008A0C53" w:rsidRPr="008A0C53">
      <w:pPr>
        <w:rPr>
          <w:sz w:val="24"/>
          <w:szCs w:val="24"/>
        </w:rPr>
      </w:pPr>
      <w:r w:rsidRPr="008A0C53">
        <w:rPr>
          <w:sz w:val="24"/>
          <w:szCs w:val="24"/>
        </w:rPr>
        <w:t xml:space="preserve">Za točnost </w:t>
      </w:r>
      <w:proofErr w:type="spellStart"/>
      <w:r w:rsidRPr="008A0C53">
        <w:rPr>
          <w:sz w:val="24"/>
          <w:szCs w:val="24"/>
        </w:rPr>
        <w:t>otpravka</w:t>
      </w:r>
      <w:proofErr w:type="spellEnd"/>
      <w:r w:rsidRPr="008A0C53">
        <w:rPr>
          <w:sz w:val="24"/>
          <w:szCs w:val="24"/>
        </w:rPr>
        <w:t>-ovlašteni službenik:</w:t>
      </w:r>
    </w:p>
    <w:p w:rsidRDefault="008A0C53" w:rsidR="008A0C53" w:rsidRPr="008A0C53">
      <w:pPr>
        <w:rPr>
          <w:sz w:val="24"/>
          <w:szCs w:val="24"/>
        </w:rPr>
      </w:pPr>
      <w:r w:rsidRPr="008A0C53">
        <w:rPr>
          <w:sz w:val="24"/>
          <w:szCs w:val="24"/>
        </w:rPr>
        <w:t>Nikolina Krunić</w:t>
      </w:r>
    </w:p>
    <w:p w:rsidRDefault="008A0C53" w:rsidP="00DB65D8" w:rsidR="008A0C53" w:rsidRPr="006C2FFE">
      <w:pPr>
        <w:pStyle w:val="Tijeloteksta"/>
        <w:ind w:left="5760"/>
      </w:pP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Default="00DB65D8" w:rsidP="00A0471C" w:rsidR="00DB65D8" w:rsidRPr="00A0471C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B639DE" w:rsidP="006D353D" w:rsidR="00B639DE" w:rsidRPr="00DB65D8"/>
    <w:sectPr w:rsidSect="00516A2C" w:rsidR="00B639DE" w:rsidRPr="00DB65D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D54088"/>
    <w:multiLevelType w:val="hybridMultilevel"/>
    <w:tmpl w:val="95F2EEA2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C115C"/>
    <w:rsid w:val="000C20E2"/>
    <w:rsid w:val="000F3FBC"/>
    <w:rsid w:val="00103F3D"/>
    <w:rsid w:val="00130EF6"/>
    <w:rsid w:val="001332EB"/>
    <w:rsid w:val="00146866"/>
    <w:rsid w:val="00166AE8"/>
    <w:rsid w:val="001A0815"/>
    <w:rsid w:val="001D2511"/>
    <w:rsid w:val="00216892"/>
    <w:rsid w:val="00272F7D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5484C"/>
    <w:rsid w:val="006A03F6"/>
    <w:rsid w:val="006A5A36"/>
    <w:rsid w:val="006D353D"/>
    <w:rsid w:val="006F1EBD"/>
    <w:rsid w:val="00712637"/>
    <w:rsid w:val="00770B84"/>
    <w:rsid w:val="00775FD2"/>
    <w:rsid w:val="007A6843"/>
    <w:rsid w:val="007B3F07"/>
    <w:rsid w:val="007F082E"/>
    <w:rsid w:val="008848A6"/>
    <w:rsid w:val="008A0C53"/>
    <w:rsid w:val="008B6E62"/>
    <w:rsid w:val="008C4205"/>
    <w:rsid w:val="009457C8"/>
    <w:rsid w:val="00987E6B"/>
    <w:rsid w:val="009F0E4A"/>
    <w:rsid w:val="009F122E"/>
    <w:rsid w:val="00A0471C"/>
    <w:rsid w:val="00A92704"/>
    <w:rsid w:val="00B07CEE"/>
    <w:rsid w:val="00B639DE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B65D8"/>
    <w:rsid w:val="00DC0792"/>
    <w:rsid w:val="00DE6DBE"/>
    <w:rsid w:val="00E26ADC"/>
    <w:rsid w:val="00E359B8"/>
    <w:rsid w:val="00E560CF"/>
    <w:rsid w:val="00E72D2A"/>
    <w:rsid w:val="00E8435A"/>
    <w:rsid w:val="00EC7FC5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C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C5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C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C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C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C5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C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C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St-2559/2018</izvorni_sadrzaj>
    <derivirana_varijabla naziv="DomainObject.Predmet.OznakaBroj_1">St-2559/2018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VALJAVEC j.d.o.o. za trgovinu i usluge</izvorni_sadrzaj>
    <derivirana_varijabla naziv="DomainObject.Predmet.ProtustrankaFormated_1">  VALJAVEC j.d.o.o. za trgovinu i usluge</derivirana_varijabla>
  </DomainObject.Predmet.ProtustrankaFormated>
  <DomainObject.Predmet.ProtustrankaFormatedOIB>
    <izvorni_sadrzaj>  VALJAVEC j.d.o.o. za trgovinu i usluge, OIB 55385249291</izvorni_sadrzaj>
    <derivirana_varijabla naziv="DomainObject.Predmet.ProtustrankaFormatedOIB_1">  VALJAVEC j.d.o.o. za trgovinu i usluge, OIB 55385249291</derivirana_varijabla>
  </DomainObject.Predmet.ProtustrankaFormatedOIB>
  <DomainObject.Predmet.ProtustrankaFormatedWithAdress>
    <izvorni_sadrzaj> VALJAVEC j.d.o.o. za trgovinu i usluge, Velika Ves 8, 49000 Velika Ves</izvorni_sadrzaj>
    <derivirana_varijabla naziv="DomainObject.Predmet.ProtustrankaFormatedWithAdress_1"> VALJAVEC j.d.o.o. za trgovinu i usluge, Velika Ves 8, 49000 Velika Ves</derivirana_varijabla>
  </DomainObject.Predmet.ProtustrankaFormatedWithAdress>
  <DomainObject.Predmet.ProtustrankaFormatedWithAdressOIB>
    <izvorni_sadrzaj> VALJAVEC j.d.o.o. za trgovinu i usluge, OIB 55385249291, Velika Ves 8, 49000 Velika Ves</izvorni_sadrzaj>
    <derivirana_varijabla naziv="DomainObject.Predmet.ProtustrankaFormatedWithAdressOIB_1"> VALJAVEC j.d.o.o. za trgovinu i usluge, OIB 55385249291, Velika Ves 8, 49000 Velika Ves</derivirana_varijabla>
  </DomainObject.Predmet.ProtustrankaFormatedWithAdressOIB>
  <DomainObject.Predmet.ProtustrankaWithAdress>
    <izvorni_sadrzaj>VALJAVEC j.d.o.o. za trgovinu i usluge Velika Ves 8, 49000 Velika Ves</izvorni_sadrzaj>
    <derivirana_varijabla naziv="DomainObject.Predmet.ProtustrankaWithAdress_1">VALJAVEC j.d.o.o. za trgovinu i usluge Velika Ves 8, 49000 Velika Ves</derivirana_varijabla>
  </DomainObject.Predmet.ProtustrankaWithAdress>
  <DomainObject.Predmet.ProtustrankaWithAdressOIB>
    <izvorni_sadrzaj>VALJAVEC j.d.o.o. za trgovinu i usluge, OIB 55385249291, Velika Ves 8, 49000 Velika Ves</izvorni_sadrzaj>
    <derivirana_varijabla naziv="DomainObject.Predmet.ProtustrankaWithAdressOIB_1">VALJAVEC j.d.o.o. za trgovinu i usluge, OIB 55385249291, Velika Ves 8, 49000 Velika Ves</derivirana_varijabla>
  </DomainObject.Predmet.ProtustrankaWithAdressOIB>
  <DomainObject.Predmet.ProtustrankaNazivFormated>
    <izvorni_sadrzaj>VALJAVEC j.d.o.o. za trgovinu i usluge</izvorni_sadrzaj>
    <derivirana_varijabla naziv="DomainObject.Predmet.ProtustrankaNazivFormated_1">VALJAVEC j.d.o.o. za trgovinu i usluge</derivirana_varijabla>
  </DomainObject.Predmet.ProtustrankaNazivFormated>
  <DomainObject.Predmet.ProtustrankaNazivFormatedOIB>
    <izvorni_sadrzaj>VALJAVEC j.d.o.o. za trgovinu i usluge, OIB 55385249291</izvorni_sadrzaj>
    <derivirana_varijabla naziv="DomainObject.Predmet.ProtustrankaNazivFormatedOIB_1">VALJAVEC j.d.o.o. za trgovinu i usluge, OIB 55385249291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VALJAVEC j.d.o.o. za trgovinu i usluge</item>
    </izvorni_sadrzaj>
    <derivirana_varijabla naziv="DomainObject.Predmet.ProtuStrankaListFormated_1">
      <item>VALJAVEC j.d.o.o. za trgovinu i usluge</item>
    </derivirana_varijabla>
  </DomainObject.Predmet.ProtuStrankaListFormated>
  <DomainObject.Predmet.ProtuStrankaListFormatedOIB>
    <izvorni_sadrzaj>
      <item>VALJAVEC j.d.o.o. za trgovinu i usluge, OIB 55385249291</item>
    </izvorni_sadrzaj>
    <derivirana_varijabla naziv="DomainObject.Predmet.ProtuStrankaListFormatedOIB_1">
      <item>VALJAVEC j.d.o.o. za trgovinu i usluge, OIB 55385249291</item>
    </derivirana_varijabla>
  </DomainObject.Predmet.ProtuStrankaListFormatedOIB>
  <DomainObject.Predmet.ProtuStrankaListFormatedWithAdress>
    <izvorni_sadrzaj>
      <item>VALJAVEC j.d.o.o. za trgovinu i usluge, Velika Ves 8, 49000 Velika Ves</item>
    </izvorni_sadrzaj>
    <derivirana_varijabla naziv="DomainObject.Predmet.ProtuStrankaListFormatedWithAdress_1">
      <item>VALJAVEC j.d.o.o. za trgovinu i usluge, Velika Ves 8, 49000 Velika Ves</item>
    </derivirana_varijabla>
  </DomainObject.Predmet.ProtuStrankaListFormatedWithAdress>
  <DomainObject.Predmet.ProtuStrankaListFormatedWithAdressOIB>
    <izvorni_sadrzaj>
      <item>VALJAVEC j.d.o.o. za trgovinu i usluge, OIB 55385249291, Velika Ves 8, 49000 Velika Ves</item>
    </izvorni_sadrzaj>
    <derivirana_varijabla naziv="DomainObject.Predmet.ProtuStrankaListFormatedWithAdressOIB_1">
      <item>VALJAVEC j.d.o.o. za trgovinu i usluge, OIB 55385249291, Velika Ves 8, 49000 Velika Ves</item>
    </derivirana_varijabla>
  </DomainObject.Predmet.ProtuStrankaListFormatedWithAdressOIB>
  <DomainObject.Predmet.ProtuStrankaListNazivFormated>
    <izvorni_sadrzaj>
      <item>VALJAVEC j.d.o.o. za trgovinu i usluge</item>
    </izvorni_sadrzaj>
    <derivirana_varijabla naziv="DomainObject.Predmet.ProtuStrankaListNazivFormated_1">
      <item>VALJAVEC j.d.o.o. za trgovinu i usluge</item>
    </derivirana_varijabla>
  </DomainObject.Predmet.ProtuStrankaListNazivFormated>
  <DomainObject.Predmet.ProtuStrankaListNazivFormatedOIB>
    <izvorni_sadrzaj>
      <item>VALJAVEC j.d.o.o. za trgovinu i usluge, OIB 55385249291</item>
    </izvorni_sadrzaj>
    <derivirana_varijabla naziv="DomainObject.Predmet.ProtuStrankaListNazivFormatedOIB_1">
      <item>VALJAVEC j.d.o.o. za trgovinu i usluge, OIB 55385249291</item>
    </derivirana_varijabla>
  </DomainObject.Predmet.ProtuStrankaListNazivFormatedOIB>
  <DomainObject.Predmet.OstaliListFormated>
    <izvorni_sadrzaj>
      <item>Dean Valjavec</item>
      <item>ZAGREBAČKA BANKA DIONIČKO DRUŠTVO</item>
    </izvorni_sadrzaj>
    <derivirana_varijabla naziv="DomainObject.Predmet.OstaliListFormated_1">
      <item>Dean Valjavec</item>
      <item>ZAGREBAČKA BANKA DIONIČKO DRUŠTVO</item>
    </derivirana_varijabla>
  </DomainObject.Predmet.OstaliListFormated>
  <DomainObject.Predmet.OstaliListFormatedOIB>
    <izvorni_sadrzaj>
      <item>Dean Valjavec, OIB 88724859917</item>
      <item>ZAGREBAČKA BANKA DIONIČKO DRUŠTVO, OIB 92963223473</item>
    </izvorni_sadrzaj>
    <derivirana_varijabla naziv="DomainObject.Predmet.OstaliListFormatedOIB_1">
      <item>Dean Valjavec, OIB 88724859917</item>
      <item>ZAGREBAČKA BANKA DIONIČKO DRUŠTVO, OIB 92963223473</item>
    </derivirana_varijabla>
  </DomainObject.Predmet.OstaliListFormatedOIB>
  <DomainObject.Predmet.OstaliListFormatedWithAdress>
    <izvorni_sadrzaj>
      <item>Dean Valjavec, Velika Ves 22/B, 49000 Velika Ves</item>
      <item>ZAGREBAČKA BANKA DIONIČKO DRUŠTVO, Trg bana Josipa Jelačića 10, 10000 Zagreb</item>
    </izvorni_sadrzaj>
    <derivirana_varijabla naziv="DomainObject.Predmet.OstaliListFormatedWithAdress_1">
      <item>Dean Valjavec, Velika Ves 22/B, 49000 Velika Ves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Dean Valjavec, OIB 88724859917, Velika Ves 22/B, 49000 Velika Ves</item>
      <item>ZAGREBAČKA BANKA DIONIČKO DRUŠTVO, OIB 92963223473, Trg bana Josipa Jelačića 10, 10000 Zagreb</item>
    </izvorni_sadrzaj>
    <derivirana_varijabla naziv="DomainObject.Predmet.OstaliListFormatedWithAdressOIB_1">
      <item>Dean Valjavec, OIB 88724859917, Velika Ves 22/B, 49000 Velika Ves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Dean Valjavec</item>
      <item>ZAGREBAČKA BANKA DIONIČKO DRUŠTVO</item>
    </izvorni_sadrzaj>
    <derivirana_varijabla naziv="DomainObject.Predmet.OstaliListNazivFormated_1">
      <item>Dean Valjavec</item>
      <item>ZAGREBAČKA BANKA DIONIČKO DRUŠTVO</item>
    </derivirana_varijabla>
  </DomainObject.Predmet.OstaliListNazivFormated>
  <DomainObject.Predmet.OstaliListNazivFormatedOIB>
    <izvorni_sadrzaj>
      <item>Dean Valjavec, OIB 88724859917</item>
      <item>ZAGREBAČKA BANKA DIONIČKO DRUŠTVO, OIB 92963223473</item>
    </izvorni_sadrzaj>
    <derivirana_varijabla naziv="DomainObject.Predmet.OstaliListNazivFormatedOIB_1">
      <item>Dean Valjavec, OIB 88724859917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VALJAVEC j.d.o.o. za trgovinu i usluge</izvorni_sadrzaj>
    <derivirana_varijabla naziv="DomainObject.Predmet.ProtustrankaIDrugi_1">VALJAVEC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VALJAVEC j.d.o.o. za trgovinu i usluge, OIB 55385249291, Velika Ves 8, 49000 Velika Ves</izvorni_sadrzaj>
    <derivirana_varijabla naziv="DomainObject.Predmet.ProtustrankaIDrugiAdressOIB_1">VALJAVEC j.d.o.o. za trgovinu i usluge, OIB 55385249291, Velika Ves 8, 49000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VALJAVEC j.d.o.o. za trgovinu i usluge</item>
      <item>Dean Valjavec</item>
      <item>ZAGREBAČKA BANKA DIONIČKO DRUŠTVO</item>
    </izvorni_sadrzaj>
    <derivirana_varijabla naziv="DomainObject.Predmet.SudioniciListNaziv_1">
      <item>FINA Regionalni centar Zagreb</item>
      <item>VALJAVEC j.d.o.o. za trgovinu i usluge</item>
      <item>Dean Valjavec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VALJAVEC j.d.o.o. za trgovinu i usluge, OIB 55385249291, Velika Ves 8,49000 Velika Ves</item>
      <item>Dean Valjavec, OIB 88724859917, Velika Ves 22/B,49000 Velika Ves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VALJAVEC j.d.o.o. za trgovinu i usluge, OIB 55385249291, Velika Ves 8,49000 Velika Ves</item>
      <item>Dean Valjavec, OIB 88724859917, Velika Ves 22/B,49000 Velika Ves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55385249291</item>
      <item>, OIB 88724859917</item>
      <item>, OIB 92963223473</item>
    </izvorni_sadrzaj>
    <derivirana_varijabla naziv="DomainObject.Predmet.SudioniciListNazivOIB_1">
      <item>, OIB 85821130368</item>
      <item>, OIB 55385249291</item>
      <item>, OIB 88724859917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St-2559/2018-12</izvorni_sadrzaj>
    <derivirana_varijabla naziv="DomainObject.PredzadnjaOdlukaIzPredmeta.Oznaka_1">St-2559/2018-12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896</properties:Characters>
  <properties:Lines>40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2019-02-21T10:28:00Z</dcterms:created>
  <dc:creator>nmarkovic</dc:creator>
  <cp:lastModifiedBy>Nikolina Krunić</cp:lastModifiedBy>
  <cp:lastPrinted>2019-03-05T08:51:00Z</cp:lastPrinted>
  <dcterms:modified xmlns:xsi="http://www.w3.org/2001/XMLSchema-instance" xsi:type="dcterms:W3CDTF">2019-03-05T08:53:00Z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(7.Zaključak-ročište radi raprave o pretpostavkama za otvaranje stegčajknog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