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b8d2" w14:paraId="90db8d2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025133">
        <w:t>724</w:t>
      </w:r>
      <w:r>
        <w:t>/1</w:t>
      </w:r>
      <w:r w:rsidR="00A2677E">
        <w:t>6</w:t>
      </w:r>
      <w:r>
        <w:t>-</w:t>
      </w:r>
      <w:r w:rsidR="00025133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025133">
        <w:t>ALFA ZAŠTITA</w:t>
      </w:r>
      <w:r w:rsidR="008E7626">
        <w:t xml:space="preserve"> d.o.o., Zadar, </w:t>
      </w:r>
      <w:r w:rsidR="00025133">
        <w:t>Franje Petrića 7</w:t>
      </w:r>
      <w:r w:rsidR="008E7626">
        <w:t xml:space="preserve">, OIB: </w:t>
      </w:r>
      <w:r w:rsidR="00025133">
        <w:t>10177088465</w:t>
      </w:r>
      <w:r w:rsidR="00F81A36" w:rsidRPr="001C5505">
        <w:t xml:space="preserve">,  </w:t>
      </w:r>
      <w:r w:rsidR="003A0A6A" w:rsidRPr="001C5505">
        <w:t xml:space="preserve">dana </w:t>
      </w:r>
      <w:r w:rsidR="008E7626">
        <w:t xml:space="preserve">30. svibnja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025133">
        <w:t>ALFA ZAŠTITA d.o.o., Zadar, Franje Petrića 7, OIB: 10177088465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25133">
        <w:t>724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025133">
        <w:t xml:space="preserve">ALFA ZAŠTITA d.o.o., Zadar </w:t>
      </w:r>
      <w:r>
        <w:t>pokrenut je prethodni postupak i određeno ročište za utvrđivanje uvjeta za otvaranje stečajnog postupk</w:t>
      </w:r>
      <w:r w:rsidR="008E7626">
        <w:t>a. Na navedeno ročište pristupili su zastupnici</w:t>
      </w:r>
      <w:r>
        <w:t xml:space="preserve"> po za</w:t>
      </w:r>
      <w:r w:rsidR="008E7626">
        <w:t>konu stečajnog dužnika i iskazali</w:t>
      </w:r>
      <w:r>
        <w:t xml:space="preserve"> da stečajni dužnik nema imovine, da </w:t>
      </w:r>
      <w:r w:rsidR="00206FCF">
        <w:t xml:space="preserve"> ne </w:t>
      </w:r>
      <w:r>
        <w:t>posluje</w:t>
      </w:r>
      <w:r w:rsidR="00206FCF">
        <w:t xml:space="preserve"> i nema zaposlenika</w:t>
      </w:r>
      <w:r w:rsidR="008E7626">
        <w:t>,</w:t>
      </w:r>
      <w:r>
        <w:t xml:space="preserve"> te da je račun u blokadi za iznos od </w:t>
      </w:r>
      <w:r w:rsidR="00206FCF">
        <w:t>750</w:t>
      </w:r>
      <w:r w:rsidR="008E7626">
        <w:t>.000,00</w:t>
      </w:r>
      <w:r>
        <w:t xml:space="preserve"> kun</w:t>
      </w:r>
      <w:r w:rsidR="008E7626">
        <w:t>a</w:t>
      </w:r>
      <w:r w:rsidR="00206FCF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E7626">
        <w:t>30. svibnja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025133">
      <w:t>724/16-9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C5505"/>
    <w:rsid w:val="00206FCF"/>
    <w:rsid w:val="00242BE7"/>
    <w:rsid w:val="00247B37"/>
    <w:rsid w:val="0031036A"/>
    <w:rsid w:val="003202BD"/>
    <w:rsid w:val="00324D65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ZAŠTITA d.o.o. za zaštitu osoba i imovine</izvorni_sadrzaj>
    <derivirana_varijabla naziv="DomainObject.Predmet.ProtustrankaFormated_1">  ALFA ZAŠTITA d.o.o. za zaštitu osoba i imovine</derivirana_varijabla>
  </DomainObject.Predmet.ProtustrankaFormated>
  <DomainObject.Predmet.ProtustrankaFormatedOIB>
    <izvorni_sadrzaj>  ALFA ZAŠTITA d.o.o. za zaštitu osoba i imovine, OIB 10177088465</izvorni_sadrzaj>
    <derivirana_varijabla naziv="DomainObject.Predmet.ProtustrankaFormatedOIB_1">  ALFA ZAŠTITA d.o.o. za zaštitu osoba i imovine, OIB 10177088465</derivirana_varijabla>
  </DomainObject.Predmet.ProtustrankaFormatedOIB>
  <DomainObject.Predmet.ProtustrankaFormatedWithAdress>
    <izvorni_sadrzaj> ALFA ZAŠTITA d.o.o. za zaštitu osoba i imovine, Franje Petrića 7, 23000 Zadar</izvorni_sadrzaj>
    <derivirana_varijabla naziv="DomainObject.Predmet.ProtustrankaFormatedWithAdress_1"> ALFA ZAŠTITA d.o.o. za zaštitu osoba i imovine, Franje Petrića 7, 23000 Zadar</derivirana_varijabla>
  </DomainObject.Predmet.ProtustrankaFormatedWithAdress>
  <DomainObject.Predmet.ProtustrankaFormatedWithAdressOIB>
    <izvorni_sadrzaj> ALFA ZAŠTITA d.o.o. za zaštitu osoba i imovine, OIB 10177088465, Franje Petrića 7, 23000 Zadar</izvorni_sadrzaj>
    <derivirana_varijabla naziv="DomainObject.Predmet.ProtustrankaFormatedWithAdressOIB_1"> ALFA ZAŠTITA d.o.o. za zaštitu osoba i imovine, OIB 10177088465, Franje Petrića 7, 23000 Zadar</derivirana_varijabla>
  </DomainObject.Predmet.ProtustrankaFormatedWithAdressOIB>
  <DomainObject.Predmet.ProtustrankaWithAdress>
    <izvorni_sadrzaj>ALFA ZAŠTITA d.o.o. za zaštitu osoba i imovine Franje Petrića 7, 23000 Zadar</izvorni_sadrzaj>
    <derivirana_varijabla naziv="DomainObject.Predmet.ProtustrankaWithAdress_1">ALFA ZAŠTITA d.o.o. za zaštitu osoba i imovine Franje Petrića 7, 23000 Zadar</derivirana_varijabla>
  </DomainObject.Predmet.ProtustrankaWithAdress>
  <DomainObject.Predmet.ProtustrankaWithAdressOIB>
    <izvorni_sadrzaj>ALFA ZAŠTITA d.o.o. za zaštitu osoba i imovine, OIB 10177088465, Franje Petrića 7, 23000 Zadar</izvorni_sadrzaj>
    <derivirana_varijabla naziv="DomainObject.Predmet.ProtustrankaWithAdressOIB_1">ALFA ZAŠTITA d.o.o. za zaštitu osoba i imovine, OIB 10177088465, Franje Petrića 7, 23000 Zadar</derivirana_varijabla>
  </DomainObject.Predmet.ProtustrankaWithAdressOIB>
  <DomainObject.Predmet.ProtustrankaNazivFormated>
    <izvorni_sadrzaj>ALFA ZAŠTITA d.o.o. za zaštitu osoba i imovine</izvorni_sadrzaj>
    <derivirana_varijabla naziv="DomainObject.Predmet.ProtustrankaNazivFormated_1">ALFA ZAŠTITA d.o.o. za zaštitu osoba i imovine</derivirana_varijabla>
  </DomainObject.Predmet.ProtustrankaNazivFormated>
  <DomainObject.Predmet.ProtustrankaNazivFormatedOIB>
    <izvorni_sadrzaj>ALFA ZAŠTITA d.o.o. za zaštitu osoba i imovine, OIB 10177088465</izvorni_sadrzaj>
    <derivirana_varijabla naziv="DomainObject.Predmet.ProtustrankaNazivFormatedOIB_1">ALFA ZAŠTITA d.o.o. za zaštitu osoba i imovine, OIB 10177088465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745058.17</izvorni_sadrzaj>
    <derivirana_varijabla naziv="DomainObject.Predmet.TrenutnaVrijednost_1">745058.17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ZAŠTITA d.o.o. za zaštitu osoba i imovine</item>
    </izvorni_sadrzaj>
    <derivirana_varijabla naziv="DomainObject.Predmet.ProtuStrankaListFormated_1">
      <item>ALFA ZAŠTITA d.o.o. za zaštitu osoba i imovine</item>
    </derivirana_varijabla>
  </DomainObject.Predmet.ProtuStrankaListFormated>
  <DomainObject.Predmet.ProtuStrankaListFormatedOIB>
    <izvorni_sadrzaj>
      <item>ALFA ZAŠTITA d.o.o. za zaštitu osoba i imovine, OIB 10177088465</item>
    </izvorni_sadrzaj>
    <derivirana_varijabla naziv="DomainObject.Predmet.ProtuStrankaListFormatedOIB_1">
      <item>ALFA ZAŠTITA d.o.o. za zaštitu osoba i imovine, OIB 10177088465</item>
    </derivirana_varijabla>
  </DomainObject.Predmet.ProtuStrankaListFormatedOIB>
  <DomainObject.Predmet.ProtuStrankaListFormatedWithAdress>
    <izvorni_sadrzaj>
      <item>ALFA ZAŠTITA d.o.o. za zaštitu osoba i imovine, Franje Petrića 7, 23000 Zadar</item>
    </izvorni_sadrzaj>
    <derivirana_varijabla naziv="DomainObject.Predmet.ProtuStrankaListFormatedWithAdress_1">
      <item>ALFA ZAŠTITA d.o.o. za zaštitu osoba i imovine, Franje Petrića 7, 23000 Zadar</item>
    </derivirana_varijabla>
  </DomainObject.Predmet.ProtuStrankaListFormatedWithAdress>
  <DomainObject.Predmet.ProtuStrankaListFormatedWithAdressOIB>
    <izvorni_sadrzaj>
      <item>ALFA ZAŠTITA d.o.o. za zaštitu osoba i imovine, OIB 10177088465, Franje Petrića 7, 23000 Zadar</item>
    </izvorni_sadrzaj>
    <derivirana_varijabla naziv="DomainObject.Predmet.ProtuStrankaListFormatedWithAdressOIB_1">
      <item>ALFA ZAŠTITA d.o.o. za zaštitu osoba i imovine, OIB 10177088465, Franje Petrića 7, 23000 Zadar</item>
    </derivirana_varijabla>
  </DomainObject.Predmet.ProtuStrankaListFormatedWithAdressOIB>
  <DomainObject.Predmet.ProtuStrankaListNazivFormated>
    <izvorni_sadrzaj>
      <item>ALFA ZAŠTITA d.o.o. za zaštitu osoba i imovine</item>
    </izvorni_sadrzaj>
    <derivirana_varijabla naziv="DomainObject.Predmet.ProtuStrankaListNazivFormated_1">
      <item>ALFA ZAŠTITA d.o.o. za zaštitu osoba i imovine</item>
    </derivirana_varijabla>
  </DomainObject.Predmet.ProtuStrankaListNazivFormated>
  <DomainObject.Predmet.ProtuStrankaListNazivFormatedOIB>
    <izvorni_sadrzaj>
      <item>ALFA ZAŠTITA d.o.o. za zaštitu osoba i imovine, OIB 10177088465</item>
    </izvorni_sadrzaj>
    <derivirana_varijabla naziv="DomainObject.Predmet.ProtuStrankaListNazivFormatedOIB_1">
      <item>ALFA ZAŠTITA d.o.o. za zaštitu osoba i imovine, OIB 10177088465</item>
    </derivirana_varijabla>
  </DomainObject.Predmet.ProtuStrankaListNazivFormatedOIB>
  <DomainObject.Predmet.OstaliListFormated>
    <izvorni_sadrzaj>
      <item>Darija Ljubojević</item>
      <item>Josipa Škalabrin</item>
      <item>Jere Perić</item>
    </izvorni_sadrzaj>
    <derivirana_varijabla naziv="DomainObject.Predmet.OstaliListFormated_1">
      <item>Darija Ljubojević</item>
      <item>Josipa Škalabrin</item>
      <item>Jere Perić</item>
    </derivirana_varijabla>
  </DomainObject.Predmet.OstaliListFormated>
  <DomainObject.Predmet.OstaliListFormatedOIB>
    <izvorni_sadrzaj>
      <item>Darija Ljubojević, OIB 20255306048</item>
      <item>Josipa Škalabrin, OIB 18132983744</item>
      <item>Jere Perić, OIB 88311043399</item>
    </izvorni_sadrzaj>
    <derivirana_varijabla naziv="DomainObject.Predmet.OstaliListFormatedOIB_1">
      <item>Darija Ljubojević, OIB 20255306048</item>
      <item>Josipa Škalabrin, OIB 18132983744</item>
      <item>Jere Perić, OIB 88311043399</item>
    </derivirana_varijabla>
  </DomainObject.Predmet.OstaliListFormatedOIB>
  <DomainObject.Predmet.OstaliListFormatedWithAdress>
    <izvorni_sadrzaj>
      <item>Darija Ljubojević, Fra Ivana Zadranina 1a, 23000 Zadar</item>
      <item>Josipa Škalabrin, Obala Kneza Branimira 12, 23000 Zadar</item>
      <item>Jere Perić, Ivana Zadranina 1 A, 23000 Zadar</item>
    </izvorni_sadrzaj>
    <derivirana_varijabla naziv="DomainObject.Predmet.OstaliListFormatedWithAdress_1">
      <item>Darija Ljubojević, Fra Ivana Zadranina 1a, 23000 Zadar</item>
      <item>Josipa Škalabrin, Obala Kneza Branimira 12, 23000 Zadar</item>
      <item>Jere Perić, Ivana Zadranina 1 A, 23000 Zadar</item>
    </derivirana_varijabla>
  </DomainObject.Predmet.OstaliListFormatedWithAdress>
  <DomainObject.Predmet.OstaliListFormatedWithAdressOIB>
    <izvorni_sadrzaj>
      <item>Darija Ljubojević, OIB 20255306048, Fra Ivana Zadranina 1a, 23000 Zadar</item>
      <item>Josipa Škalabrin, OIB 18132983744, Obala Kneza Branimira 12, 23000 Zadar</item>
      <item>Jere Perić, OIB 88311043399, Ivana Zadranina 1 A, 23000 Zadar</item>
    </izvorni_sadrzaj>
    <derivirana_varijabla naziv="DomainObject.Predmet.OstaliListFormatedWithAdressOIB_1">
      <item>Darija Ljubojević, OIB 20255306048, Fra Ivana Zadranina 1a, 23000 Zadar</item>
      <item>Josipa Škalabrin, OIB 18132983744, Obala Kneza Branimira 12, 23000 Zadar</item>
      <item>Jere Perić, OIB 88311043399, Ivana Zadranina 1 A, 23000 Zadar</item>
    </derivirana_varijabla>
  </DomainObject.Predmet.OstaliListFormatedWithAdressOIB>
  <DomainObject.Predmet.OstaliListNazivFormated>
    <izvorni_sadrzaj>
      <item>Darija Ljubojević</item>
      <item>Josipa Škalabrin</item>
      <item>Jere Perić</item>
    </izvorni_sadrzaj>
    <derivirana_varijabla naziv="DomainObject.Predmet.OstaliListNazivFormated_1">
      <item>Darija Ljubojević</item>
      <item>Josipa Škalabrin</item>
      <item>Jere Perić</item>
    </derivirana_varijabla>
  </DomainObject.Predmet.OstaliListNazivFormated>
  <DomainObject.Predmet.OstaliListNazivFormatedOIB>
    <izvorni_sadrzaj>
      <item>Darija Ljubojević, OIB 20255306048</item>
      <item>Josipa Škalabrin, OIB 18132983744</item>
      <item>Jere Perić, OIB 88311043399</item>
    </izvorni_sadrzaj>
    <derivirana_varijabla naziv="DomainObject.Predmet.OstaliListNazivFormatedOIB_1">
      <item>Darija Ljubojević, OIB 20255306048</item>
      <item>Josipa Škalabrin, OIB 18132983744</item>
      <item>Jere Perić, OIB 88311043399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ZAŠTITA d.o.o. za zaštitu osoba i imovine</izvorni_sadrzaj>
    <derivirana_varijabla naziv="DomainObject.Predmet.ProtustrankaIDrugi_1">ALFA ZAŠTITA d.o.o. za zaštitu osoba i imovine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ALFA ZAŠTITA d.o.o. za zaštitu osoba i imovine, OIB 10177088465, Franje Petrića 7, 23000 Zadar</izvorni_sadrzaj>
    <derivirana_varijabla naziv="DomainObject.Predmet.ProtustrankaIDrugiAdressOIB_1">ALFA ZAŠTITA d.o.o. za zaštitu osoba i imovine, OIB 10177088465, Franje Petrića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ZAŠTITA d.o.o. za zaštitu osoba i imovine</item>
      <item>Darija Ljubojević</item>
      <item>Josipa Škalabrin</item>
      <item>Jere Perić</item>
    </izvorni_sadrzaj>
    <derivirana_varijabla naziv="DomainObject.Predmet.SudioniciListNaziv_1">
      <item>Financijska agencija</item>
      <item>ALFA ZAŠTITA d.o.o. za zaštitu osoba i imovine</item>
      <item>Darija Ljubojević</item>
      <item>Josipa Škalabrin</item>
      <item>Jere Perić</item>
    </derivirana_varijabla>
  </DomainObject.Predmet.SudioniciListNaziv>
  <DomainObject.Predmet.SudioniciListAdressOIB>
    <izvorni_sadrzaj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izvorni_sadrzaj>
    <derivirana_varijabla naziv="DomainObject.Predmet.SudioniciListAdressOIB_1"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10177088465</item>
      <item>, OIB 20255306048</item>
      <item>, OIB 18132983744</item>
      <item>, OIB 88311043399</item>
    </izvorni_sadrzaj>
    <derivirana_varijabla naziv="DomainObject.Predmet.SudioniciListNazivOIB_1">
      <item>, OIB 85821130368</item>
      <item>, OIB 10177088465</item>
      <item>, OIB 20255306048</item>
      <item>, OIB 18132983744</item>
      <item>, OIB 88311043399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81659-8915-4C04-A178-D8B6DB894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474</properties:Words>
  <properties:Characters>2459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2016-05-25T09:19:00Z</dcterms:created>
  <dc:creator>Ardena Bajlo</dc:creator>
  <cp:lastModifiedBy>wsadmin</cp:lastModifiedBy>
  <cp:lastPrinted>2014-11-21T08:47:00Z</cp:lastPrinted>
  <dcterms:modified xmlns:xsi="http://www.w3.org/2001/XMLSchema-instance" xsi:type="dcterms:W3CDTF">2016-06-09T06:04:00Z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