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6931" w14:paraId="31a6931" w:rsidRDefault="004C440F" w:rsidP="0058087B" w:rsidR="004C440F">
      <w:pPr>
        <w15:collapsed w:val="false"/>
      </w:pPr>
      <w:bookmarkStart w:name="_GoBack" w:id="0"/>
      <w:bookmarkEnd w:id="0"/>
    </w:p>
    <w:p w:rsidRDefault="004A3325" w:rsidP="0058087B" w:rsidR="0058087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87B" w:rsidP="0058087B" w:rsidR="0058087B" w:rsidRPr="00D21A2C"/>
    <w:p w:rsidRDefault="0058087B" w:rsidP="0058087B" w:rsidR="0058087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8087B" w:rsidP="0058087B" w:rsidR="0058087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8087B" w:rsidP="00DB53D7" w:rsidR="00E95DCE" w:rsidRPr="00E95DC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623E1" w:rsidP="00DE02FE" w:rsidR="001623E1">
      <w:pPr>
        <w:jc w:val="right"/>
      </w:pPr>
    </w:p>
    <w:p w:rsidRDefault="00B942C6" w:rsidP="00E95DCE" w:rsidR="004C440F" w:rsidRPr="00E95DCE">
      <w:pPr>
        <w:jc w:val="center"/>
      </w:pPr>
      <w:r w:rsidRPr="00E95DCE">
        <w:t>R E P U B L I K A    H R V A T S K A</w:t>
      </w:r>
    </w:p>
    <w:p w:rsidRDefault="00636E08" w:rsidP="00636E08" w:rsidR="00636E08" w:rsidRPr="00E95DCE">
      <w:pPr>
        <w:pStyle w:val="Naslov1"/>
        <w:rPr>
          <w:b w:val="false"/>
          <w:sz w:val="24"/>
        </w:rPr>
      </w:pPr>
      <w:r w:rsidRPr="00E95DCE">
        <w:rPr>
          <w:b w:val="false"/>
          <w:sz w:val="24"/>
        </w:rPr>
        <w:t>R J E Š E N J E</w:t>
      </w:r>
    </w:p>
    <w:p w:rsidRDefault="00636E08" w:rsidP="00636E08" w:rsidR="00636E08">
      <w:pPr>
        <w:jc w:val="center"/>
      </w:pPr>
    </w:p>
    <w:p w:rsidRDefault="00636E08" w:rsidP="00E95DCE" w:rsidR="00636E08" w:rsidRPr="003D63C7"/>
    <w:p w:rsidRDefault="001623E1" w:rsidP="00636E08" w:rsidR="00636E08">
      <w:pPr>
        <w:ind w:firstLine="708"/>
        <w:jc w:val="both"/>
      </w:pPr>
      <w:r>
        <w:t>Trgovački sud u Osijeku, po sucu pojedincu Jadranki Herman kao stečajnom sucu, u stečajnom postupku nad dužnikom</w:t>
      </w:r>
      <w:r w:rsidR="00E95DCE">
        <w:t xml:space="preserve">  </w:t>
      </w:r>
      <w:r w:rsidR="00950BA5">
        <w:t>VIZURA d.o.o. za graditeljstvo, proizvodnju i trgovinu, u stečaju, Darda, Vatroslava Lisinskog 7, MBS 030104333, OIB 74058111395</w:t>
      </w:r>
      <w:r>
        <w:t xml:space="preserve">, </w:t>
      </w:r>
      <w:r w:rsidR="00DF24E6">
        <w:t>nakon održanog ispitnog ročišta</w:t>
      </w:r>
      <w:r w:rsidR="00950BA5">
        <w:t xml:space="preserve">, </w:t>
      </w:r>
      <w:r w:rsidR="00DF24E6">
        <w:t xml:space="preserve"> dana </w:t>
      </w:r>
      <w:r w:rsidR="00950BA5">
        <w:t xml:space="preserve">24. siječnja 2017. </w:t>
      </w:r>
    </w:p>
    <w:p w:rsidRDefault="00636E08" w:rsidP="00AC19B3" w:rsidR="00636E08">
      <w:pPr>
        <w:jc w:val="both"/>
      </w:pPr>
    </w:p>
    <w:p w:rsidRDefault="00AC19B3" w:rsidP="00AC19B3" w:rsidR="00AC19B3" w:rsidRPr="003D63C7">
      <w:pPr>
        <w:jc w:val="both"/>
      </w:pPr>
    </w:p>
    <w:p w:rsidRDefault="00636E08" w:rsidP="00636E08" w:rsidR="00636E08" w:rsidRPr="001B0011">
      <w:pPr>
        <w:jc w:val="center"/>
        <w:rPr>
          <w:bCs/>
        </w:rPr>
      </w:pPr>
      <w:r w:rsidRPr="001B0011">
        <w:rPr>
          <w:bCs/>
        </w:rPr>
        <w:t>r i j e š i o   j e</w:t>
      </w:r>
    </w:p>
    <w:p w:rsidRDefault="00636E08" w:rsidP="00636E08" w:rsidR="00636E08" w:rsidRPr="003D63C7">
      <w:pPr>
        <w:ind w:left="360"/>
        <w:jc w:val="both"/>
      </w:pPr>
    </w:p>
    <w:p w:rsidRDefault="00BA2157" w:rsidP="00636E08" w:rsidR="00BA2157" w:rsidRPr="003D63C7">
      <w:pPr>
        <w:ind w:left="360"/>
        <w:jc w:val="both"/>
      </w:pPr>
    </w:p>
    <w:p w:rsidRDefault="00636E08" w:rsidP="00636E08" w:rsidR="00636E08" w:rsidRPr="003D63C7">
      <w:pPr>
        <w:numPr>
          <w:ilvl w:val="0"/>
          <w:numId w:val="1"/>
        </w:numPr>
        <w:jc w:val="both"/>
      </w:pPr>
      <w:r w:rsidRPr="003D63C7">
        <w:t>Utvrđuju se slijedeće tražbine viših isplatnih redova:</w:t>
      </w:r>
    </w:p>
    <w:p w:rsidRDefault="001623E1" w:rsidP="00705E69" w:rsidR="001623E1">
      <w:pPr>
        <w:rPr>
          <w:b/>
        </w:rPr>
      </w:pPr>
    </w:p>
    <w:p w:rsidRDefault="005A4E4D" w:rsidP="00474ED5" w:rsidR="005A4E4D" w:rsidRPr="003D63C7">
      <w:pPr>
        <w:jc w:val="center"/>
        <w:rPr>
          <w:b/>
        </w:rPr>
      </w:pPr>
    </w:p>
    <w:p w:rsidRDefault="001B0011" w:rsidP="00474ED5" w:rsidR="00474ED5" w:rsidRPr="001B0011">
      <w:pPr>
        <w:jc w:val="center"/>
      </w:pPr>
      <w:r>
        <w:t xml:space="preserve">I </w:t>
      </w:r>
      <w:r w:rsidR="00B3064E" w:rsidRPr="001B0011">
        <w:t xml:space="preserve"> VIŠI  ISPLATNI  RED</w:t>
      </w:r>
    </w:p>
    <w:p w:rsidRDefault="00B3064E" w:rsidP="00474ED5" w:rsidR="00B3064E">
      <w:pPr>
        <w:jc w:val="center"/>
        <w:rPr>
          <w:b/>
        </w:rPr>
      </w:pPr>
    </w:p>
    <w:p w:rsidRDefault="00BD2C96" w:rsidP="00BD2C96" w:rsidR="00BD2C96">
      <w:pPr>
        <w:ind w:firstLine="708"/>
        <w:jc w:val="both"/>
      </w:pPr>
    </w:p>
    <w:tbl>
      <w:tblPr>
        <w:tblW w:type="dxa" w:w="10207"/>
        <w:tblInd w:type="dxa" w:w="-318"/>
        <w:tblLayout w:type="fixed"/>
        <w:tblLook w:val="04A0" w:noVBand="1" w:noHBand="0" w:lastColumn="0" w:firstColumn="1" w:lastRow="0" w:firstRow="1"/>
      </w:tblPr>
      <w:tblGrid>
        <w:gridCol w:w="756"/>
        <w:gridCol w:w="4348"/>
        <w:gridCol w:w="1843"/>
        <w:gridCol w:w="1701"/>
        <w:gridCol w:w="1559"/>
      </w:tblGrid>
      <w:tr w:rsidTr="001C759B" w:rsidR="001C759B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759B" w:rsidP="001C759B" w:rsidR="001C759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Red.</w:t>
            </w:r>
          </w:p>
          <w:p w:rsidRDefault="001C759B" w:rsidP="001C759B" w:rsidR="001C759B" w:rsidRPr="00FD467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broj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759B" w:rsidP="00FC495E" w:rsidR="001C759B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759B" w:rsidP="00FC495E" w:rsidR="001C759B">
            <w:pPr>
              <w:jc w:val="center"/>
              <w:rPr>
                <w:bCs/>
                <w:color w:val="000000"/>
              </w:rPr>
            </w:pPr>
          </w:p>
          <w:p w:rsidRDefault="001C759B" w:rsidP="00FC495E" w:rsidR="001C759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  <w:p w:rsidRDefault="001C759B" w:rsidP="00FC495E" w:rsidR="001C759B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759B" w:rsidP="00FC495E" w:rsidR="001C759B">
            <w:pPr>
              <w:jc w:val="center"/>
              <w:rPr>
                <w:bCs/>
                <w:color w:val="000000"/>
              </w:rPr>
            </w:pPr>
          </w:p>
          <w:p w:rsidRDefault="001C759B" w:rsidP="00FC495E" w:rsidR="001C759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Priznato </w:t>
            </w:r>
          </w:p>
          <w:p w:rsidRDefault="001C759B" w:rsidP="00FC495E" w:rsidR="001C759B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759B" w:rsidP="00FC495E" w:rsidR="001C759B">
            <w:pPr>
              <w:jc w:val="center"/>
              <w:rPr>
                <w:bCs/>
                <w:color w:val="000000"/>
              </w:rPr>
            </w:pPr>
          </w:p>
          <w:p w:rsidRDefault="001C759B" w:rsidP="00FC495E" w:rsidR="001C759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  <w:p w:rsidRDefault="001C759B" w:rsidP="00FC495E" w:rsidR="001C759B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</w:tr>
      <w:tr w:rsidTr="001C759B" w:rsidR="001C759B" w:rsidRPr="00782E4F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C759B" w:rsidP="00FC495E" w:rsidR="001C759B" w:rsidRPr="00782E4F">
            <w:pPr>
              <w:jc w:val="center"/>
              <w:rPr>
                <w:color w:val="000000"/>
              </w:rPr>
            </w:pPr>
            <w:r w:rsidRPr="00782E4F">
              <w:rPr>
                <w:color w:val="000000"/>
              </w:rPr>
              <w:t>1.</w:t>
            </w:r>
          </w:p>
        </w:tc>
        <w:tc>
          <w:tcPr>
            <w:tcW w:type="dxa" w:w="4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A64E4" w:rsidP="00FC495E" w:rsidR="001C759B" w:rsidRPr="00782E4F">
            <w:pPr>
              <w:rPr>
                <w:color w:val="000000"/>
              </w:rPr>
            </w:pPr>
            <w:r w:rsidRPr="00782E4F">
              <w:rPr>
                <w:color w:val="000000"/>
              </w:rPr>
              <w:t>Krunoslav Kralj, Čeminac, Lj.  Gaja 53 B</w:t>
            </w:r>
          </w:p>
          <w:p w:rsidRDefault="006A64E4" w:rsidP="00FC495E" w:rsidR="006A64E4" w:rsidRPr="00782E4F">
            <w:pPr>
              <w:rPr>
                <w:color w:val="000000"/>
              </w:rPr>
            </w:pPr>
            <w:r w:rsidRPr="00782E4F">
              <w:rPr>
                <w:color w:val="000000"/>
              </w:rPr>
              <w:t>OIB 41486621251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A64E4" w:rsidP="00FC495E" w:rsidR="001C759B" w:rsidRPr="00782E4F">
            <w:pPr>
              <w:jc w:val="center"/>
              <w:rPr>
                <w:color w:val="000000"/>
              </w:rPr>
            </w:pPr>
            <w:r w:rsidRPr="00782E4F">
              <w:rPr>
                <w:color w:val="000000"/>
              </w:rPr>
              <w:t>18.000,00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A64E4" w:rsidP="00FC495E" w:rsidR="006A64E4" w:rsidRPr="00782E4F">
            <w:pPr>
              <w:jc w:val="center"/>
              <w:rPr>
                <w:color w:val="000000"/>
              </w:rPr>
            </w:pPr>
          </w:p>
          <w:p w:rsidRDefault="006A64E4" w:rsidP="00FC495E" w:rsidR="001C759B" w:rsidRPr="00782E4F">
            <w:pPr>
              <w:jc w:val="center"/>
              <w:rPr>
                <w:color w:val="000000"/>
              </w:rPr>
            </w:pPr>
            <w:r w:rsidRPr="00782E4F">
              <w:rPr>
                <w:color w:val="000000"/>
              </w:rPr>
              <w:t>18.000,00</w:t>
            </w:r>
          </w:p>
          <w:p w:rsidRDefault="001C759B" w:rsidP="00FC495E" w:rsidR="001C759B" w:rsidRPr="00782E4F">
            <w:pPr>
              <w:jc w:val="center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C759B" w:rsidP="00FC495E" w:rsidR="001C759B" w:rsidRPr="00782E4F">
            <w:pPr>
              <w:jc w:val="center"/>
              <w:rPr>
                <w:color w:val="000000"/>
              </w:rPr>
            </w:pPr>
          </w:p>
          <w:p w:rsidRDefault="001C759B" w:rsidP="00FC495E" w:rsidR="001C759B" w:rsidRPr="00782E4F">
            <w:pPr>
              <w:jc w:val="center"/>
              <w:rPr>
                <w:color w:val="000000"/>
              </w:rPr>
            </w:pPr>
            <w:r w:rsidRPr="00782E4F">
              <w:rPr>
                <w:color w:val="000000"/>
              </w:rPr>
              <w:t>-</w:t>
            </w:r>
          </w:p>
        </w:tc>
      </w:tr>
    </w:tbl>
    <w:p w:rsidRDefault="001B0011" w:rsidP="00782E4F" w:rsidR="001B0011" w:rsidRPr="00782E4F">
      <w:pPr>
        <w:jc w:val="both"/>
      </w:pPr>
    </w:p>
    <w:p w:rsidRDefault="001B0011" w:rsidP="00BD2C96" w:rsidR="001B0011" w:rsidRPr="00782E4F">
      <w:pPr>
        <w:ind w:firstLine="708"/>
        <w:jc w:val="both"/>
      </w:pPr>
    </w:p>
    <w:p w:rsidRDefault="00AC19B3" w:rsidP="00AC19B3" w:rsidR="00AC19B3" w:rsidRPr="00782E4F">
      <w:pPr>
        <w:jc w:val="center"/>
      </w:pPr>
      <w:r w:rsidRPr="00782E4F">
        <w:t>II  VIŠI  ISPLATNI  RED</w:t>
      </w:r>
    </w:p>
    <w:p w:rsidRDefault="005A4E4D" w:rsidP="00BD2C96" w:rsidR="005A4E4D" w:rsidRPr="00782E4F">
      <w:pPr>
        <w:ind w:firstLine="708"/>
        <w:jc w:val="both"/>
      </w:pPr>
    </w:p>
    <w:p w:rsidRDefault="00FE204B" w:rsidP="00DC5B68" w:rsidR="00FE204B" w:rsidRPr="00782E4F">
      <w:pPr>
        <w:jc w:val="both"/>
      </w:pPr>
    </w:p>
    <w:tbl>
      <w:tblPr>
        <w:tblW w:type="dxa" w:w="10207"/>
        <w:tblInd w:type="dxa" w:w="-318"/>
        <w:tblLayout w:type="fixed"/>
        <w:tblLook w:val="04A0" w:noVBand="1" w:noHBand="0" w:lastColumn="0" w:firstColumn="1" w:lastRow="0" w:firstRow="1"/>
      </w:tblPr>
      <w:tblGrid>
        <w:gridCol w:w="756"/>
        <w:gridCol w:w="4348"/>
        <w:gridCol w:w="1843"/>
        <w:gridCol w:w="1701"/>
        <w:gridCol w:w="1559"/>
      </w:tblGrid>
      <w:tr w:rsidTr="00482FAC" w:rsidR="006A64E4" w:rsidRPr="00782E4F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A64E4" w:rsidP="00782E4F" w:rsidR="006A64E4" w:rsidRPr="00782E4F">
            <w:pPr>
              <w:jc w:val="both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Red.</w:t>
            </w:r>
          </w:p>
          <w:p w:rsidRDefault="006A64E4" w:rsidP="00782E4F" w:rsidR="006A64E4" w:rsidRPr="00782E4F">
            <w:pPr>
              <w:jc w:val="both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broj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A64E4" w:rsidP="00482FAC" w:rsidR="006A64E4" w:rsidRPr="00782E4F">
            <w:pPr>
              <w:jc w:val="center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A64E4" w:rsidP="00782E4F" w:rsidR="006A64E4" w:rsidRPr="00782E4F">
            <w:pPr>
              <w:jc w:val="center"/>
              <w:rPr>
                <w:bCs/>
                <w:color w:val="000000"/>
              </w:rPr>
            </w:pPr>
          </w:p>
          <w:p w:rsidRDefault="006A64E4" w:rsidP="00782E4F" w:rsidR="006A64E4" w:rsidRPr="00782E4F">
            <w:pPr>
              <w:jc w:val="center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Prijavljeno</w:t>
            </w:r>
          </w:p>
          <w:p w:rsidRDefault="006A64E4" w:rsidP="00782E4F" w:rsidR="006A64E4" w:rsidRPr="00782E4F">
            <w:pPr>
              <w:jc w:val="center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64E4" w:rsidP="00782E4F" w:rsidR="006A64E4" w:rsidRPr="00782E4F">
            <w:pPr>
              <w:jc w:val="center"/>
              <w:rPr>
                <w:bCs/>
                <w:color w:val="000000"/>
              </w:rPr>
            </w:pPr>
          </w:p>
          <w:p w:rsidRDefault="006A64E4" w:rsidP="00782E4F" w:rsidR="006A64E4" w:rsidRPr="00782E4F">
            <w:pPr>
              <w:jc w:val="center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Priznato</w:t>
            </w:r>
          </w:p>
          <w:p w:rsidRDefault="006A64E4" w:rsidP="00782E4F" w:rsidR="006A64E4" w:rsidRPr="00782E4F">
            <w:pPr>
              <w:jc w:val="center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64E4" w:rsidP="00482FAC" w:rsidR="006A64E4" w:rsidRPr="00782E4F">
            <w:pPr>
              <w:jc w:val="center"/>
              <w:rPr>
                <w:bCs/>
                <w:color w:val="000000"/>
              </w:rPr>
            </w:pPr>
          </w:p>
          <w:p w:rsidRDefault="006A64E4" w:rsidP="00482FAC" w:rsidR="006A64E4" w:rsidRPr="00782E4F">
            <w:pPr>
              <w:jc w:val="center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Osporeno</w:t>
            </w:r>
          </w:p>
          <w:p w:rsidRDefault="006A64E4" w:rsidP="00482FAC" w:rsidR="006A64E4" w:rsidRPr="00782E4F">
            <w:pPr>
              <w:jc w:val="center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u kn</w:t>
            </w:r>
          </w:p>
        </w:tc>
      </w:tr>
      <w:tr w:rsidTr="00482FAC" w:rsidR="00226C6D" w:rsidRPr="00782E4F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26C6D" w:rsidP="00782E4F" w:rsidR="00226C6D" w:rsidRPr="00782E4F">
            <w:pPr>
              <w:jc w:val="both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1.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26C6D" w:rsidP="00226C6D" w:rsidR="00226C6D" w:rsidRPr="00782E4F">
            <w:pPr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 xml:space="preserve">Hrvatski telekom d.d. Zagreb, </w:t>
            </w:r>
          </w:p>
          <w:p w:rsidRDefault="00226C6D" w:rsidP="00226C6D" w:rsidR="00226C6D" w:rsidRPr="00782E4F">
            <w:pPr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 xml:space="preserve">Roberta Frangeša Mihanovića 9, </w:t>
            </w:r>
          </w:p>
          <w:p w:rsidRDefault="00226C6D" w:rsidP="00226C6D" w:rsidR="00226C6D" w:rsidRPr="00782E4F">
            <w:pPr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 xml:space="preserve">OIB 81793146560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226C6D" w:rsidP="00782E4F" w:rsidR="00226C6D" w:rsidRPr="00782E4F">
            <w:pPr>
              <w:jc w:val="center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4.806,84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6C6D" w:rsidP="00782E4F" w:rsidR="00226C6D" w:rsidRPr="00782E4F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226C6D" w:rsidP="00782E4F" w:rsidR="00226C6D" w:rsidRPr="00782E4F">
            <w:pPr>
              <w:jc w:val="center"/>
              <w:rPr>
                <w:bCs/>
                <w:color w:val="000000"/>
              </w:rPr>
            </w:pPr>
            <w:r w:rsidRPr="00782E4F">
              <w:rPr>
                <w:bCs/>
                <w:color w:val="000000"/>
              </w:rPr>
              <w:t>4.806,84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6C6D" w:rsidP="00482FAC" w:rsidR="00226C6D">
            <w:pPr>
              <w:jc w:val="center"/>
              <w:rPr>
                <w:bCs/>
                <w:color w:val="000000"/>
              </w:rPr>
            </w:pPr>
          </w:p>
          <w:p w:rsidRDefault="00782E4F" w:rsidP="00482FAC" w:rsidR="00782E4F" w:rsidRPr="00782E4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Tr="006A64E4" w:rsidR="006A64E4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A64E4" w:rsidP="00782E4F" w:rsidR="006A64E4" w:rsidRPr="006A64E4">
            <w:pPr>
              <w:jc w:val="both"/>
              <w:rPr>
                <w:bCs/>
                <w:color w:val="000000"/>
              </w:rPr>
            </w:pPr>
          </w:p>
          <w:p w:rsidRDefault="00226C6D" w:rsidP="00782E4F" w:rsidR="006A64E4" w:rsidRPr="006A64E4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26C6D" w:rsidP="006A64E4" w:rsidR="006A64E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RH Ministarstvo financija Porezna uprava Područni ured Slavonija i Baranja</w:t>
            </w:r>
          </w:p>
          <w:p w:rsidRDefault="00226C6D" w:rsidP="003E7FF0" w:rsidR="003E7FF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Osijek, Kapucinska 21, </w:t>
            </w:r>
          </w:p>
          <w:p w:rsidRDefault="00226C6D" w:rsidP="006A64E4" w:rsidR="00226C6D" w:rsidRPr="006A64E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OIB </w:t>
            </w:r>
            <w:r w:rsidRPr="006A64E4">
              <w:rPr>
                <w:bCs/>
                <w:color w:val="000000"/>
              </w:rPr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26C6D" w:rsidP="00782E4F" w:rsidR="00226C6D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226C6D" w:rsidP="00782E4F" w:rsidR="006A64E4" w:rsidRPr="006A64E4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1.979.591,34</w:t>
            </w:r>
          </w:p>
          <w:p w:rsidRDefault="006A64E4" w:rsidP="00782E4F" w:rsidR="006A64E4" w:rsidRPr="006A64E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6C6D" w:rsidP="00782E4F" w:rsidR="00226C6D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226C6D" w:rsidP="00782E4F" w:rsidR="006A64E4" w:rsidRPr="006A64E4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1.979.591,34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64E4" w:rsidP="006A64E4" w:rsidR="006A64E4" w:rsidRPr="006A64E4">
            <w:pPr>
              <w:jc w:val="center"/>
              <w:rPr>
                <w:bCs/>
                <w:color w:val="000000"/>
              </w:rPr>
            </w:pPr>
          </w:p>
          <w:p w:rsidRDefault="00226C6D" w:rsidP="006A64E4" w:rsidR="006A64E4" w:rsidRPr="006A64E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Tr="006A64E4" w:rsidR="000E0F6B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E0F6B" w:rsidP="00782E4F" w:rsidR="000E0F6B" w:rsidRPr="006A64E4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3.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E0F6B" w:rsidP="006A64E4" w:rsidR="004B239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INA d.d. Zagreb, </w:t>
            </w:r>
          </w:p>
          <w:p w:rsidRDefault="000E0F6B" w:rsidP="006A64E4" w:rsidR="000E0F6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Avenija V. Holjevca 10</w:t>
            </w:r>
          </w:p>
          <w:p w:rsidRDefault="000E0F6B" w:rsidP="006A64E4" w:rsidR="000E0F6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OIB </w:t>
            </w:r>
            <w:r w:rsidRPr="006A64E4">
              <w:rPr>
                <w:bCs/>
                <w:color w:val="000000"/>
              </w:rPr>
              <w:t>27759560625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4B239C" w:rsidP="00782E4F" w:rsidR="004B239C">
            <w:pPr>
              <w:jc w:val="center"/>
              <w:rPr>
                <w:bCs/>
                <w:color w:val="000000"/>
              </w:rPr>
            </w:pPr>
          </w:p>
          <w:p w:rsidRDefault="000E0F6B" w:rsidP="00782E4F" w:rsidR="000E0F6B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23.176,83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782E4F" w:rsidR="00782E4F">
            <w:pPr>
              <w:rPr>
                <w:bCs/>
                <w:color w:val="000000"/>
              </w:rPr>
            </w:pPr>
          </w:p>
          <w:p w:rsidRDefault="004B239C" w:rsidP="00782E4F" w:rsidR="004B239C">
            <w:pPr>
              <w:jc w:val="center"/>
              <w:rPr>
                <w:bCs/>
                <w:color w:val="000000"/>
              </w:rPr>
            </w:pPr>
          </w:p>
          <w:p w:rsidRDefault="000E0F6B" w:rsidP="00782E4F" w:rsidR="000E0F6B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23.176,83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6A64E4" w:rsidR="00782E4F">
            <w:pPr>
              <w:jc w:val="center"/>
              <w:rPr>
                <w:bCs/>
                <w:color w:val="000000"/>
              </w:rPr>
            </w:pPr>
          </w:p>
          <w:p w:rsidRDefault="000E0F6B" w:rsidP="006A64E4" w:rsidR="000E0F6B" w:rsidRPr="006A64E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Tr="006A64E4" w:rsidR="000E0F6B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E0F6B" w:rsidP="00782E4F" w:rsidR="000E0F6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56BC" w:rsidP="006A64E4" w:rsidR="000E0F6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FINANCIJSKA AGENCIJA </w:t>
            </w:r>
          </w:p>
          <w:p w:rsidRDefault="006756BC" w:rsidP="006756BC" w:rsidR="006756BC">
            <w:pPr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Zagreb,</w:t>
            </w:r>
            <w:r>
              <w:rPr>
                <w:bCs/>
                <w:color w:val="000000"/>
              </w:rPr>
              <w:t xml:space="preserve"> </w:t>
            </w:r>
            <w:r w:rsidRPr="006A64E4">
              <w:rPr>
                <w:bCs/>
                <w:color w:val="000000"/>
              </w:rPr>
              <w:t>Ulica grada Vukovara 70</w:t>
            </w:r>
          </w:p>
          <w:p w:rsidRDefault="006756BC" w:rsidP="006756BC" w:rsidR="006756B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OIB </w:t>
            </w:r>
            <w:r w:rsidRPr="006A64E4">
              <w:rPr>
                <w:bCs/>
                <w:color w:val="000000"/>
              </w:rPr>
              <w:t>85821130368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6756BC" w:rsidP="00782E4F" w:rsidR="000E0F6B" w:rsidRPr="006A64E4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7.965,46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0F6B" w:rsidP="00782E4F" w:rsidR="000E0F6B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6756BC" w:rsidP="00782E4F" w:rsidR="006756BC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7.965,46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6A64E4" w:rsidR="00782E4F">
            <w:pPr>
              <w:jc w:val="center"/>
              <w:rPr>
                <w:bCs/>
                <w:color w:val="000000"/>
              </w:rPr>
            </w:pPr>
          </w:p>
          <w:p w:rsidRDefault="006756BC" w:rsidP="006A64E4" w:rsidR="000E0F6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Tr="006A64E4" w:rsidR="006756BC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56BC" w:rsidP="00782E4F" w:rsidR="006756B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56BC" w:rsidP="006A64E4" w:rsidR="000D71E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Podravska banka d.d. Koprivnica, </w:t>
            </w:r>
          </w:p>
          <w:p w:rsidRDefault="006756BC" w:rsidP="006A64E4" w:rsidR="000D71E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V. Lisinskog 7, </w:t>
            </w:r>
          </w:p>
          <w:p w:rsidRDefault="006756BC" w:rsidP="006A64E4" w:rsidR="006756B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OIB </w:t>
            </w:r>
            <w:r w:rsidRPr="006A64E4">
              <w:rPr>
                <w:bCs/>
                <w:color w:val="000000"/>
              </w:rPr>
              <w:t>97326283154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0D71EE" w:rsidP="00782E4F" w:rsidR="000D71EE">
            <w:pPr>
              <w:jc w:val="center"/>
              <w:rPr>
                <w:bCs/>
                <w:color w:val="000000"/>
              </w:rPr>
            </w:pPr>
          </w:p>
          <w:p w:rsidRDefault="006756BC" w:rsidP="00782E4F" w:rsidR="006756BC" w:rsidRPr="006A64E4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1.082,50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56BC" w:rsidP="00782E4F" w:rsidR="006756BC">
            <w:pPr>
              <w:jc w:val="center"/>
              <w:rPr>
                <w:bCs/>
                <w:color w:val="000000"/>
              </w:rPr>
            </w:pPr>
          </w:p>
          <w:p w:rsidRDefault="000D71EE" w:rsidP="00782E4F" w:rsidR="000D71EE">
            <w:pPr>
              <w:jc w:val="center"/>
              <w:rPr>
                <w:bCs/>
                <w:color w:val="000000"/>
              </w:rPr>
            </w:pPr>
          </w:p>
          <w:p w:rsidRDefault="006756BC" w:rsidP="00782E4F" w:rsidR="006756BC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1.082,50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6A64E4" w:rsidR="00782E4F">
            <w:pPr>
              <w:jc w:val="center"/>
              <w:rPr>
                <w:bCs/>
                <w:color w:val="000000"/>
              </w:rPr>
            </w:pPr>
          </w:p>
          <w:p w:rsidRDefault="006756BC" w:rsidP="006A64E4" w:rsidR="006756B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Tr="006A64E4" w:rsidR="006756BC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56BC" w:rsidP="00782E4F" w:rsidR="006756B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6A64E4" w:rsidR="000D71E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Hrvatske  vode Osijek, </w:t>
            </w:r>
          </w:p>
          <w:p w:rsidRDefault="00782E4F" w:rsidP="006A64E4" w:rsidR="006756B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Splavarska 2 a</w:t>
            </w:r>
          </w:p>
          <w:p w:rsidRDefault="00782E4F" w:rsidP="006A64E4" w:rsidR="00782E4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OIB </w:t>
            </w:r>
            <w:r w:rsidRPr="006A64E4">
              <w:rPr>
                <w:bCs/>
                <w:color w:val="000000"/>
              </w:rPr>
              <w:t>28921383001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0D71EE" w:rsidP="00782E4F" w:rsidR="000D71EE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6756BC" w:rsidRPr="006A64E4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9.296,56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0D71EE" w:rsidP="00782E4F" w:rsidR="000D71EE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6756BC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9.296,56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6A64E4" w:rsidR="00782E4F">
            <w:pPr>
              <w:jc w:val="center"/>
              <w:rPr>
                <w:bCs/>
                <w:color w:val="000000"/>
              </w:rPr>
            </w:pPr>
          </w:p>
          <w:p w:rsidRDefault="00782E4F" w:rsidP="006A64E4" w:rsidR="006756B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Tr="006A64E4" w:rsidR="00782E4F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782E4F" w:rsidR="00782E4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6A64E4" w:rsidR="000D71E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Grad Osijek, </w:t>
            </w:r>
          </w:p>
          <w:p w:rsidRDefault="00782E4F" w:rsidP="006A64E4" w:rsidR="00782E4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Osijek, F. Kuhača 9</w:t>
            </w:r>
          </w:p>
          <w:p w:rsidRDefault="00782E4F" w:rsidP="006A64E4" w:rsidR="00782E4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OIB </w:t>
            </w:r>
            <w:r w:rsidRPr="006A64E4">
              <w:rPr>
                <w:bCs/>
                <w:color w:val="000000"/>
              </w:rPr>
              <w:t>30050049642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D71EE" w:rsidP="00782E4F" w:rsidR="000D71EE">
            <w:pPr>
              <w:jc w:val="center"/>
              <w:rPr>
                <w:bCs/>
                <w:color w:val="000000"/>
              </w:rPr>
            </w:pPr>
          </w:p>
          <w:p w:rsidRDefault="000D71EE" w:rsidP="00782E4F" w:rsidR="000D71EE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 w:rsidRPr="006A64E4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9.603,17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0D71EE" w:rsidP="00782E4F" w:rsidR="000D71EE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 w:rsidRPr="006A64E4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9.603,17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6A64E4" w:rsidR="00782E4F">
            <w:pPr>
              <w:jc w:val="center"/>
              <w:rPr>
                <w:bCs/>
                <w:color w:val="000000"/>
              </w:rPr>
            </w:pPr>
          </w:p>
          <w:p w:rsidRDefault="00782E4F" w:rsidP="006A64E4" w:rsidR="00782E4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Tr="009B5211" w:rsidR="00782E4F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782E4F" w:rsidR="00782E4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type="dxa" w:w="4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2E4F" w:rsidP="006A64E4" w:rsidR="000D71E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OTP banka d.d. Zadar , </w:t>
            </w:r>
          </w:p>
          <w:p w:rsidRDefault="00782E4F" w:rsidP="006A64E4" w:rsidR="00782E4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Domovinskog rata 3</w:t>
            </w:r>
          </w:p>
          <w:p w:rsidRDefault="00782E4F" w:rsidP="006A64E4" w:rsidR="00782E4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OIB </w:t>
            </w:r>
            <w:r w:rsidRPr="006A64E4">
              <w:rPr>
                <w:bCs/>
                <w:color w:val="000000"/>
              </w:rPr>
              <w:t>52508873833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 w:rsidRPr="006A64E4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2.371.945,08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>
            <w:pPr>
              <w:jc w:val="center"/>
              <w:rPr>
                <w:bCs/>
                <w:color w:val="000000"/>
              </w:rPr>
            </w:pPr>
          </w:p>
          <w:p w:rsidRDefault="00782E4F" w:rsidP="00782E4F" w:rsidR="00782E4F" w:rsidRPr="006A64E4">
            <w:pPr>
              <w:jc w:val="center"/>
              <w:rPr>
                <w:bCs/>
                <w:color w:val="000000"/>
              </w:rPr>
            </w:pPr>
            <w:r w:rsidRPr="006A64E4">
              <w:rPr>
                <w:bCs/>
                <w:color w:val="000000"/>
              </w:rPr>
              <w:t>2.371.945,08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2E4F" w:rsidP="006A64E4" w:rsidR="00782E4F">
            <w:pPr>
              <w:jc w:val="center"/>
              <w:rPr>
                <w:bCs/>
                <w:color w:val="000000"/>
              </w:rPr>
            </w:pPr>
          </w:p>
          <w:p w:rsidRDefault="00782E4F" w:rsidP="006A64E4" w:rsidR="00782E4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</w:tbl>
    <w:p w:rsidRDefault="00FE204B" w:rsidP="00FE204B" w:rsidR="00FE204B"/>
    <w:p w:rsidRDefault="00CA32A8" w:rsidP="00E96448" w:rsidR="00CA32A8">
      <w:pPr>
        <w:pStyle w:val="Tijeloteksta"/>
      </w:pPr>
    </w:p>
    <w:p w:rsidRDefault="005A4E4D" w:rsidP="004C440F" w:rsidR="005A4E4D" w:rsidRPr="00AC19B3">
      <w:pPr>
        <w:pStyle w:val="Tijeloteksta"/>
        <w:jc w:val="center"/>
        <w:rPr>
          <w:bCs/>
        </w:rPr>
      </w:pPr>
      <w:r w:rsidRPr="00AC19B3">
        <w:rPr>
          <w:bCs/>
        </w:rPr>
        <w:t>Obrazloženje</w:t>
      </w:r>
    </w:p>
    <w:p w:rsidRDefault="005A4E4D" w:rsidP="005A4E4D" w:rsidR="005A4E4D">
      <w:pPr>
        <w:pStyle w:val="Tijeloteksta"/>
        <w:ind w:left="708"/>
        <w:jc w:val="center"/>
        <w:rPr>
          <w:b/>
          <w:bCs/>
        </w:rPr>
      </w:pPr>
    </w:p>
    <w:p w:rsidRDefault="005A4E4D" w:rsidP="004C440F" w:rsidR="005A4E4D">
      <w:pPr>
        <w:pStyle w:val="Tijeloteksta"/>
        <w:jc w:val="center"/>
        <w:rPr>
          <w:b/>
          <w:bCs/>
        </w:rPr>
      </w:pPr>
    </w:p>
    <w:p w:rsidRDefault="005A4E4D" w:rsidP="005A4E4D" w:rsidR="005A4E4D">
      <w:pPr>
        <w:pStyle w:val="Tijeloteksta"/>
      </w:pPr>
      <w:r>
        <w:tab/>
        <w:t xml:space="preserve">Dana </w:t>
      </w:r>
      <w:r w:rsidR="00782E4F">
        <w:t>24. siječnja 2017</w:t>
      </w:r>
      <w:r>
        <w:t>. godine održa</w:t>
      </w:r>
      <w:r w:rsidR="004E37A2">
        <w:t>no je  ispitno</w:t>
      </w:r>
      <w:r>
        <w:t xml:space="preserve"> ročište na kojem su ispitane tražbine u stečajnom postupku nad dužnikom</w:t>
      </w:r>
      <w:r w:rsidR="0047608B">
        <w:t xml:space="preserve"> </w:t>
      </w:r>
      <w:r w:rsidR="00DB53D7">
        <w:t>VIZURA d.o.o. za graditeljstvo, proizvodnju i trgovinu, u stečaju, Darda, Vatroslava Lisinskog 7, MBS 030104333, OIB 74058111395</w:t>
      </w:r>
      <w:r w:rsidR="0047608B" w:rsidRPr="0047608B">
        <w:t>,</w:t>
      </w:r>
      <w:r>
        <w:t xml:space="preserve"> na kojem se stečajni upravitelj izjasnio pojedinačno o svakoj prijavljenoj tražbini prema njenom iznosu i isplatnom redu. </w:t>
      </w:r>
    </w:p>
    <w:p w:rsidRDefault="00905B68" w:rsidP="00905B68" w:rsidR="00905B68">
      <w:pPr>
        <w:pStyle w:val="Tijeloteksta"/>
      </w:pPr>
    </w:p>
    <w:p w:rsidRDefault="00905B68" w:rsidP="00905B68" w:rsidR="005A4E4D">
      <w:pPr>
        <w:pStyle w:val="Tijeloteksta"/>
        <w:ind w:firstLine="708"/>
      </w:pPr>
      <w:r>
        <w:t>Budući je stečajni upravitelj priznao navedene tražbine, a iste nije  osporio niti jedan od vjerovnika, iste se smatraju utvrđenim temeljem članka 263.  Stečajnog zakona (Narodne novine 71/15), pa je stoga odlučeno kao u izreci ovoga rješenja.</w:t>
      </w:r>
    </w:p>
    <w:p w:rsidRDefault="00BD2C96" w:rsidP="00BD2C96" w:rsidR="00BD2C96" w:rsidRPr="003D63C7">
      <w:pPr>
        <w:jc w:val="both"/>
      </w:pPr>
    </w:p>
    <w:p w:rsidRDefault="0047291C" w:rsidP="00DB53D7" w:rsidR="004E37A2" w:rsidRPr="003D63C7">
      <w:pPr>
        <w:jc w:val="center"/>
      </w:pPr>
      <w:r w:rsidRPr="003D63C7">
        <w:t>U Osi</w:t>
      </w:r>
      <w:r w:rsidR="003D63C7" w:rsidRPr="003D63C7">
        <w:t xml:space="preserve">jeku </w:t>
      </w:r>
      <w:r w:rsidR="00DB53D7">
        <w:t xml:space="preserve">24. siječanj 2017. </w:t>
      </w:r>
    </w:p>
    <w:p w:rsidRDefault="004C440F" w:rsidP="00CA32A8" w:rsidR="004C440F" w:rsidRPr="003D63C7"/>
    <w:p w:rsidRDefault="00BD2C96" w:rsidP="00BD2C96" w:rsidR="00BD2C96" w:rsidRPr="003D63C7">
      <w:r w:rsidRPr="003D63C7">
        <w:t>Zapisničar</w:t>
      </w:r>
    </w:p>
    <w:p w:rsidRDefault="00DF24E6" w:rsidP="00DB53D7" w:rsidR="00BD2C96" w:rsidRPr="003D63C7">
      <w:r>
        <w:t xml:space="preserve">Maja Kocijan </w:t>
      </w:r>
    </w:p>
    <w:p w:rsidRDefault="003D63C7" w:rsidP="00BD2C96" w:rsidR="00BD2C96" w:rsidRPr="003D63C7">
      <w:pPr>
        <w:jc w:val="both"/>
      </w:pPr>
      <w:r w:rsidRPr="003D63C7">
        <w:t xml:space="preserve">                        </w:t>
      </w:r>
      <w:r w:rsidRPr="003D63C7">
        <w:tab/>
      </w:r>
      <w:r w:rsidR="00BD2C96" w:rsidRPr="003D63C7">
        <w:t xml:space="preserve">                                                       </w:t>
      </w:r>
      <w:r w:rsidR="00CA32A8">
        <w:tab/>
      </w:r>
      <w:r w:rsidR="00BD2C96" w:rsidRPr="003D63C7">
        <w:t>STEČAJNI SUDAC</w:t>
      </w:r>
    </w:p>
    <w:p w:rsidRDefault="00BD2C96" w:rsidP="00BD2C96" w:rsidR="00BD2C96" w:rsidRPr="003D63C7">
      <w:pPr>
        <w:jc w:val="both"/>
      </w:pP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  <w:t xml:space="preserve">      </w:t>
      </w:r>
      <w:r w:rsidR="003D63C7" w:rsidRPr="003D63C7">
        <w:t xml:space="preserve">     </w:t>
      </w:r>
      <w:r w:rsidR="00CA32A8">
        <w:tab/>
        <w:t xml:space="preserve">    </w:t>
      </w:r>
      <w:r w:rsidRPr="003D63C7">
        <w:t>Jadranka Herman</w:t>
      </w:r>
    </w:p>
    <w:p w:rsidRDefault="003D63C7" w:rsidP="00BD2C96" w:rsidR="003D63C7">
      <w:pPr>
        <w:jc w:val="both"/>
      </w:pPr>
    </w:p>
    <w:p w:rsidRDefault="00DF24E6" w:rsidP="00BD2C96" w:rsidR="00DF24E6" w:rsidRPr="003D63C7">
      <w:pPr>
        <w:jc w:val="both"/>
      </w:pPr>
    </w:p>
    <w:p w:rsidRDefault="003D63C7" w:rsidP="00BD2C96" w:rsidR="003D63C7" w:rsidRPr="003D63C7">
      <w:pPr>
        <w:jc w:val="both"/>
      </w:pPr>
      <w:r w:rsidRPr="003D63C7">
        <w:t>UPUTA O PRAVNOM LIJEKU:</w:t>
      </w:r>
    </w:p>
    <w:p w:rsidRDefault="003D63C7" w:rsidP="00BD2C96" w:rsidR="003D63C7" w:rsidRPr="003D63C7">
      <w:pPr>
        <w:jc w:val="both"/>
      </w:pPr>
      <w:r w:rsidRPr="003D63C7">
        <w:t>Protiv ovog rješenja može nezadovoljna stranka uložiti žalbu Visokom trgovačkom sudu Republike Hrvatske u Zagrebu u roku od 8 dana pismeno u 3 primjerka putem ovoga suda.</w:t>
      </w:r>
    </w:p>
    <w:p w:rsidRDefault="0047291C" w:rsidP="00BD2C96" w:rsidR="0047291C" w:rsidRPr="003D63C7"/>
    <w:p w:rsidRDefault="00BD2C96" w:rsidP="00BD2C96" w:rsidR="00BD2C96" w:rsidRPr="003D63C7">
      <w:r w:rsidRPr="003D63C7">
        <w:t>DNA</w:t>
      </w:r>
    </w:p>
    <w:p w:rsidRDefault="00DB53D7" w:rsidP="00BD2C96" w:rsidR="00BD2C96" w:rsidRPr="003D63C7">
      <w:pPr>
        <w:numPr>
          <w:ilvl w:val="0"/>
          <w:numId w:val="3"/>
        </w:numPr>
      </w:pPr>
      <w:r>
        <w:t>Stečajna upraviteljica Snježana Sudarević</w:t>
      </w:r>
    </w:p>
    <w:p w:rsidRDefault="004E37A2" w:rsidP="00BD2C96" w:rsidR="00BD2C96">
      <w:pPr>
        <w:numPr>
          <w:ilvl w:val="0"/>
          <w:numId w:val="3"/>
        </w:numPr>
      </w:pPr>
      <w:r>
        <w:t>e-o</w:t>
      </w:r>
      <w:r w:rsidR="00BD2C96" w:rsidRPr="003D63C7">
        <w:t>glasna ploča</w:t>
      </w:r>
      <w:r>
        <w:t xml:space="preserve"> suda</w:t>
      </w:r>
    </w:p>
    <w:p w:rsidRDefault="00CA32A8" w:rsidP="00BD2C96" w:rsidR="00CA32A8">
      <w:pPr>
        <w:numPr>
          <w:ilvl w:val="0"/>
          <w:numId w:val="3"/>
        </w:numPr>
      </w:pPr>
      <w:r>
        <w:t>ŽDO Osijek</w:t>
      </w:r>
    </w:p>
    <w:p w:rsidRDefault="00DB53D7" w:rsidP="000D71EE" w:rsidR="000C20F1" w:rsidRPr="003D63C7">
      <w:pPr>
        <w:numPr>
          <w:ilvl w:val="0"/>
          <w:numId w:val="3"/>
        </w:numPr>
      </w:pPr>
      <w:r>
        <w:t>kal. 24/2</w:t>
      </w:r>
    </w:p>
    <w:sectPr w:rsidSect="00DB53D7" w:rsidR="000C20F1" w:rsidRPr="003D63C7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899" w:right="1417" w:top="85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FE5" w:rsidR="00B62FE5">
      <w:r>
        <w:separator/>
      </w:r>
    </w:p>
  </w:endnote>
  <w:endnote w:id="0" w:type="continuationSeparator">
    <w:p w:rsidRDefault="00B62FE5" w:rsidR="00B6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1C8" w:rsidP="006C61C8" w:rsidR="006C61C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FE5" w:rsidR="00B62FE5">
      <w:r>
        <w:separator/>
      </w:r>
    </w:p>
  </w:footnote>
  <w:footnote w:id="0" w:type="continuationSeparator">
    <w:p w:rsidRDefault="00B62FE5" w:rsidR="00B62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63C7" w:rsidR="003D63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1805" w:rsidP="00E96448" w:rsidR="00E96448">
    <w:pPr>
      <w:pStyle w:val="Zaglavlje"/>
      <w:jc w:val="right"/>
    </w:pPr>
    <w:r>
      <w:rPr>
        <w:rStyle w:val="Brojstranice"/>
      </w:rPr>
      <w:t xml:space="preserve">             </w:t>
    </w:r>
    <w:r w:rsidR="003D63C7">
      <w:rPr>
        <w:rStyle w:val="Brojstranice"/>
      </w:rPr>
      <w:tab/>
    </w:r>
  </w:p>
  <w:p w:rsidRDefault="0058087B" w:rsidP="003D63C7" w:rsidR="0058087B">
    <w:pPr>
      <w:pStyle w:val="Zaglavlje"/>
      <w:jc w:val="right"/>
      <w:rPr>
        <w:rStyle w:val="Brojstranice"/>
      </w:rPr>
    </w:pPr>
  </w:p>
  <w:p w:rsidRDefault="00681224" w:rsidP="0058087B" w:rsidR="0058087B">
    <w:pPr>
      <w:pStyle w:val="Zaglavlje"/>
      <w:jc w:val="right"/>
    </w:pPr>
    <w:r>
      <w:t>13 St-210/15-31</w:t>
    </w:r>
  </w:p>
  <w:p w:rsidRDefault="003D63C7" w:rsidP="003D63C7" w:rsidR="00A145AA">
    <w:pPr>
      <w:pStyle w:val="Zaglavlje"/>
      <w:jc w:val="right"/>
    </w:pPr>
    <w:r>
      <w:rPr>
        <w:rStyle w:val="Brojstranice"/>
      </w:rPr>
      <w:t xml:space="preserve">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87B" w:rsidR="005808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5A20">
      <w:rPr>
        <w:noProof/>
      </w:rPr>
      <w:t>1</w:t>
    </w:r>
    <w:r>
      <w:fldChar w:fldCharType="end"/>
    </w:r>
  </w:p>
  <w:p w:rsidRDefault="0058087B" w:rsidR="0058087B">
    <w:pPr>
      <w:pStyle w:val="Zaglavlje"/>
      <w:jc w:val="center"/>
    </w:pPr>
  </w:p>
  <w:p w:rsidRDefault="00681224" w:rsidP="0058087B" w:rsidR="0058087B">
    <w:pPr>
      <w:pStyle w:val="Zaglavlje"/>
      <w:jc w:val="right"/>
    </w:pPr>
    <w:r>
      <w:t>13 St-210/15-31</w:t>
    </w:r>
  </w:p>
  <w:p w:rsidRDefault="00E96448" w:rsidP="00E96448" w:rsidR="00E964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E002E0"/>
    <w:multiLevelType w:val="hybridMultilevel"/>
    <w:tmpl w:val="CA3AC66A"/>
    <w:lvl w:tplc="D50A9EA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773C796C"/>
    <w:multiLevelType w:val="hybridMultilevel"/>
    <w:tmpl w:val="FE4684E0"/>
    <w:lvl w:tplc="8C528BCE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6912"/>
    <w:rsid w:val="000700BC"/>
    <w:rsid w:val="000C20F1"/>
    <w:rsid w:val="000D47D4"/>
    <w:rsid w:val="000D71EE"/>
    <w:rsid w:val="000E0F6B"/>
    <w:rsid w:val="000F339F"/>
    <w:rsid w:val="000F4E7A"/>
    <w:rsid w:val="0012152B"/>
    <w:rsid w:val="001623E1"/>
    <w:rsid w:val="00163019"/>
    <w:rsid w:val="001A6201"/>
    <w:rsid w:val="001B0011"/>
    <w:rsid w:val="001C759B"/>
    <w:rsid w:val="001E439E"/>
    <w:rsid w:val="001E75FC"/>
    <w:rsid w:val="001F5943"/>
    <w:rsid w:val="00226C6D"/>
    <w:rsid w:val="00246352"/>
    <w:rsid w:val="00266211"/>
    <w:rsid w:val="00272A8C"/>
    <w:rsid w:val="002812AA"/>
    <w:rsid w:val="002A664E"/>
    <w:rsid w:val="00310234"/>
    <w:rsid w:val="003137B8"/>
    <w:rsid w:val="003219DE"/>
    <w:rsid w:val="003B5826"/>
    <w:rsid w:val="003D63C7"/>
    <w:rsid w:val="003E08E5"/>
    <w:rsid w:val="003E7FF0"/>
    <w:rsid w:val="003F3B20"/>
    <w:rsid w:val="00447563"/>
    <w:rsid w:val="0047291C"/>
    <w:rsid w:val="00474ED5"/>
    <w:rsid w:val="0047608B"/>
    <w:rsid w:val="004A3325"/>
    <w:rsid w:val="004B239C"/>
    <w:rsid w:val="004C440F"/>
    <w:rsid w:val="004E37A2"/>
    <w:rsid w:val="004E5065"/>
    <w:rsid w:val="00500BBD"/>
    <w:rsid w:val="005316D9"/>
    <w:rsid w:val="005425D9"/>
    <w:rsid w:val="0058087B"/>
    <w:rsid w:val="00581A58"/>
    <w:rsid w:val="00591805"/>
    <w:rsid w:val="005A33CE"/>
    <w:rsid w:val="005A4E4D"/>
    <w:rsid w:val="005B5B4D"/>
    <w:rsid w:val="005D45F8"/>
    <w:rsid w:val="00607E75"/>
    <w:rsid w:val="00636E08"/>
    <w:rsid w:val="00636E3C"/>
    <w:rsid w:val="00644FE5"/>
    <w:rsid w:val="00657827"/>
    <w:rsid w:val="006756BC"/>
    <w:rsid w:val="00681224"/>
    <w:rsid w:val="00690331"/>
    <w:rsid w:val="006A64E4"/>
    <w:rsid w:val="006C61C8"/>
    <w:rsid w:val="006C6FE3"/>
    <w:rsid w:val="006D42B5"/>
    <w:rsid w:val="006D42FF"/>
    <w:rsid w:val="007041AD"/>
    <w:rsid w:val="00705515"/>
    <w:rsid w:val="00705E69"/>
    <w:rsid w:val="00706E5A"/>
    <w:rsid w:val="00722FE9"/>
    <w:rsid w:val="00781A3F"/>
    <w:rsid w:val="00782E4F"/>
    <w:rsid w:val="007A0D5B"/>
    <w:rsid w:val="007A73B6"/>
    <w:rsid w:val="007C1241"/>
    <w:rsid w:val="007C40A9"/>
    <w:rsid w:val="007E7110"/>
    <w:rsid w:val="0080666F"/>
    <w:rsid w:val="008737C5"/>
    <w:rsid w:val="008A64DD"/>
    <w:rsid w:val="008B142A"/>
    <w:rsid w:val="008C3024"/>
    <w:rsid w:val="008C526C"/>
    <w:rsid w:val="008E68FE"/>
    <w:rsid w:val="0090493D"/>
    <w:rsid w:val="00905B68"/>
    <w:rsid w:val="009207D2"/>
    <w:rsid w:val="009255DA"/>
    <w:rsid w:val="00950BA5"/>
    <w:rsid w:val="00972A44"/>
    <w:rsid w:val="009C13EB"/>
    <w:rsid w:val="00A020D5"/>
    <w:rsid w:val="00A07AC6"/>
    <w:rsid w:val="00A135F5"/>
    <w:rsid w:val="00A145AA"/>
    <w:rsid w:val="00A20E7B"/>
    <w:rsid w:val="00A31B4E"/>
    <w:rsid w:val="00A6485E"/>
    <w:rsid w:val="00A72D10"/>
    <w:rsid w:val="00A91349"/>
    <w:rsid w:val="00AB56F9"/>
    <w:rsid w:val="00AC19B3"/>
    <w:rsid w:val="00AE6D59"/>
    <w:rsid w:val="00AF5E0C"/>
    <w:rsid w:val="00B0075E"/>
    <w:rsid w:val="00B023E1"/>
    <w:rsid w:val="00B03B15"/>
    <w:rsid w:val="00B23ABD"/>
    <w:rsid w:val="00B3064E"/>
    <w:rsid w:val="00B62FE5"/>
    <w:rsid w:val="00B91F29"/>
    <w:rsid w:val="00B942C6"/>
    <w:rsid w:val="00BA2157"/>
    <w:rsid w:val="00BB5C54"/>
    <w:rsid w:val="00BC33DE"/>
    <w:rsid w:val="00BC5AC3"/>
    <w:rsid w:val="00BD2C96"/>
    <w:rsid w:val="00BD5BB4"/>
    <w:rsid w:val="00C04C0A"/>
    <w:rsid w:val="00C26A1F"/>
    <w:rsid w:val="00CA0B6D"/>
    <w:rsid w:val="00CA17DB"/>
    <w:rsid w:val="00CA32A8"/>
    <w:rsid w:val="00CA7F3E"/>
    <w:rsid w:val="00CB64C5"/>
    <w:rsid w:val="00CE34FF"/>
    <w:rsid w:val="00CE6B02"/>
    <w:rsid w:val="00CF4431"/>
    <w:rsid w:val="00CF4B6B"/>
    <w:rsid w:val="00D16DC3"/>
    <w:rsid w:val="00D320F7"/>
    <w:rsid w:val="00D64208"/>
    <w:rsid w:val="00DA7B6E"/>
    <w:rsid w:val="00DB53D7"/>
    <w:rsid w:val="00DC5B68"/>
    <w:rsid w:val="00DC7BF5"/>
    <w:rsid w:val="00DD0B48"/>
    <w:rsid w:val="00DE02FE"/>
    <w:rsid w:val="00DE58F9"/>
    <w:rsid w:val="00DF24E6"/>
    <w:rsid w:val="00E1321F"/>
    <w:rsid w:val="00E14194"/>
    <w:rsid w:val="00E2695F"/>
    <w:rsid w:val="00E44181"/>
    <w:rsid w:val="00E44A0B"/>
    <w:rsid w:val="00E45C69"/>
    <w:rsid w:val="00E95DCE"/>
    <w:rsid w:val="00E96448"/>
    <w:rsid w:val="00F16C27"/>
    <w:rsid w:val="00F30363"/>
    <w:rsid w:val="00F6595F"/>
    <w:rsid w:val="00F76EF7"/>
    <w:rsid w:val="00FC495E"/>
    <w:rsid w:val="00FC5A20"/>
    <w:rsid w:val="00FE204B"/>
    <w:rsid w:val="00FE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440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Bezproreda" w:type="paragraph">
    <w:name w:val="No Spacing"/>
    <w:uiPriority w:val="99"/>
    <w:qFormat/>
    <w:rsid w:val="006A64E4"/>
    <w:pPr>
      <w:spacing w:after="8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0E0F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440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Bezproreda" w:type="paragraph">
    <w:name w:val="No Spacing"/>
    <w:uiPriority w:val="99"/>
    <w:qFormat/>
    <w:rsid w:val="006A64E4"/>
    <w:pPr>
      <w:spacing w:after="8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0E0F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7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36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VIZURA d.o.o. za graditeljstvo, proizvodnju i trgovinu</izvorni_sadrzaj>
    <derivirana_varijabla naziv="DomainObject.Predmet.ProtustrankaFormated_1">  VIZURA d.o.o. za graditeljstvo, proizvodnju i trgovinu</derivirana_varijabla>
  </DomainObject.Predmet.ProtustrankaFormated>
  <DomainObject.Predmet.ProtustrankaFormatedOIB>
    <izvorni_sadrzaj>  VIZURA d.o.o. za graditeljstvo, proizvodnju i trgovinu, OIB 74058111395</izvorni_sadrzaj>
    <derivirana_varijabla naziv="DomainObject.Predmet.ProtustrankaFormatedOIB_1">  VIZURA d.o.o. za graditeljstvo, proizvodnju i trgovinu, OIB 74058111395</derivirana_varijabla>
  </DomainObject.Predmet.ProtustrankaFormatedOIB>
  <DomainObject.Predmet.ProtustrankaFormatedWithAdress>
    <izvorni_sadrzaj> VIZURA d.o.o. za graditeljstvo, proizvodnju i trgovinu, Vatroslava Lisinskog 7, 31326 Darda</izvorni_sadrzaj>
    <derivirana_varijabla naziv="DomainObject.Predmet.ProtustrankaFormatedWithAdress_1"> VIZURA d.o.o. za graditeljstvo, proizvodnju i trgovinu, Vatroslava Lisinskog 7, 31326 Darda</derivirana_varijabla>
  </DomainObject.Predmet.ProtustrankaFormatedWithAdress>
  <DomainObject.Predmet.ProtustrankaFormatedWithAdressOIB>
    <izvorni_sadrzaj> VIZURA d.o.o. za graditeljstvo, proizvodnju i trgovinu, OIB 74058111395, Vatroslava Lisinskog 7, 31326 Darda</izvorni_sadrzaj>
    <derivirana_varijabla naziv="DomainObject.Predmet.ProtustrankaFormatedWithAdressOIB_1"> VIZURA d.o.o. za graditeljstvo, proizvodnju i trgovinu, OIB 74058111395, Vatroslava Lisinskog 7, 31326 Darda</derivirana_varijabla>
  </DomainObject.Predmet.ProtustrankaFormatedWithAdressOIB>
  <DomainObject.Predmet.ProtustrankaWithAdress>
    <izvorni_sadrzaj>VIZURA d.o.o. za graditeljstvo, proizvodnju i trgovinu Vatroslava Lisinskog 7, 31326 Darda</izvorni_sadrzaj>
    <derivirana_varijabla naziv="DomainObject.Predmet.ProtustrankaWithAdress_1">VIZURA d.o.o. za graditeljstvo, proizvodnju i trgovinu Vatroslava Lisinskog 7, 31326 Darda</derivirana_varijabla>
  </DomainObject.Predmet.ProtustrankaWithAdress>
  <DomainObject.Predmet.ProtustrankaWithAdressOIB>
    <izvorni_sadrzaj>VIZURA d.o.o. za graditeljstvo, proizvodnju i trgovinu, OIB 74058111395, Vatroslava Lisinskog 7, 31326 Darda</izvorni_sadrzaj>
    <derivirana_varijabla naziv="DomainObject.Predmet.ProtustrankaWithAdressOIB_1">VIZURA d.o.o. za graditeljstvo, proizvodnju i trgovinu, OIB 74058111395, Vatroslava Lisinskog 7, 31326 Darda</derivirana_varijabla>
  </DomainObject.Predmet.ProtustrankaWithAdressOIB>
  <DomainObject.Predmet.ProtustrankaNazivFormated>
    <izvorni_sadrzaj>VIZURA d.o.o. za graditeljstvo, proizvodnju i trgovinu</izvorni_sadrzaj>
    <derivirana_varijabla naziv="DomainObject.Predmet.ProtustrankaNazivFormated_1">VIZURA d.o.o. za graditeljstvo, proizvodnju i trgovinu</derivirana_varijabla>
  </DomainObject.Predmet.ProtustrankaNazivFormated>
  <DomainObject.Predmet.ProtustrankaNazivFormatedOIB>
    <izvorni_sadrzaj>VIZURA d.o.o. za graditeljstvo, proizvodnju i trgovinu, OIB 74058111395</izvorni_sadrzaj>
    <derivirana_varijabla naziv="DomainObject.Predmet.ProtustrankaNazivFormatedOIB_1">VIZURA d.o.o. za graditeljstvo, proizvodnju i trgovinu, OIB 74058111395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Kralj</izvorni_sadrzaj>
    <derivirana_varijabla naziv="DomainObject.Predmet.StrankaFormated_1">  Krunoslav Kralj</derivirana_varijabla>
  </DomainObject.Predmet.StrankaFormated>
  <DomainObject.Predmet.StrankaFormatedOIB>
    <izvorni_sadrzaj>  Krunoslav Kralj, OIB 41486621251</izvorni_sadrzaj>
    <derivirana_varijabla naziv="DomainObject.Predmet.StrankaFormatedOIB_1">  Krunoslav Kralj, OIB 41486621251</derivirana_varijabla>
  </DomainObject.Predmet.StrankaFormatedOIB>
  <DomainObject.Predmet.StrankaFormatedWithAdress>
    <izvorni_sadrzaj> Krunoslav Kralj, Ljudevita Gaja 53b, 31326 Čeminac</izvorni_sadrzaj>
    <derivirana_varijabla naziv="DomainObject.Predmet.StrankaFormatedWithAdress_1"> Krunoslav Kralj, Ljudevita Gaja 53b, 31326 Čeminac</derivirana_varijabla>
  </DomainObject.Predmet.StrankaFormatedWithAdress>
  <DomainObject.Predmet.StrankaFormatedWithAdressOIB>
    <izvorni_sadrzaj> Krunoslav Kralj, OIB 41486621251, Ljudevita Gaja 53b, 31326 Čeminac</izvorni_sadrzaj>
    <derivirana_varijabla naziv="DomainObject.Predmet.StrankaFormatedWithAdressOIB_1"> Krunoslav Kralj, OIB 41486621251, Ljudevita Gaja 53b, 31326 Čeminac</derivirana_varijabla>
  </DomainObject.Predmet.StrankaFormatedWithAdressOIB>
  <DomainObject.Predmet.StrankaWithAdress>
    <izvorni_sadrzaj>Krunoslav Kralj Ljudevita Gaja 53b,31326 Čeminac</izvorni_sadrzaj>
    <derivirana_varijabla naziv="DomainObject.Predmet.StrankaWithAdress_1">Krunoslav Kralj Ljudevita Gaja 53b,31326 Čeminac</derivirana_varijabla>
  </DomainObject.Predmet.StrankaWithAdress>
  <DomainObject.Predmet.StrankaWithAdressOIB>
    <izvorni_sadrzaj>Krunoslav Kralj, OIB 41486621251, Ljudevita Gaja 53b,31326 Čeminac</izvorni_sadrzaj>
    <derivirana_varijabla naziv="DomainObject.Predmet.StrankaWithAdressOIB_1">Krunoslav Kralj, OIB 41486621251, Ljudevita Gaja 53b,31326 Čeminac</derivirana_varijabla>
  </DomainObject.Predmet.StrankaWithAdressOIB>
  <DomainObject.Predmet.StrankaNazivFormated>
    <izvorni_sadrzaj>Krunoslav Kralj</izvorni_sadrzaj>
    <derivirana_varijabla naziv="DomainObject.Predmet.StrankaNazivFormated_1">Krunoslav Kralj</derivirana_varijabla>
  </DomainObject.Predmet.StrankaNazivFormated>
  <DomainObject.Predmet.StrankaNazivFormatedOIB>
    <izvorni_sadrzaj>Krunoslav Kralj, OIB 41486621251</izvorni_sadrzaj>
    <derivirana_varijabla naziv="DomainObject.Predmet.StrankaNazivFormatedOIB_1">Krunoslav Kralj, OIB 41486621251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Krunoslav Kralj</item>
    </izvorni_sadrzaj>
    <derivirana_varijabla naziv="DomainObject.Predmet.StrankaListFormated_1">
      <item>Krunoslav Kralj</item>
    </derivirana_varijabla>
  </DomainObject.Predmet.StrankaListFormated>
  <DomainObject.Predmet.StrankaListFormatedOIB>
    <izvorni_sadrzaj>
      <item>Krunoslav Kralj, OIB 41486621251</item>
    </izvorni_sadrzaj>
    <derivirana_varijabla naziv="DomainObject.Predmet.StrankaListFormatedOIB_1">
      <item>Krunoslav Kralj, OIB 41486621251</item>
    </derivirana_varijabla>
  </DomainObject.Predmet.StrankaListFormatedOIB>
  <DomainObject.Predmet.StrankaListFormatedWithAdress>
    <izvorni_sadrzaj>
      <item>Krunoslav Kralj, Ljudevita Gaja 53b, 31326 Čeminac</item>
    </izvorni_sadrzaj>
    <derivirana_varijabla naziv="DomainObject.Predmet.StrankaListFormatedWithAdress_1">
      <item>Krunoslav Kralj, Ljudevita Gaja 53b, 31326 Čeminac</item>
    </derivirana_varijabla>
  </DomainObject.Predmet.StrankaListFormatedWithAdress>
  <DomainObject.Predmet.StrankaListFormatedWithAdressOIB>
    <izvorni_sadrzaj>
      <item>Krunoslav Kralj, OIB 41486621251, Ljudevita Gaja 53b, 31326 Čeminac</item>
    </izvorni_sadrzaj>
    <derivirana_varijabla naziv="DomainObject.Predmet.StrankaListFormatedWithAdressOIB_1">
      <item>Krunoslav Kralj, OIB 41486621251, Ljudevita Gaja 53b, 31326 Čeminac</item>
    </derivirana_varijabla>
  </DomainObject.Predmet.StrankaListFormatedWithAdressOIB>
  <DomainObject.Predmet.StrankaListNazivFormated>
    <izvorni_sadrzaj>
      <item>Krunoslav Kralj</item>
    </izvorni_sadrzaj>
    <derivirana_varijabla naziv="DomainObject.Predmet.StrankaListNazivFormated_1">
      <item>Krunoslav Kralj</item>
    </derivirana_varijabla>
  </DomainObject.Predmet.StrankaListNazivFormated>
  <DomainObject.Predmet.StrankaListNazivFormatedOIB>
    <izvorni_sadrzaj>
      <item>Krunoslav Kralj, OIB 41486621251</item>
    </izvorni_sadrzaj>
    <derivirana_varijabla naziv="DomainObject.Predmet.StrankaListNazivFormatedOIB_1">
      <item>Krunoslav Kralj, OIB 41486621251</item>
    </derivirana_varijabla>
  </DomainObject.Predmet.StrankaListNazivFormatedOIB>
  <DomainObject.Predmet.ProtuStrankaListFormated>
    <izvorni_sadrzaj>
      <item>VIZURA d.o.o. za graditeljstvo, proizvodnju i trgovinu</item>
    </izvorni_sadrzaj>
    <derivirana_varijabla naziv="DomainObject.Predmet.ProtuStrankaListFormated_1">
      <item>VIZURA d.o.o. za graditeljstvo, proizvodnju i trgovinu</item>
    </derivirana_varijabla>
  </DomainObject.Predmet.ProtuStrankaListFormated>
  <DomainObject.Predmet.ProtuStrankaListFormatedOIB>
    <izvorni_sadrzaj>
      <item>VIZURA d.o.o. za graditeljstvo, proizvodnju i trgovinu, OIB 74058111395</item>
    </izvorni_sadrzaj>
    <derivirana_varijabla naziv="DomainObject.Predmet.ProtuStrankaListFormatedOIB_1">
      <item>VIZURA d.o.o. za graditeljstvo, proizvodnju i trgovinu, OIB 74058111395</item>
    </derivirana_varijabla>
  </DomainObject.Predmet.ProtuStrankaListFormatedOIB>
  <DomainObject.Predmet.ProtuStrankaListFormatedWithAdress>
    <izvorni_sadrzaj>
      <item>VIZURA d.o.o. za graditeljstvo, proizvodnju i trgovinu, Vatroslava Lisinskog 7, 31326 Darda</item>
    </izvorni_sadrzaj>
    <derivirana_varijabla naziv="DomainObject.Predmet.ProtuStrankaListFormatedWithAdress_1">
      <item>VIZURA d.o.o. za graditeljstvo, proizvodnju i trgovinu, Vatroslava Lisinskog 7, 31326 Darda</item>
    </derivirana_varijabla>
  </DomainObject.Predmet.ProtuStrankaListFormatedWithAdress>
  <DomainObject.Predmet.ProtuStrankaListFormatedWithAdressOIB>
    <izvorni_sadrzaj>
      <item>VIZURA d.o.o. za graditeljstvo, proizvodnju i trgovinu, OIB 74058111395, Vatroslava Lisinskog 7, 31326 Darda</item>
    </izvorni_sadrzaj>
    <derivirana_varijabla naziv="DomainObject.Predmet.ProtuStrankaListFormatedWithAdressOIB_1">
      <item>VIZURA d.o.o. za graditeljstvo, proizvodnju i trgovinu, OIB 74058111395, Vatroslava Lisinskog 7, 31326 Darda</item>
    </derivirana_varijabla>
  </DomainObject.Predmet.ProtuStrankaListFormatedWithAdressOIB>
  <DomainObject.Predmet.ProtuStrankaListNazivFormated>
    <izvorni_sadrzaj>
      <item>VIZURA d.o.o. za graditeljstvo, proizvodnju i trgovinu</item>
    </izvorni_sadrzaj>
    <derivirana_varijabla naziv="DomainObject.Predmet.ProtuStrankaListNazivFormated_1">
      <item>VIZURA d.o.o. za graditeljstvo, proizvodnju i trgovinu</item>
    </derivirana_varijabla>
  </DomainObject.Predmet.ProtuStrankaListNazivFormated>
  <DomainObject.Predmet.ProtuStrankaListNazivFormatedOIB>
    <izvorni_sadrzaj>
      <item>VIZURA d.o.o. za graditeljstvo, proizvodnju i trgovinu, OIB 74058111395</item>
    </izvorni_sadrzaj>
    <derivirana_varijabla naziv="DomainObject.Predmet.ProtuStrankaListNazivFormatedOIB_1">
      <item>VIZURA d.o.o. za graditeljstvo, proizvodnju i trgovinu, OIB 74058111395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Sudarević, OIB 83030278680</item>
    </izvorni_sadrzaj>
    <derivirana_varijabla naziv="DomainObject.Predmet.OstaliListFormatedOIB_1">
      <item>Snježana Sudarević, OIB 83030278680</item>
    </derivirana_varijabla>
  </DomainObject.Predmet.OstaliListFormatedOIB>
  <DomainObject.Predmet.OstaliListFormatedWithAdress>
    <izvorni_sadrzaj>
      <item>Snježana Sudarević, Trg Bana Josipa Jelačića 27, 31000 Osijek</item>
    </izvorni_sadrzaj>
    <derivirana_varijabla naziv="DomainObject.Predmet.OstaliListFormatedWithAdress_1">
      <item>Snježana Sudarević, Trg Bana Josipa Jelačića 27, 31000 Osijek</item>
    </derivirana_varijabla>
  </DomainObject.Predmet.OstaliListFormatedWithAdress>
  <DomainObject.Predmet.OstaliListFormatedWithAdressOIB>
    <izvorni_sadrzaj>
      <item>Snježana Sudarević, OIB 83030278680, Trg Bana Josipa Jelačića 27, 31000 Osijek</item>
    </izvorni_sadrzaj>
    <derivirana_varijabla naziv="DomainObject.Predmet.OstaliListFormatedWithAdressOIB_1">
      <item>Snježana Sudarević, OIB 83030278680, Trg Bana Josipa Jelačića 27, 31000 Osijek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Sudarević, OIB 83030278680</item>
    </izvorni_sadrzaj>
    <derivirana_varijabla naziv="DomainObject.Predmet.OstaliListNazivFormatedOIB_1"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Kralj</izvorni_sadrzaj>
    <derivirana_varijabla naziv="DomainObject.Predmet.StrankaIDrugi_1">Krunoslav Kralj</derivirana_varijabla>
  </DomainObject.Predmet.StrankaIDrugi>
  <DomainObject.Predmet.ProtustrankaIDrugi>
    <izvorni_sadrzaj>VIZURA d.o.o. za graditeljstvo, proizvodnju i trgovinu</izvorni_sadrzaj>
    <derivirana_varijabla naziv="DomainObject.Predmet.ProtustrankaIDrugi_1">VIZURA d.o.o. za graditeljstvo, proizvodnju i trgovinu</derivirana_varijabla>
  </DomainObject.Predmet.ProtustrankaIDrugi>
  <DomainObject.Predmet.StrankaIDrugiAdressOIB>
    <izvorni_sadrzaj>Krunoslav Kralj, OIB 41486621251, Ljudevita Gaja 53b, 31326 Čeminac</izvorni_sadrzaj>
    <derivirana_varijabla naziv="DomainObject.Predmet.StrankaIDrugiAdressOIB_1">Krunoslav Kralj, OIB 41486621251, Ljudevita Gaja 53b, 31326 Čeminac</derivirana_varijabla>
  </DomainObject.Predmet.StrankaIDrugiAdressOIB>
  <DomainObject.Predmet.ProtustrankaIDrugiAdressOIB>
    <izvorni_sadrzaj>VIZURA d.o.o. za graditeljstvo, proizvodnju i trgovinu, OIB 74058111395, Vatroslava Lisinskog 7, 31326 Darda</izvorni_sadrzaj>
    <derivirana_varijabla naziv="DomainObject.Predmet.ProtustrankaIDrugiAdressOIB_1">VIZURA d.o.o. za graditeljstvo, proizvodnju i trgovinu, OIB 74058111395,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Kralj</item>
      <item>VIZURA d.o.o. za graditeljstvo, proizvodnju i trgovinu</item>
      <item>Snježana Sudarević</item>
    </izvorni_sadrzaj>
    <derivirana_varijabla naziv="DomainObject.Predmet.SudioniciListNaziv_1">
      <item>Krunoslav Kralj</item>
      <item>VIZURA d.o.o. za graditeljstvo, proizvodnju i trgovinu</item>
      <item>Snježana Sudarević</item>
    </derivirana_varijabla>
  </DomainObject.Predmet.SudioniciListNaziv>
  <DomainObject.Predmet.SudioniciListAdressOIB>
    <izvorni_sadrzaj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izvorni_sadrzaj>
    <derivirana_varijabla naziv="DomainObject.Predmet.SudioniciListAdressOIB_1"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41486621251</item>
      <item>, OIB 74058111395</item>
      <item>, OIB 83030278680</item>
    </izvorni_sadrzaj>
    <derivirana_varijabla naziv="DomainObject.Predmet.SudioniciListNazivOIB_1">
      <item>, OIB 41486621251</item>
      <item>, OIB 74058111395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943C30-59FF-418B-943F-6378A333F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2094</properties:Characters>
  <properties:Lines>195</properties:Lines>
  <properties:Paragraphs>104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2017-01-24T10:21:00Z</dcterms:created>
  <dc:creator>hermanj</dc:creator>
  <cp:lastModifiedBy>Maja Kocijan</cp:lastModifiedBy>
  <cp:lastPrinted>2017-01-24T11:27:00Z</cp:lastPrinted>
  <dcterms:modified xmlns:xsi="http://www.w3.org/2001/XMLSchema-instance" xsi:type="dcterms:W3CDTF">2017-01-24T11:34:00Z</dcterms:modified>
  <cp:revision>5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