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6341" w14:paraId="9e56341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96006" w:rsidRPr="00C61EDF">
        <w:trPr>
          <w:trHeight w:val="2231"/>
        </w:trPr>
        <w:tc>
          <w:tcPr>
            <w:tcW w:type="dxa" w:w="3369"/>
            <w:vAlign w:val="center"/>
          </w:tcPr>
          <w:p w:rsidRDefault="00396006" w:rsidP="00A66C00" w:rsidR="00396006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96006" w:rsidP="00A66C00" w:rsidR="00396006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396006" w:rsidP="00A66C00" w:rsidR="00396006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396006" w:rsidP="00DA5B9D" w:rsidR="00396006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396006" w:rsidP="00DA5B9D" w:rsidR="00396006">
            <w:pPr>
              <w:jc w:val="both"/>
            </w:pPr>
          </w:p>
          <w:p w:rsidRDefault="00396006" w:rsidP="00DA5B9D" w:rsidR="00396006">
            <w:pPr>
              <w:jc w:val="both"/>
            </w:pPr>
          </w:p>
          <w:p w:rsidRDefault="00396006" w:rsidP="00DA5B9D" w:rsidR="00396006">
            <w:pPr>
              <w:jc w:val="both"/>
            </w:pPr>
          </w:p>
          <w:p w:rsidRDefault="00396006" w:rsidP="00DA5B9D" w:rsidR="00396006">
            <w:pPr>
              <w:jc w:val="right"/>
            </w:pPr>
          </w:p>
          <w:p w:rsidRDefault="00396006" w:rsidP="00DA5B9D" w:rsidR="00396006">
            <w:pPr>
              <w:jc w:val="right"/>
            </w:pPr>
          </w:p>
          <w:p w:rsidRDefault="00396006" w:rsidP="00DA5B9D" w:rsidR="00396006">
            <w:pPr>
              <w:jc w:val="right"/>
              <w:rPr>
                <w:noProof/>
              </w:rPr>
            </w:pPr>
          </w:p>
          <w:p w:rsidRDefault="00396006" w:rsidP="00DA5B9D" w:rsidR="00396006">
            <w:pPr>
              <w:jc w:val="right"/>
              <w:rPr>
                <w:noProof/>
              </w:rPr>
            </w:pPr>
          </w:p>
          <w:p w:rsidRDefault="00396006" w:rsidP="00DA5B9D" w:rsidR="00396006">
            <w:pPr>
              <w:jc w:val="right"/>
              <w:rPr>
                <w:noProof/>
                <w:sz w:val="24"/>
              </w:rPr>
            </w:pPr>
          </w:p>
          <w:p w:rsidRDefault="00396006" w:rsidP="00396006" w:rsidR="00396006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11.St-83</w:t>
            </w:r>
            <w:r w:rsidRPr="00E003B6">
              <w:rPr>
                <w:noProof/>
                <w:sz w:val="24"/>
              </w:rPr>
              <w:t>1/2017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0655C">
        <w:t>ART X MEDIA j.d.o.o., OIB: 47952201645, Klis, Mezanovci 55 B</w:t>
      </w:r>
      <w:r>
        <w:rPr>
          <w:lang w:val="hr-HR"/>
        </w:rPr>
        <w:t xml:space="preserve">, </w:t>
      </w:r>
      <w:r w:rsidR="00396006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70655C">
        <w:t>ART X MEDIA j.d.o.o., OIB: 47952201645, Klis, Mezanovci 55 B</w:t>
      </w:r>
      <w:r>
        <w:rPr>
          <w:lang w:val="hr-HR"/>
        </w:rPr>
        <w:t xml:space="preserve">. Skraćeni stečajni postupak je otvoren </w:t>
      </w:r>
      <w:r w:rsidR="00396006">
        <w:rPr>
          <w:lang w:val="hr-HR"/>
        </w:rPr>
        <w:t>3. siječnja 2018</w:t>
      </w:r>
      <w:r>
        <w:rPr>
          <w:lang w:val="hr-HR"/>
        </w:rPr>
        <w:t xml:space="preserve">. u </w:t>
      </w:r>
      <w:r w:rsidR="00396006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396006" w:rsidRPr="00396006">
        <w:rPr>
          <w:lang w:val="hr-HR"/>
        </w:rPr>
        <w:t>Maroje Raguž iz Zagreba, Badalićeva 12, OIB: 15457175002.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0655C">
        <w:t>ART X MEDIA j.d.o.o., OIB: 47952201645, Klis, Mezanovci 55 B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03BE8">
        <w:rPr>
          <w:lang w:val="hr-HR"/>
        </w:rPr>
        <w:t>24.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70655C">
        <w:t>ART X MEDIA j.d.o.o., OIB: 47952201645, Klis, Mezanovci 55 B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03BE8">
        <w:rPr>
          <w:lang w:val="hr-HR"/>
        </w:rPr>
        <w:t>21. kolovoza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70655C">
        <w:rPr>
          <w:lang w:val="hr-HR"/>
        </w:rPr>
        <w:t>8.071,51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396006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396006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396006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39600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9600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99C" w:rsidP="00B37D5F" w:rsidR="006A699C">
      <w:r>
        <w:separator/>
      </w:r>
    </w:p>
  </w:endnote>
  <w:endnote w:id="0" w:type="continuationSeparator">
    <w:p w:rsidRDefault="006A699C" w:rsidP="00B37D5F" w:rsidR="006A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99C" w:rsidP="00B37D5F" w:rsidR="006A699C">
      <w:r>
        <w:separator/>
      </w:r>
    </w:p>
  </w:footnote>
  <w:footnote w:id="0" w:type="continuationSeparator">
    <w:p w:rsidRDefault="006A699C" w:rsidP="00B37D5F" w:rsidR="006A6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006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70655C">
      <w:rPr>
        <w:lang w:val="hr-HR"/>
      </w:rPr>
      <w:t>831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96006"/>
    <w:rsid w:val="003B295B"/>
    <w:rsid w:val="003C2F22"/>
    <w:rsid w:val="00415811"/>
    <w:rsid w:val="00417EA6"/>
    <w:rsid w:val="004A7E70"/>
    <w:rsid w:val="005112CF"/>
    <w:rsid w:val="005B039D"/>
    <w:rsid w:val="006A699C"/>
    <w:rsid w:val="0070655C"/>
    <w:rsid w:val="0071519E"/>
    <w:rsid w:val="00716B2B"/>
    <w:rsid w:val="007F7A84"/>
    <w:rsid w:val="0080609B"/>
    <w:rsid w:val="00811DBC"/>
    <w:rsid w:val="00814EDB"/>
    <w:rsid w:val="00815142"/>
    <w:rsid w:val="008338C4"/>
    <w:rsid w:val="00835666"/>
    <w:rsid w:val="00853B3E"/>
    <w:rsid w:val="00862C57"/>
    <w:rsid w:val="00981D37"/>
    <w:rsid w:val="00A51DE9"/>
    <w:rsid w:val="00B37D5F"/>
    <w:rsid w:val="00B7506F"/>
    <w:rsid w:val="00BA2339"/>
    <w:rsid w:val="00CD18E3"/>
    <w:rsid w:val="00D04A37"/>
    <w:rsid w:val="00D8632A"/>
    <w:rsid w:val="00DD0D50"/>
    <w:rsid w:val="00EB6A52"/>
    <w:rsid w:val="00EE3D0E"/>
    <w:rsid w:val="00F03BE8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9600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66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566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566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566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39600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66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566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566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566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St-831/2017</izvorni_sadrzaj>
    <derivirana_varijabla naziv="DomainObject.Predmet.OznakaBroj_1">St-831/2017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X MEDIA j.d.o.o. za grafičke usluge</izvorni_sadrzaj>
    <derivirana_varijabla naziv="DomainObject.Predmet.ProtustrankaFormated_1">  ART X MEDIA j.d.o.o. za grafičke usluge</derivirana_varijabla>
  </DomainObject.Predmet.ProtustrankaFormated>
  <DomainObject.Predmet.ProtustrankaFormatedOIB>
    <izvorni_sadrzaj>  ART X MEDIA j.d.o.o. za grafičke usluge, OIB 47952201645</izvorni_sadrzaj>
    <derivirana_varijabla naziv="DomainObject.Predmet.ProtustrankaFormatedOIB_1">  ART X MEDIA j.d.o.o. za grafičke usluge, OIB 47952201645</derivirana_varijabla>
  </DomainObject.Predmet.ProtustrankaFormatedOIB>
  <DomainObject.Predmet.ProtustrankaFormatedWithAdress>
    <izvorni_sadrzaj> ART X MEDIA j.d.o.o. za grafičke usluge, Mezanovci 55/B, 21231 Klis</izvorni_sadrzaj>
    <derivirana_varijabla naziv="DomainObject.Predmet.ProtustrankaFormatedWithAdress_1"> ART X MEDIA j.d.o.o. za grafičke usluge, Mezanovci 55/B, 21231 Klis</derivirana_varijabla>
  </DomainObject.Predmet.ProtustrankaFormatedWithAdress>
  <DomainObject.Predmet.ProtustrankaFormatedWithAdressOIB>
    <izvorni_sadrzaj> ART X MEDIA j.d.o.o. za grafičke usluge, OIB 47952201645, Mezanovci 55/B, 21231 Klis</izvorni_sadrzaj>
    <derivirana_varijabla naziv="DomainObject.Predmet.ProtustrankaFormatedWithAdressOIB_1"> ART X MEDIA j.d.o.o. za grafičke usluge, OIB 47952201645, Mezanovci 55/B, 21231 Klis</derivirana_varijabla>
  </DomainObject.Predmet.ProtustrankaFormatedWithAdressOIB>
  <DomainObject.Predmet.ProtustrankaWithAdress>
    <izvorni_sadrzaj>ART X MEDIA j.d.o.o. za grafičke usluge Mezanovci 55/B, 21231 Klis</izvorni_sadrzaj>
    <derivirana_varijabla naziv="DomainObject.Predmet.ProtustrankaWithAdress_1">ART X MEDIA j.d.o.o. za grafičke usluge Mezanovci 55/B, 21231 Klis</derivirana_varijabla>
  </DomainObject.Predmet.ProtustrankaWithAdress>
  <DomainObject.Predmet.ProtustrankaWithAdressOIB>
    <izvorni_sadrzaj>ART X MEDIA j.d.o.o. za grafičke usluge, OIB 47952201645, Mezanovci 55/B, 21231 Klis</izvorni_sadrzaj>
    <derivirana_varijabla naziv="DomainObject.Predmet.ProtustrankaWithAdressOIB_1">ART X MEDIA j.d.o.o. za grafičke usluge, OIB 47952201645, Mezanovci 55/B, 21231 Klis</derivirana_varijabla>
  </DomainObject.Predmet.ProtustrankaWithAdressOIB>
  <DomainObject.Predmet.ProtustrankaNazivFormated>
    <izvorni_sadrzaj>ART X MEDIA j.d.o.o. za grafičke usluge</izvorni_sadrzaj>
    <derivirana_varijabla naziv="DomainObject.Predmet.ProtustrankaNazivFormated_1">ART X MEDIA j.d.o.o. za grafičke usluge</derivirana_varijabla>
  </DomainObject.Predmet.ProtustrankaNazivFormated>
  <DomainObject.Predmet.ProtustrankaNazivFormatedOIB>
    <izvorni_sadrzaj>ART X MEDIA j.d.o.o. za grafičke usluge, OIB 47952201645</izvorni_sadrzaj>
    <derivirana_varijabla naziv="DomainObject.Predmet.ProtustrankaNazivFormatedOIB_1">ART X MEDIA j.d.o.o. za grafičke usluge, OIB 47952201645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8071.51</izvorni_sadrzaj>
    <derivirana_varijabla naziv="DomainObject.Predmet.TrenutnaVrijednost_1">8071.51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ART X MEDIA j.d.o.o. za grafičke usluge</item>
    </izvorni_sadrzaj>
    <derivirana_varijabla naziv="DomainObject.Predmet.ProtuStrankaListFormated_1">
      <item>ART X MEDIA j.d.o.o. za grafičke usluge</item>
    </derivirana_varijabla>
  </DomainObject.Predmet.ProtuStrankaListFormated>
  <DomainObject.Predmet.ProtuStrankaListFormatedOIB>
    <izvorni_sadrzaj>
      <item>ART X MEDIA j.d.o.o. za grafičke usluge, OIB 47952201645</item>
    </izvorni_sadrzaj>
    <derivirana_varijabla naziv="DomainObject.Predmet.ProtuStrankaListFormatedOIB_1">
      <item>ART X MEDIA j.d.o.o. za grafičke usluge, OIB 47952201645</item>
    </derivirana_varijabla>
  </DomainObject.Predmet.ProtuStrankaListFormatedOIB>
  <DomainObject.Predmet.ProtuStrankaListFormatedWithAdress>
    <izvorni_sadrzaj>
      <item>ART X MEDIA j.d.o.o. za grafičke usluge, Mezanovci 55/B, 21231 Klis</item>
    </izvorni_sadrzaj>
    <derivirana_varijabla naziv="DomainObject.Predmet.ProtuStrankaListFormatedWithAdress_1">
      <item>ART X MEDIA j.d.o.o. za grafičke usluge, Mezanovci 55/B, 21231 Klis</item>
    </derivirana_varijabla>
  </DomainObject.Predmet.ProtuStrankaListFormatedWithAdress>
  <DomainObject.Predmet.ProtuStrankaListFormatedWithAdressOIB>
    <izvorni_sadrzaj>
      <item>ART X MEDIA j.d.o.o. za grafičke usluge, OIB 47952201645, Mezanovci 55/B, 21231 Klis</item>
    </izvorni_sadrzaj>
    <derivirana_varijabla naziv="DomainObject.Predmet.ProtuStrankaListFormatedWithAdressOIB_1">
      <item>ART X MEDIA j.d.o.o. za grafičke usluge, OIB 47952201645, Mezanovci 55/B, 21231 Klis</item>
    </derivirana_varijabla>
  </DomainObject.Predmet.ProtuStrankaListFormatedWithAdressOIB>
  <DomainObject.Predmet.ProtuStrankaListNazivFormated>
    <izvorni_sadrzaj>
      <item>ART X MEDIA j.d.o.o. za grafičke usluge</item>
    </izvorni_sadrzaj>
    <derivirana_varijabla naziv="DomainObject.Predmet.ProtuStrankaListNazivFormated_1">
      <item>ART X MEDIA j.d.o.o. za grafičke usluge</item>
    </derivirana_varijabla>
  </DomainObject.Predmet.ProtuStrankaListNazivFormated>
  <DomainObject.Predmet.ProtuStrankaListNazivFormatedOIB>
    <izvorni_sadrzaj>
      <item>ART X MEDIA j.d.o.o. za grafičke usluge, OIB 47952201645</item>
    </izvorni_sadrzaj>
    <derivirana_varijabla naziv="DomainObject.Predmet.ProtuStrankaListNazivFormatedOIB_1">
      <item>ART X MEDIA j.d.o.o. za grafičke usluge, OIB 47952201645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ART X MEDIA j.d.o.o. za grafičke usluge</izvorni_sadrzaj>
    <derivirana_varijabla naziv="DomainObject.Predmet.ProtustrankaIDrugi_1">ART X MEDIA j.d.o.o. za grafičke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ART X MEDIA j.d.o.o. za grafičke usluge, OIB 47952201645, Mezanovci 55/B, 21231 Klis</izvorni_sadrzaj>
    <derivirana_varijabla naziv="DomainObject.Predmet.ProtustrankaIDrugiAdressOIB_1">ART X MEDIA j.d.o.o. za grafičke usluge, OIB 47952201645, Mezanovci 55/B,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X MEDIA j.d.o.o. za grafičke usluge</item>
      <item>FINANCIJSKA AGENCIJA, RC SPLIT</item>
    </izvorni_sadrzaj>
    <derivirana_varijabla naziv="DomainObject.Predmet.SudioniciListNaziv_1">
      <item>ART X MEDIA j.d.o.o. za grafičke usluge</item>
      <item>FINANCIJSKA AGENCIJA, RC SPLIT</item>
    </derivirana_varijabla>
  </DomainObject.Predmet.SudioniciListNaziv>
  <DomainObject.Predmet.SudioniciListAdressOIB>
    <izvorni_sadrzaj>
      <item>ART X MEDIA j.d.o.o. za grafičke usluge, OIB 47952201645, Mezanovci 55/B,21231 Klis</item>
      <item>FINANCIJSKA AGENCIJA, RC SPLIT, OIB 85821130368, Mažuranićevo šetalište 24 b,21000 Split</item>
    </izvorni_sadrzaj>
    <derivirana_varijabla naziv="DomainObject.Predmet.SudioniciListAdressOIB_1">
      <item>ART X MEDIA j.d.o.o. za grafičke usluge, OIB 47952201645, Mezanovci 55/B,21231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47952201645</item>
      <item>, OIB 85821130368</item>
    </izvorni_sadrzaj>
    <derivirana_varijabla naziv="DomainObject.Predmet.SudioniciListNazivOIB_1">
      <item>, OIB 47952201645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4093</properties:Characters>
  <properties:Lines>92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2017-12-13T10:57:00Z</dcterms:created>
  <dc:creator>Katarina Mikulić</dc:creator>
  <cp:lastModifiedBy>Ana Golub Gruić</cp:lastModifiedBy>
  <cp:lastPrinted>2018-01-03T10:58:00Z</cp:lastPrinted>
  <dcterms:modified xmlns:xsi="http://www.w3.org/2001/XMLSchema-instance" xsi:type="dcterms:W3CDTF">2018-01-03T12:28:00Z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