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cb8f" w14:paraId="c41cb8f" w:rsidRDefault="00C9605A" w:rsidP="00C9605A" w:rsidR="00C9605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605A" w:rsidP="00C9605A" w:rsidR="00C9605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9605A" w:rsidP="00C9605A" w:rsidR="00C9605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9605A" w:rsidP="00C9605A" w:rsidR="00C9605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9605A" w:rsidP="00C9605A" w:rsidR="00C9605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9605A" w:rsidP="00C9605A" w:rsidR="00C9605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9605A" w:rsidP="00C9605A" w:rsidR="00C9605A" w:rsidRPr="005D578C">
      <w:pPr>
        <w:jc w:val="center"/>
        <w:rPr>
          <w:rFonts w:cs="Times New Roman" w:eastAsia="Times New Roman"/>
          <w:szCs w:val="24"/>
        </w:rPr>
      </w:pPr>
    </w:p>
    <w:p w:rsidRDefault="00C9605A" w:rsidP="00C9605A" w:rsidR="00C9605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9605A" w:rsidP="00C9605A" w:rsidR="00C9605A" w:rsidRPr="005D578C">
      <w:pPr>
        <w:rPr>
          <w:rFonts w:cs="Times New Roman" w:eastAsia="Times New Roman"/>
          <w:szCs w:val="24"/>
        </w:rPr>
      </w:pPr>
    </w:p>
    <w:p w:rsidRDefault="00C9605A" w:rsidP="00C9605A" w:rsidR="00C9605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JASIL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Ul. Fra. P. Pelizzer 32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72744010429, MBS 040114518,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22. ožujka 2016.</w:t>
      </w:r>
    </w:p>
    <w:p w:rsidRDefault="00C9605A" w:rsidP="00C9605A" w:rsidR="00C9605A" w:rsidRPr="005D578C">
      <w:pPr>
        <w:rPr>
          <w:rFonts w:cs="Times New Roman" w:eastAsia="Times New Roman"/>
          <w:szCs w:val="24"/>
        </w:rPr>
      </w:pPr>
    </w:p>
    <w:p w:rsidRDefault="00C9605A" w:rsidP="00C9605A" w:rsidR="00C9605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9605A" w:rsidP="00C9605A" w:rsidR="00C9605A" w:rsidRPr="005D578C">
      <w:pPr>
        <w:rPr>
          <w:rFonts w:cs="Times New Roman" w:eastAsia="Times New Roman"/>
          <w:szCs w:val="24"/>
        </w:rPr>
      </w:pPr>
    </w:p>
    <w:p w:rsidRDefault="00C9605A" w:rsidP="00C9605A" w:rsidR="00C9605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JASIL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Ul. Fra. P. Pelizzer 32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72744010429, MBS 040114518,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22.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C9605A" w:rsidP="00C9605A" w:rsidR="00C9605A" w:rsidRPr="005D578C">
      <w:pPr>
        <w:rPr>
          <w:rFonts w:cs="Times New Roman" w:eastAsia="Times New Roman"/>
          <w:szCs w:val="24"/>
        </w:rPr>
      </w:pPr>
    </w:p>
    <w:p w:rsidRDefault="00C9605A" w:rsidP="00C9605A" w:rsidR="00C9605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68342C" w:rsidRPr="0068342C">
        <w:rPr>
          <w:rFonts w:cs="Times New Roman" w:eastAsia="Times New Roman"/>
          <w:szCs w:val="20"/>
        </w:rPr>
        <w:t>Radijana Trobonjača iz Opati</w:t>
      </w:r>
      <w:r w:rsidR="0068342C">
        <w:rPr>
          <w:rFonts w:cs="Times New Roman" w:eastAsia="Times New Roman"/>
          <w:szCs w:val="20"/>
        </w:rPr>
        <w:t>je, M. Tita 49, OIB 48908522234.</w:t>
      </w:r>
    </w:p>
    <w:p w:rsidRDefault="0068342C" w:rsidP="00C9605A" w:rsidR="0068342C">
      <w:pPr>
        <w:ind w:firstLine="708"/>
        <w:rPr>
          <w:rFonts w:cs="Times New Roman" w:eastAsia="Times New Roman"/>
          <w:szCs w:val="20"/>
        </w:rPr>
      </w:pPr>
    </w:p>
    <w:p w:rsidRDefault="00C9605A" w:rsidP="00C9605A" w:rsidR="00C9605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JASIL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Ul. Fra. P. Pelizzer 32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72744010429, MBS 040114518.</w:t>
      </w:r>
    </w:p>
    <w:p w:rsidRDefault="00C9605A" w:rsidP="00C9605A" w:rsidR="00C9605A">
      <w:pPr>
        <w:ind w:firstLine="709"/>
        <w:rPr>
          <w:rFonts w:cs="Times New Roman" w:eastAsia="Times New Roman"/>
          <w:szCs w:val="24"/>
        </w:rPr>
      </w:pPr>
    </w:p>
    <w:p w:rsidRDefault="00C9605A" w:rsidP="00C9605A" w:rsidR="00C9605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JASIL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Ul. Fra. P. Pelizzer 32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72744010429, MBS 040114518.</w:t>
      </w:r>
    </w:p>
    <w:p w:rsidRDefault="00C9605A" w:rsidP="00C9605A" w:rsidR="00C9605A">
      <w:pPr>
        <w:ind w:firstLine="709"/>
        <w:rPr>
          <w:rFonts w:cs="Times New Roman" w:eastAsia="Times New Roman"/>
          <w:szCs w:val="24"/>
        </w:rPr>
      </w:pPr>
    </w:p>
    <w:p w:rsidRDefault="00C9605A" w:rsidP="00C9605A" w:rsidR="00C9605A" w:rsidRPr="005D578C">
      <w:pPr>
        <w:ind w:firstLine="709"/>
        <w:rPr>
          <w:rFonts w:cs="Times New Roman" w:eastAsia="Times New Roman"/>
          <w:szCs w:val="24"/>
        </w:rPr>
      </w:pPr>
    </w:p>
    <w:p w:rsidRDefault="00C9605A" w:rsidP="00C9605A" w:rsidR="00C9605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9605A" w:rsidP="00C9605A" w:rsidR="00C9605A">
      <w:pPr>
        <w:ind w:firstLine="708"/>
        <w:rPr>
          <w:rFonts w:cs="Times New Roman" w:eastAsia="Times New Roman"/>
          <w:szCs w:val="24"/>
        </w:rPr>
      </w:pPr>
    </w:p>
    <w:p w:rsidRDefault="00C9605A" w:rsidP="00C9605A" w:rsidR="00C9605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JASIL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St-1168/2015-3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9605A" w:rsidP="00C9605A" w:rsidR="00C9605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9605A" w:rsidP="00C9605A" w:rsidR="00C9605A" w:rsidRPr="005D578C">
      <w:pPr>
        <w:rPr>
          <w:rFonts w:cs="Times New Roman" w:eastAsia="Times New Roman"/>
          <w:szCs w:val="24"/>
        </w:rPr>
      </w:pPr>
    </w:p>
    <w:p w:rsidRDefault="00C9605A" w:rsidP="00C9605A" w:rsidR="00C9605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9605A" w:rsidP="00C9605A" w:rsidR="00C9605A">
      <w:pPr>
        <w:rPr>
          <w:rFonts w:cs="Times New Roman" w:eastAsia="Times New Roman"/>
          <w:szCs w:val="24"/>
        </w:rPr>
      </w:pPr>
    </w:p>
    <w:p w:rsidRDefault="00C9605A" w:rsidP="001B0AB1" w:rsidR="00C9605A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9605A" w:rsidP="001B0AB1" w:rsidR="00C9605A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1B0AB1">
        <w:rPr>
          <w:rFonts w:cs="Times New Roman" w:eastAsia="Times New Roman"/>
          <w:szCs w:val="24"/>
        </w:rPr>
        <w:t>, v. r.</w:t>
      </w:r>
    </w:p>
    <w:p w:rsidRDefault="00C9605A" w:rsidP="00C9605A" w:rsidR="00C9605A">
      <w:pPr>
        <w:jc w:val="left"/>
        <w:rPr>
          <w:rFonts w:cs="Times New Roman" w:eastAsia="Times New Roman"/>
          <w:szCs w:val="24"/>
        </w:rPr>
      </w:pPr>
    </w:p>
    <w:p w:rsidRDefault="00C9605A" w:rsidP="00C9605A" w:rsidR="00C9605A" w:rsidRPr="005D578C">
      <w:pPr>
        <w:jc w:val="left"/>
        <w:rPr>
          <w:rFonts w:cs="Times New Roman" w:eastAsia="Times New Roman"/>
          <w:szCs w:val="24"/>
        </w:rPr>
      </w:pPr>
    </w:p>
    <w:p w:rsidRDefault="00C9605A" w:rsidP="00C9605A" w:rsidR="00C9605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9605A" w:rsidP="00C9605A" w:rsidR="00C9605A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C9605A" w:rsidP="00C9605A" w:rsidR="00C960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9605A" w:rsidP="00C9605A" w:rsidR="00C9605A">
      <w:pPr>
        <w:rPr>
          <w:rFonts w:cs="Times New Roman" w:eastAsia="Times New Roman"/>
          <w:szCs w:val="24"/>
        </w:rPr>
      </w:pPr>
    </w:p>
    <w:p w:rsidRDefault="00C9605A" w:rsidP="00C9605A" w:rsidR="00C9605A" w:rsidRPr="005D578C">
      <w:pPr>
        <w:rPr>
          <w:rFonts w:cs="Times New Roman" w:eastAsia="Times New Roman"/>
          <w:szCs w:val="24"/>
        </w:rPr>
      </w:pPr>
    </w:p>
    <w:p w:rsidRDefault="00C9605A" w:rsidP="00C9605A" w:rsidR="00C9605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9605A" w:rsidP="00C9605A" w:rsidR="00C960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9605A" w:rsidP="00C9605A" w:rsidR="00C960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JASIL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Ul. Fra. P. Pelizzer 32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C9605A" w:rsidP="00C9605A" w:rsidR="00C960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Denis Rajko iz Rovinja, A. Nider 1,</w:t>
      </w:r>
    </w:p>
    <w:p w:rsidRDefault="00C9605A" w:rsidP="00C9605A" w:rsidR="00C9605A" w:rsidRPr="00AD0B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C9605A" w:rsidP="00C9605A" w:rsidR="00C960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9605A" w:rsidP="00C9605A" w:rsidR="00C9605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68342C">
        <w:rPr>
          <w:rFonts w:cs="Times New Roman" w:eastAsia="Times New Roman"/>
          <w:szCs w:val="20"/>
        </w:rPr>
        <w:t xml:space="preserve">Radijana Trobonjača iz Opatije, M. Tita 49, </w:t>
      </w:r>
    </w:p>
    <w:p w:rsidRDefault="00C9605A" w:rsidP="00C9605A" w:rsidR="00C9605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9605A" w:rsidP="00C9605A" w:rsidR="00C960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9605A" w:rsidP="00C9605A" w:rsidR="00C960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9605A" w:rsidP="00C9605A" w:rsidR="00C9605A"/>
    <w:p w:rsidRDefault="00C9605A" w:rsidP="00C9605A" w:rsidR="00C9605A"/>
    <w:p w:rsidRDefault="00C9605A" w:rsidP="00C9605A" w:rsidR="00C9605A"/>
    <w:p w:rsidRDefault="00C9605A" w:rsidP="00C9605A" w:rsidR="00C9605A"/>
    <w:p w:rsidRDefault="00C9605A" w:rsidP="00C9605A" w:rsidR="00C9605A"/>
    <w:p w:rsidRDefault="00C9605A" w:rsidP="00C9605A" w:rsidR="00C9605A"/>
    <w:p w:rsidRDefault="00C9605A" w:rsidP="00C9605A" w:rsidR="00C9605A"/>
    <w:p w:rsidRDefault="00C9605A" w:rsidP="00C9605A" w:rsidR="00C9605A"/>
    <w:p w:rsidRDefault="00C9605A" w:rsidP="00C9605A" w:rsidR="00C9605A"/>
    <w:p w:rsidRDefault="00C9605A" w:rsidP="00C9605A" w:rsidR="00C9605A"/>
    <w:p w:rsidRDefault="00C9605A" w:rsidP="00C9605A" w:rsidR="00C9605A"/>
    <w:p w:rsidRDefault="00C9605A" w:rsidP="00C9605A" w:rsidR="00C9605A"/>
    <w:p w:rsidRDefault="00C9605A" w:rsidP="00C9605A" w:rsidR="00C9605A"/>
    <w:p w:rsidRDefault="00C9605A" w:rsidP="00C9605A" w:rsidR="00C9605A"/>
    <w:p w:rsidRDefault="00C9605A" w:rsidP="00C9605A" w:rsidR="00C9605A"/>
    <w:p w:rsidRDefault="00C9605A" w:rsidP="00C9605A" w:rsidR="00C9605A"/>
    <w:p w:rsidRDefault="00C9605A" w:rsidP="00C9605A" w:rsidR="00C9605A"/>
    <w:p w:rsidRDefault="00C9605A" w:rsidP="00C9605A" w:rsidR="00C9605A"/>
    <w:p w:rsidRDefault="004F5027" w:rsidR="004F5027"/>
    <w:sectPr w:rsidSect="00D3530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605A" w:rsidP="00C9605A" w:rsidR="00C9605A">
      <w:r>
        <w:separator/>
      </w:r>
    </w:p>
  </w:endnote>
  <w:endnote w:id="0" w:type="continuationSeparator">
    <w:p w:rsidRDefault="00C9605A" w:rsidP="00C9605A" w:rsidR="00C96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605A" w:rsidP="00C9605A" w:rsidR="00C9605A">
      <w:r>
        <w:separator/>
      </w:r>
    </w:p>
  </w:footnote>
  <w:footnote w:id="0" w:type="continuationSeparator">
    <w:p w:rsidRDefault="00C9605A" w:rsidP="00C9605A" w:rsidR="00C960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342C" w:rsidP="00D35306" w:rsidR="00D3530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B0AB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St-116</w:t>
    </w:r>
    <w:r w:rsidR="00C9605A">
      <w:rPr>
        <w:szCs w:val="24"/>
      </w:rPr>
      <w:t>8</w:t>
    </w:r>
    <w:r>
      <w:rPr>
        <w:szCs w:val="24"/>
      </w:rPr>
      <w:t>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342C" w:rsidP="00D35306" w:rsidR="00D35306" w:rsidRPr="00A074C3">
    <w:pPr>
      <w:pStyle w:val="Zaglavlje"/>
      <w:jc w:val="right"/>
      <w:rPr>
        <w:szCs w:val="24"/>
      </w:rPr>
    </w:pPr>
    <w:r>
      <w:rPr>
        <w:szCs w:val="24"/>
      </w:rPr>
      <w:t>4 St-116</w:t>
    </w:r>
    <w:r w:rsidR="00C9605A">
      <w:rPr>
        <w:szCs w:val="24"/>
      </w:rPr>
      <w:t>8</w:t>
    </w:r>
    <w:r>
      <w:rPr>
        <w:szCs w:val="24"/>
      </w:rPr>
      <w:t>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848"/>
    <w:rsid w:val="001B0AB1"/>
    <w:rsid w:val="004F5027"/>
    <w:rsid w:val="0068342C"/>
    <w:rsid w:val="00C9605A"/>
    <w:rsid w:val="00D72848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605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605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9605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60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605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6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605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0A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AB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B0AB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B0AB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B0AB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605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605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9605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60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605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6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605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0A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AB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B0AB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B0AB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B0AB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St-1168/2015-5</izvorni_sadrzaj>
    <derivirana_varijabla naziv="DomainObject.Oznaka_1">St-1168/2015-5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St-1168/2015</izvorni_sadrzaj>
    <derivirana_varijabla naziv="DomainObject.Predmet.OznakaBroj_1">St-1168/2015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JASIL d.o.o. ROVINJ</izvorni_sadrzaj>
    <derivirana_varijabla naziv="DomainObject.Predmet.ProtustrankaFormated_1">  JASIL d.o.o. ROVINJ</derivirana_varijabla>
  </DomainObject.Predmet.ProtustrankaFormated>
  <DomainObject.Predmet.ProtustrankaFormatedOIB>
    <izvorni_sadrzaj>  JASIL d.o.o. ROVINJ, OIB 72744010429</izvorni_sadrzaj>
    <derivirana_varijabla naziv="DomainObject.Predmet.ProtustrankaFormatedOIB_1">  JASIL d.o.o. ROVINJ, OIB 72744010429</derivirana_varijabla>
  </DomainObject.Predmet.ProtustrankaFormatedOIB>
  <DomainObject.Predmet.ProtustrankaFormatedWithAdress>
    <izvorni_sadrzaj> JASIL d.o.o. ROVINJ, Ul. Fra.P.Pelizzer 32, 52210 Rovinj</izvorni_sadrzaj>
    <derivirana_varijabla naziv="DomainObject.Predmet.ProtustrankaFormatedWithAdress_1"> JASIL d.o.o. ROVINJ, Ul. Fra.P.Pelizzer 32, 52210 Rovinj</derivirana_varijabla>
  </DomainObject.Predmet.ProtustrankaFormatedWithAdress>
  <DomainObject.Predmet.ProtustrankaFormatedWithAdressOIB>
    <izvorni_sadrzaj> JASIL d.o.o. ROVINJ, OIB 72744010429, Ul. Fra.P.Pelizzer 32, 52210 Rovinj</izvorni_sadrzaj>
    <derivirana_varijabla naziv="DomainObject.Predmet.ProtustrankaFormatedWithAdressOIB_1"> JASIL d.o.o. ROVINJ, OIB 72744010429, Ul. Fra.P.Pelizzer 32, 52210 Rovinj</derivirana_varijabla>
  </DomainObject.Predmet.ProtustrankaFormatedWithAdressOIB>
  <DomainObject.Predmet.ProtustrankaWithAdress>
    <izvorni_sadrzaj>JASIL d.o.o. ROVINJ Ul. Fra.P.Pelizzer 32, 52210 Rovinj</izvorni_sadrzaj>
    <derivirana_varijabla naziv="DomainObject.Predmet.ProtustrankaWithAdress_1">JASIL d.o.o. ROVINJ Ul. Fra.P.Pelizzer 32, 52210 Rovinj</derivirana_varijabla>
  </DomainObject.Predmet.ProtustrankaWithAdress>
  <DomainObject.Predmet.ProtustrankaWithAdressOIB>
    <izvorni_sadrzaj>JASIL d.o.o. ROVINJ, OIB 72744010429, Ul. Fra.P.Pelizzer 32, 52210 Rovinj</izvorni_sadrzaj>
    <derivirana_varijabla naziv="DomainObject.Predmet.ProtustrankaWithAdressOIB_1">JASIL d.o.o. ROVINJ, OIB 72744010429, Ul. Fra.P.Pelizzer 32, 52210 Rovinj</derivirana_varijabla>
  </DomainObject.Predmet.ProtustrankaWithAdressOIB>
  <DomainObject.Predmet.ProtustrankaNazivFormated>
    <izvorni_sadrzaj>JASIL d.o.o. ROVINJ</izvorni_sadrzaj>
    <derivirana_varijabla naziv="DomainObject.Predmet.ProtustrankaNazivFormated_1">JASIL d.o.o. ROVINJ</derivirana_varijabla>
  </DomainObject.Predmet.ProtustrankaNazivFormated>
  <DomainObject.Predmet.ProtustrankaNazivFormatedOIB>
    <izvorni_sadrzaj>JASIL d.o.o. ROVINJ, OIB 72744010429</izvorni_sadrzaj>
    <derivirana_varijabla naziv="DomainObject.Predmet.ProtustrankaNazivFormatedOIB_1">JASIL d.o.o. ROVINJ, OIB 72744010429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54383.43</izvorni_sadrzaj>
    <derivirana_varijabla naziv="DomainObject.Predmet.TrenutnaVrijednost_1">54383.43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JASIL d.o.o. ROVINJ</item>
    </izvorni_sadrzaj>
    <derivirana_varijabla naziv="DomainObject.Predmet.ProtuStrankaListFormated_1">
      <item>JASIL d.o.o. ROVINJ</item>
    </derivirana_varijabla>
  </DomainObject.Predmet.ProtuStrankaListFormated>
  <DomainObject.Predmet.ProtuStrankaListFormatedOIB>
    <izvorni_sadrzaj>
      <item>JASIL d.o.o. ROVINJ, OIB 72744010429</item>
    </izvorni_sadrzaj>
    <derivirana_varijabla naziv="DomainObject.Predmet.ProtuStrankaListFormatedOIB_1">
      <item>JASIL d.o.o. ROVINJ, OIB 72744010429</item>
    </derivirana_varijabla>
  </DomainObject.Predmet.ProtuStrankaListFormatedOIB>
  <DomainObject.Predmet.ProtuStrankaListFormatedWithAdress>
    <izvorni_sadrzaj>
      <item>JASIL d.o.o. ROVINJ, Ul. Fra.P.Pelizzer 32, 52210 Rovinj</item>
    </izvorni_sadrzaj>
    <derivirana_varijabla naziv="DomainObject.Predmet.ProtuStrankaListFormatedWithAdress_1">
      <item>JASIL d.o.o. ROVINJ, Ul. Fra.P.Pelizzer 32, 52210 Rovinj</item>
    </derivirana_varijabla>
  </DomainObject.Predmet.ProtuStrankaListFormatedWithAdress>
  <DomainObject.Predmet.ProtuStrankaListFormatedWithAdressOIB>
    <izvorni_sadrzaj>
      <item>JASIL d.o.o. ROVINJ, OIB 72744010429, Ul. Fra.P.Pelizzer 32, 52210 Rovinj</item>
    </izvorni_sadrzaj>
    <derivirana_varijabla naziv="DomainObject.Predmet.ProtuStrankaListFormatedWithAdressOIB_1">
      <item>JASIL d.o.o. ROVINJ, OIB 72744010429, Ul. Fra.P.Pelizzer 32, 52210 Rovinj</item>
    </derivirana_varijabla>
  </DomainObject.Predmet.ProtuStrankaListFormatedWithAdressOIB>
  <DomainObject.Predmet.ProtuStrankaListNazivFormated>
    <izvorni_sadrzaj>
      <item>JASIL d.o.o. ROVINJ</item>
    </izvorni_sadrzaj>
    <derivirana_varijabla naziv="DomainObject.Predmet.ProtuStrankaListNazivFormated_1">
      <item>JASIL d.o.o. ROVINJ</item>
    </derivirana_varijabla>
  </DomainObject.Predmet.ProtuStrankaListNazivFormated>
  <DomainObject.Predmet.ProtuStrankaListNazivFormatedOIB>
    <izvorni_sadrzaj>
      <item>JASIL d.o.o. ROVINJ, OIB 72744010429</item>
    </izvorni_sadrzaj>
    <derivirana_varijabla naziv="DomainObject.Predmet.ProtuStrankaListNazivFormatedOIB_1">
      <item>JASIL d.o.o. ROVINJ, OIB 72744010429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St-1168/2015-5</izvorni_sadrzaj>
    <derivirana_varijabla naziv="DomainObject.PoslovniBrojDokumenta_1">St-1168/2015-5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JASIL d.o.o. ROVINJ</izvorni_sadrzaj>
    <derivirana_varijabla naziv="DomainObject.Predmet.ProtustrankaIDrugi_1">JASIL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JASIL d.o.o. ROVINJ, OIB 72744010429, Ul. Fra.P.Pelizzer 32, 52210 Rovinj</izvorni_sadrzaj>
    <derivirana_varijabla naziv="DomainObject.Predmet.ProtustrankaIDrugiAdressOIB_1">JASIL d.o.o. ROVINJ, OIB 72744010429, Ul. Fra.P.Pelizzer 32,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JASIL d.o.o. ROVINJ</item>
    </izvorni_sadrzaj>
    <derivirana_varijabla naziv="DomainObject.Predmet.SudioniciListNaziv_1">
      <item>FINANCIJSKA AGENCIJA, RC RIJEKA, PODRUŽNICA PULA, PULA</item>
      <item>JASIL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JASIL d.o.o. ROVINJ, OIB 72744010429, Ul. Fra.P.Pelizzer 32,52210 Rovinj</item>
    </izvorni_sadrzaj>
    <derivirana_varijabla naziv="DomainObject.Predmet.SudioniciListAdressOIB_1">
      <item>FINANCIJSKA AGENCIJA, RC RIJEKA, PODRUŽNICA PULA, PULA, OIB 85821130368, Ulica grada Vukovara 70,10000 Zagreb</item>
      <item>JASIL d.o.o. ROVINJ, OIB 72744010429, Ul. Fra.P.Pelizzer 32,52210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72744010429</item>
    </izvorni_sadrzaj>
    <derivirana_varijabla naziv="DomainObject.Predmet.SudioniciListNazivOIB_1">
      <item>, OIB 85821130368</item>
      <item>, OIB 72744010429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3050</properties:Characters>
  <properties:Lines>94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2016-03-17T11:58:00Z</dcterms:created>
  <dc:creator>Mihaela Kaligari</dc:creator>
  <dc:description/>
  <cp:keywords/>
  <cp:lastModifiedBy>Sanja Prodan</cp:lastModifiedBy>
  <cp:lastPrinted>2016-03-22T07:36:00Z</cp:lastPrinted>
  <dcterms:modified xmlns:xsi="http://www.w3.org/2001/XMLSchema-instance" xsi:type="dcterms:W3CDTF">2016-03-22T07:36:00Z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St-1168/2015-5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