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51ab" w14:paraId="b7751ab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1122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E904E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C02F8" w:rsidRPr="00BC02F8">
        <w:rPr>
          <w:lang w:val="hr-HR"/>
        </w:rPr>
        <w:t>MIRITAT jednostavno društvo s ograničenom odgovornošću za trgovinu, turizam i ugostiteljstvo</w:t>
      </w:r>
      <w:r w:rsidR="00E904E8">
        <w:rPr>
          <w:lang w:val="hr-HR"/>
        </w:rPr>
        <w:t xml:space="preserve">, </w:t>
      </w:r>
      <w:r w:rsidR="00BC02F8">
        <w:rPr>
          <w:lang w:val="hr-HR"/>
        </w:rPr>
        <w:t xml:space="preserve">Split, Neslanovac 4., OIB: </w:t>
      </w:r>
      <w:r w:rsidR="00BC02F8" w:rsidRPr="00BC02F8">
        <w:rPr>
          <w:lang w:val="hr-HR"/>
        </w:rPr>
        <w:t>82935477012</w:t>
      </w:r>
      <w:r w:rsidR="00BC02F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BC02F8">
        <w:rPr>
          <w:lang w:val="hr-HR"/>
        </w:rPr>
        <w:t xml:space="preserve"> </w:t>
      </w:r>
      <w:r w:rsidR="00BC02F8" w:rsidRPr="00BC02F8">
        <w:rPr>
          <w:lang w:val="hr-HR"/>
        </w:rPr>
        <w:t>MIRITAT jednostavno društvo s ograničenom odgovornošću za trgovinu, turizam i ugostiteljstvo</w:t>
      </w:r>
      <w:r w:rsidR="00BC02F8">
        <w:rPr>
          <w:lang w:val="hr-HR"/>
        </w:rPr>
        <w:t xml:space="preserve">, Split, Neslanovac 4., OIB: </w:t>
      </w:r>
      <w:r w:rsidR="00BC02F8" w:rsidRPr="00BC02F8">
        <w:rPr>
          <w:lang w:val="hr-HR"/>
        </w:rPr>
        <w:t>82935477012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BC02F8">
        <w:rPr>
          <w:lang w:val="hr-HR"/>
        </w:rPr>
        <w:t>10,30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BC02F8" w:rsidRPr="00BC02F8">
        <w:rPr>
          <w:lang w:val="hr-HR"/>
        </w:rPr>
        <w:t>Stjepan Lović,</w:t>
      </w:r>
      <w:r w:rsidR="00BC02F8" w:rsidRPr="00BC02F8">
        <w:rPr>
          <w:rFonts w:eastAsiaTheme="minorHAnsi"/>
          <w:lang w:val="hr-HR"/>
        </w:rPr>
        <w:t xml:space="preserve">  dip.pravnik iz </w:t>
      </w:r>
      <w:r w:rsidR="00BC02F8" w:rsidRPr="00BC02F8">
        <w:rPr>
          <w:lang w:val="hr-HR"/>
        </w:rPr>
        <w:t>Zagreba, Preradovićeva 13., OIB:</w:t>
      </w:r>
      <w:r w:rsidR="00BC02F8" w:rsidRPr="00BC02F8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BC02F8" w:rsidRPr="00BC02F8">
        <w:rPr>
          <w:rFonts w:eastAsiaTheme="minorHAnsi"/>
          <w:lang w:val="hr-HR"/>
        </w:rPr>
        <w:t xml:space="preserve">25964288839 </w:t>
      </w:r>
      <w:r w:rsidR="00BC02F8">
        <w:rPr>
          <w:rFonts w:eastAsiaTheme="minorHAnsi"/>
          <w:lang w:val="hr-HR"/>
        </w:rPr>
        <w:t>.</w:t>
      </w:r>
      <w:r w:rsidR="00BC02F8" w:rsidRPr="00BC02F8">
        <w:rPr>
          <w:lang w:val="hr-HR"/>
        </w:rPr>
        <w:t xml:space="preserve">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BC02F8" w:rsidRPr="00BC02F8">
        <w:rPr>
          <w:lang w:val="hr-HR"/>
        </w:rPr>
        <w:t>MIRITAT jednostavno društvo s ograničenom odgovornošću za trgovinu, turizam i ugostiteljstvo</w:t>
      </w:r>
      <w:r w:rsidR="00BC02F8">
        <w:rPr>
          <w:lang w:val="hr-HR"/>
        </w:rPr>
        <w:t xml:space="preserve">, Split, Neslanovac 4., OIB: </w:t>
      </w:r>
      <w:r w:rsidR="00BC02F8" w:rsidRPr="00BC02F8">
        <w:rPr>
          <w:lang w:val="hr-HR"/>
        </w:rPr>
        <w:t>82935477012</w:t>
      </w:r>
      <w:r w:rsidR="00BC02F8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02.11.2015.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BC02F8" w:rsidRPr="00BC02F8">
        <w:rPr>
          <w:lang w:val="hr-HR"/>
        </w:rPr>
        <w:t>MIRITAT jednostavno društvo s ograničenom odgovornošću za trgovinu, turizam i ugostiteljstvo</w:t>
      </w:r>
      <w:r w:rsidR="00BC02F8">
        <w:rPr>
          <w:lang w:val="hr-HR"/>
        </w:rPr>
        <w:t xml:space="preserve">, Split, Neslanovac 4., OIB: </w:t>
      </w:r>
      <w:r w:rsidR="00BC02F8" w:rsidRPr="00BC02F8">
        <w:rPr>
          <w:lang w:val="hr-HR"/>
        </w:rPr>
        <w:t>82935477012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C02F8">
        <w:rPr>
          <w:lang w:val="hr-HR"/>
        </w:rPr>
        <w:t>02.10.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BC02F8">
        <w:rPr>
          <w:lang w:val="hr-HR"/>
        </w:rPr>
        <w:t>120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BC02F8">
        <w:rPr>
          <w:lang w:val="hr-HR"/>
        </w:rPr>
        <w:t>2.717,27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CB5DD1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C02F8">
        <w:rPr>
          <w:lang w:val="hr-HR"/>
        </w:rPr>
        <w:t>1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BC02F8">
        <w:rPr>
          <w:b/>
          <w:lang w:val="hr-HR"/>
        </w:rPr>
        <w:t>1122</w:t>
      </w:r>
      <w:r w:rsidR="00172868">
        <w:rPr>
          <w:b/>
          <w:lang w:val="hr-HR"/>
        </w:rPr>
        <w:t>/201</w:t>
      </w:r>
      <w:r w:rsidR="00BC02F8">
        <w:rPr>
          <w:b/>
          <w:lang w:val="hr-HR"/>
        </w:rPr>
        <w:t>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proofErr w:type="spellStart"/>
      <w:r>
        <w:t>Registar</w:t>
      </w:r>
      <w:proofErr w:type="spellEnd"/>
      <w:r>
        <w:t xml:space="preserve"> 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771DA"/>
    <w:rsid w:val="006C59C2"/>
    <w:rsid w:val="00753E18"/>
    <w:rsid w:val="0077341A"/>
    <w:rsid w:val="007E3F8B"/>
    <w:rsid w:val="007F09AD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7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7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St-1122/2015-7</izvorni_sadrzaj>
    <derivirana_varijabla naziv="DomainObject.Oznaka_1">St-1122/2015-7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MIRITAT jednostavno društvo s ograničenom odgovornošću za trgovinu, turizam i ugostiteljstvo</izvorni_sadrzaj>
    <derivirana_varijabla naziv="DomainObject.Predmet.ProtustrankaFormated_1">  MIRITAT jednostavno društvo s ograničenom odgovornošću za trgovinu, turizam i ugostiteljstvo</derivirana_varijabla>
  </DomainObject.Predmet.ProtustrankaFormated>
  <DomainObject.Predmet.ProtustrankaFormatedOIB>
    <izvorni_sadrzaj>  MIRITAT jednostavno društvo s ograničenom odgovornošću za trgovinu, turizam i ugostiteljstvo, OIB 82935477012</izvorni_sadrzaj>
    <derivirana_varijabla naziv="DomainObject.Predmet.ProtustrankaFormatedOIB_1">  MIRITAT jednostavno društvo s ograničenom odgovornošću za trgovinu, turizam i ugostiteljstvo, OIB 82935477012</derivirana_varijabla>
  </DomainObject.Predmet.ProtustrankaFormatedOIB>
  <DomainObject.Predmet.ProtustrankaFormatedWithAdress>
    <izvorni_sadrzaj> MIRITAT jednostavno društvo s ograničenom odgovornošću za trgovinu, turizam i ugostiteljstvo, Neslanovac 4, 21000 Split</izvorni_sadrzaj>
    <derivirana_varijabla naziv="DomainObject.Predmet.ProtustrankaFormatedWithAdress_1"> MIRITAT jednostavno društvo s ograničenom odgovornošću za trgovinu, turizam i ugostiteljstvo, Neslanovac 4, 21000 Split</derivirana_varijabla>
  </DomainObject.Predmet.ProtustrankaFormatedWithAdress>
  <DomainObject.Predmet.ProtustrankaFormatedWithAdressOIB>
    <izvorni_sadrzaj> MIRITAT jednostavno društvo s ograničenom odgovornošću za trgovinu, turizam i ugostiteljstvo, OIB 82935477012, Neslanovac 4, 21000 Split</izvorni_sadrzaj>
    <derivirana_varijabla naziv="DomainObject.Predmet.ProtustrankaFormatedWithAdressOIB_1"> MIRITAT jednostavno društvo s ograničenom odgovornošću za trgovinu, turizam i ugostiteljstvo, OIB 82935477012, Neslanovac 4, 21000 Split</derivirana_varijabla>
  </DomainObject.Predmet.ProtustrankaFormatedWithAdressOIB>
  <DomainObject.Predmet.ProtustrankaWithAdress>
    <izvorni_sadrzaj>MIRITAT jednostavno društvo s ograničenom odgovornošću za trgovinu, turizam i ugostiteljstvo Neslanovac 4, 21000 Split</izvorni_sadrzaj>
    <derivirana_varijabla naziv="DomainObject.Predmet.ProtustrankaWithAdress_1">MIRITAT jednostavno društvo s ograničenom odgovornošću za trgovinu, turizam i ugostiteljstvo Neslanovac 4, 21000 Split</derivirana_varijabla>
  </DomainObject.Predmet.ProtustrankaWithAdress>
  <DomainObject.Predmet.ProtustrankaWithAdressOIB>
    <izvorni_sadrzaj>MIRITAT jednostavno društvo s ograničenom odgovornošću za trgovinu, turizam i ugostiteljstvo, OIB 82935477012, Neslanovac 4, 21000 Split</izvorni_sadrzaj>
    <derivirana_varijabla naziv="DomainObject.Predmet.ProtustrankaWithAdressOIB_1">MIRITAT jednostavno društvo s ograničenom odgovornošću za trgovinu, turizam i ugostiteljstvo, OIB 82935477012, Neslanovac 4, 21000 Split</derivirana_varijabla>
  </DomainObject.Predmet.ProtustrankaWithAdressOIB>
  <DomainObject.Predmet.ProtustrankaNazivFormated>
    <izvorni_sadrzaj>MIRITAT jednostavno društvo s ograničenom odgovornošću za trgovinu, turizam i ugostiteljstvo</izvorni_sadrzaj>
    <derivirana_varijabla naziv="DomainObject.Predmet.ProtustrankaNazivFormated_1">MIRITAT jednostavno društvo s ograničenom odgovornošću za trgovinu, turizam i ugostiteljstvo</derivirana_varijabla>
  </DomainObject.Predmet.ProtustrankaNazivFormated>
  <DomainObject.Predmet.ProtustrankaNazivFormatedOIB>
    <izvorni_sadrzaj>MIRITAT jednostavno društvo s ograničenom odgovornošću za trgovinu, turizam i ugostiteljstvo, OIB 82935477012</izvorni_sadrzaj>
    <derivirana_varijabla naziv="DomainObject.Predmet.ProtustrankaNazivFormatedOIB_1">MIRITAT jednostavno društvo s ograničenom odgovornošću za trgovinu, turizam i ugostiteljstvo, OIB 82935477012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2717.27</izvorni_sadrzaj>
    <derivirana_varijabla naziv="DomainObject.Predmet.TrenutnaVrijednost_1">2717.27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MIRITAT jednostavno društvo s ograničenom odgovornošću za trgovinu, turizam i ugostiteljstvo</item>
    </izvorni_sadrzaj>
    <derivirana_varijabla naziv="DomainObject.Predmet.ProtuStrankaListFormated_1">
      <item>MIRITAT jednostavno društvo s ograničenom odgovornošću za trgovinu, turizam i ugostiteljstvo</item>
    </derivirana_varijabla>
  </DomainObject.Predmet.ProtuStrankaListFormated>
  <DomainObject.Predmet.ProtuStrankaListFormatedOIB>
    <izvorni_sadrzaj>
      <item>MIRITAT jednostavno društvo s ograničenom odgovornošću za trgovinu, turizam i ugostiteljstvo, OIB 82935477012</item>
    </izvorni_sadrzaj>
    <derivirana_varijabla naziv="DomainObject.Predmet.ProtuStrankaListFormatedOIB_1">
      <item>MIRITAT jednostavno društvo s ograničenom odgovornošću za trgovinu, turizam i ugostiteljstvo, OIB 82935477012</item>
    </derivirana_varijabla>
  </DomainObject.Predmet.ProtuStrankaListFormatedOIB>
  <DomainObject.Predmet.ProtuStrankaListFormatedWithAdress>
    <izvorni_sadrzaj>
      <item>MIRITAT jednostavno društvo s ograničenom odgovornošću za trgovinu, turizam i ugostiteljstvo, Neslanovac 4, 21000 Split</item>
    </izvorni_sadrzaj>
    <derivirana_varijabla naziv="DomainObject.Predmet.ProtuStrankaListFormatedWithAdress_1">
      <item>MIRITAT jednostavno društvo s ograničenom odgovornošću za trgovinu, turizam i ugostiteljstvo, Neslanovac 4, 21000 Split</item>
    </derivirana_varijabla>
  </DomainObject.Predmet.ProtuStrankaListFormatedWithAdress>
  <DomainObject.Predmet.ProtuStrankaListFormatedWithAdressOIB>
    <izvorni_sadrzaj>
      <item>MIRITAT jednostavno društvo s ograničenom odgovornošću za trgovinu, turizam i ugostiteljstvo, OIB 82935477012, Neslanovac 4, 21000 Split</item>
    </izvorni_sadrzaj>
    <derivirana_varijabla naziv="DomainObject.Predmet.ProtuStrankaListFormatedWithAdressOIB_1">
      <item>MIRITAT jednostavno društvo s ograničenom odgovornošću za trgovinu, turizam i ugostiteljstvo, OIB 82935477012, Neslanovac 4, 21000 Split</item>
    </derivirana_varijabla>
  </DomainObject.Predmet.ProtuStrankaListFormatedWithAdressOIB>
  <DomainObject.Predmet.ProtuStrankaListNazivFormated>
    <izvorni_sadrzaj>
      <item>MIRITAT jednostavno društvo s ograničenom odgovornošću za trgovinu, turizam i ugostiteljstvo</item>
    </izvorni_sadrzaj>
    <derivirana_varijabla naziv="DomainObject.Predmet.ProtuStrankaListNazivFormated_1">
      <item>MIRITAT jednostavno društvo s ograničenom odgovornošću za trgovinu, turizam i ugostiteljstvo</item>
    </derivirana_varijabla>
  </DomainObject.Predmet.ProtuStrankaListNazivFormated>
  <DomainObject.Predmet.ProtuStrankaListNazivFormatedOIB>
    <izvorni_sadrzaj>
      <item>MIRITAT jednostavno društvo s ograničenom odgovornošću za trgovinu, turizam i ugostiteljstvo, OIB 82935477012</item>
    </izvorni_sadrzaj>
    <derivirana_varijabla naziv="DomainObject.Predmet.ProtuStrankaListNazivFormatedOIB_1">
      <item>MIRITAT jednostavno društvo s ograničenom odgovornošću za trgovinu, turizam i ugostiteljstvo, OIB 82935477012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St-1122/2015-7</izvorni_sadrzaj>
    <derivirana_varijabla naziv="DomainObject.PoslovniBrojDokumenta_1">St-1122/2015-7</derivirana_varijabla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MIRITAT jednostavno društvo s ograničenom odgovornošću za trgovinu, turizam i ugostiteljstvo</izvorni_sadrzaj>
    <derivirana_varijabla naziv="DomainObject.Predmet.ProtustrankaIDrugi_1">MIRITAT jednostavno društvo s ograničenom odgovornošću za trgovinu, turizam i ugostiteljstvo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MIRITAT jednostavno društvo s ograničenom odgovornošću za trgovinu, turizam i ugostiteljstvo, OIB 82935477012, Neslanovac 4, 21000 Split</izvorni_sadrzaj>
    <derivirana_varijabla naziv="DomainObject.Predmet.ProtustrankaIDrugiAdressOIB_1">MIRITAT jednostavno društvo s ograničenom odgovornošću za trgovinu, turizam i ugostiteljstvo, OIB 82935477012, Neslanovac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MIRITAT jednostavno društvo s ograničenom odgovornošću za trgovinu, turizam i ugostiteljstvo</item>
      <item>FINANCIJSKA AGENCIJA, Regionalni centar Split</item>
    </izvorni_sadrzaj>
    <derivirana_varijabla naziv="DomainObject.Predmet.SudioniciListNaziv_1">
      <item>MIRITAT jednostavno društvo s ograničenom odgovornošću za trgovinu, turizam i ugostiteljstvo</item>
      <item>FINANCIJSKA AGENCIJA, Regionalni centar Split</item>
    </derivirana_varijabla>
  </DomainObject.Predmet.SudioniciListNaziv>
  <DomainObject.Predmet.SudioniciListAdressOIB>
    <izvorni_sadrzaj>
      <item>MIRITAT jednostavno društvo s ograničenom odgovornošću za trgovinu, turizam i ugostiteljstvo, OIB 82935477012, Neslanovac 4,21000 Split</item>
      <item>FINANCIJSKA AGENCIJA, Regionalni centar Split, OIB 85821130368, Mažuranićevo šetalište 24b,21000 Split</item>
    </izvorni_sadrzaj>
    <derivirana_varijabla naziv="DomainObject.Predmet.SudioniciListAdressOIB_1">
      <item>MIRITAT jednostavno društvo s ograničenom odgovornošću za trgovinu, turizam i ugostiteljstvo, OIB 82935477012, Neslanovac 4,21000 Split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82935477012</item>
      <item>, OIB 85821130368</item>
    </izvorni_sadrzaj>
    <derivirana_varijabla naziv="DomainObject.Predmet.SudioniciListNazivOIB_1">
      <item>, OIB 82935477012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DCD72-CCDD-4B16-A2E2-8A63EFB08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4306</properties:Characters>
  <properties:Lines>105</properties:Lines>
  <properties:Paragraphs>38</properties:Paragraphs>
  <properties:TotalTime>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1.St-1122/2015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2016-09-14T08:20:00Z</cp:lastPrinted>
  <dcterms:modified xmlns:xsi="http://www.w3.org/2001/XMLSchema-instance" xsi:type="dcterms:W3CDTF">2016-09-14T08:21:00Z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