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75a4" w14:paraId="2e675a4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1816F4" w:rsidR="001816F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1816F4" w:rsidRPr="00EE1FD2">
        <w:rPr>
          <w:sz w:val="24"/>
          <w:szCs w:val="24"/>
        </w:rPr>
        <w:t xml:space="preserve">, nakon ročišta za usmenu javnu dražbu održanog </w:t>
      </w:r>
      <w:r w:rsidR="001816F4">
        <w:rPr>
          <w:sz w:val="24"/>
          <w:szCs w:val="24"/>
        </w:rPr>
        <w:t>15. lipnja 2016.g.</w:t>
      </w:r>
      <w:r w:rsidR="001816F4" w:rsidRPr="00EE1FD2">
        <w:rPr>
          <w:sz w:val="24"/>
          <w:szCs w:val="24"/>
        </w:rPr>
        <w:t xml:space="preserve"> u nazočnosti stečajnog upravitelja</w:t>
      </w:r>
      <w:r w:rsidR="001816F4">
        <w:rPr>
          <w:sz w:val="24"/>
          <w:szCs w:val="24"/>
        </w:rPr>
        <w:t xml:space="preserve"> i</w:t>
      </w:r>
      <w:r w:rsidR="001816F4" w:rsidRPr="00EE1FD2">
        <w:rPr>
          <w:sz w:val="24"/>
          <w:szCs w:val="24"/>
        </w:rPr>
        <w:t xml:space="preserve"> </w:t>
      </w:r>
      <w:r w:rsidR="000E2DCC">
        <w:rPr>
          <w:sz w:val="24"/>
          <w:szCs w:val="24"/>
        </w:rPr>
        <w:t xml:space="preserve">odvjetnice Sanje Čepo Veraja, punomoćnice </w:t>
      </w:r>
      <w:r w:rsidR="001816F4">
        <w:rPr>
          <w:sz w:val="24"/>
          <w:szCs w:val="24"/>
        </w:rPr>
        <w:t xml:space="preserve">ponuditelja </w:t>
      </w:r>
      <w:r w:rsidR="000E2DCC">
        <w:rPr>
          <w:sz w:val="24"/>
          <w:szCs w:val="24"/>
        </w:rPr>
        <w:t xml:space="preserve">Grada Opuzen, </w:t>
      </w:r>
      <w:r w:rsidR="001816F4" w:rsidRPr="00EE1FD2">
        <w:rPr>
          <w:sz w:val="24"/>
          <w:szCs w:val="24"/>
        </w:rPr>
        <w:t xml:space="preserve">dana </w:t>
      </w:r>
      <w:r w:rsidR="00E8464F">
        <w:rPr>
          <w:sz w:val="24"/>
          <w:szCs w:val="24"/>
        </w:rPr>
        <w:t>0</w:t>
      </w:r>
      <w:r w:rsidR="007C6631">
        <w:rPr>
          <w:sz w:val="24"/>
          <w:szCs w:val="24"/>
        </w:rPr>
        <w:t>9</w:t>
      </w:r>
      <w:r w:rsidR="000E2DCC">
        <w:rPr>
          <w:sz w:val="24"/>
          <w:szCs w:val="24"/>
        </w:rPr>
        <w:t xml:space="preserve">. </w:t>
      </w:r>
      <w:r w:rsidR="00E8464F">
        <w:rPr>
          <w:sz w:val="24"/>
          <w:szCs w:val="24"/>
        </w:rPr>
        <w:t>kolovoza</w:t>
      </w:r>
      <w:r w:rsidR="001816F4">
        <w:rPr>
          <w:sz w:val="24"/>
          <w:szCs w:val="24"/>
        </w:rPr>
        <w:t xml:space="preserve"> 201</w:t>
      </w:r>
      <w:r w:rsidR="00E8464F">
        <w:rPr>
          <w:sz w:val="24"/>
          <w:szCs w:val="24"/>
        </w:rPr>
        <w:t>8</w:t>
      </w:r>
      <w:r w:rsidR="001816F4">
        <w:rPr>
          <w:sz w:val="24"/>
          <w:szCs w:val="24"/>
        </w:rPr>
        <w:t>.g.</w:t>
      </w:r>
      <w:r w:rsidR="001816F4" w:rsidRPr="00EE1FD2">
        <w:rPr>
          <w:sz w:val="24"/>
          <w:szCs w:val="24"/>
        </w:rPr>
        <w:t xml:space="preserve">  </w:t>
      </w:r>
    </w:p>
    <w:p w:rsidRDefault="001816F4" w:rsidP="000C554D" w:rsidR="001816F4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2D7E5E">
        <w:rPr>
          <w:sz w:val="24"/>
          <w:szCs w:val="24"/>
        </w:rPr>
        <w:t>Grad Opuzen</w:t>
      </w:r>
      <w:r w:rsidR="00164107">
        <w:rPr>
          <w:sz w:val="24"/>
          <w:szCs w:val="24"/>
        </w:rPr>
        <w:t xml:space="preserve">, </w:t>
      </w:r>
      <w:r w:rsidR="002D7E5E">
        <w:rPr>
          <w:sz w:val="24"/>
          <w:szCs w:val="24"/>
        </w:rPr>
        <w:t>trg kralja Tomislava 1</w:t>
      </w:r>
      <w:r w:rsidR="00164107">
        <w:rPr>
          <w:sz w:val="24"/>
          <w:szCs w:val="24"/>
        </w:rPr>
        <w:t>.,</w:t>
      </w:r>
      <w:r w:rsidR="00134DFA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  <w:r w:rsidR="002D7E5E">
        <w:rPr>
          <w:sz w:val="24"/>
          <w:szCs w:val="24"/>
        </w:rPr>
        <w:t xml:space="preserve"> 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971FB2">
        <w:rPr>
          <w:sz w:val="24"/>
          <w:szCs w:val="24"/>
        </w:rPr>
        <w:t xml:space="preserve">1543 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>a u</w:t>
      </w:r>
      <w:r w:rsidR="00971FB2">
        <w:rPr>
          <w:sz w:val="24"/>
          <w:szCs w:val="24"/>
        </w:rPr>
        <w:t xml:space="preserve"> z.ul. 3313 </w:t>
      </w:r>
      <w:r w:rsidR="00577D2D">
        <w:rPr>
          <w:sz w:val="24"/>
          <w:szCs w:val="24"/>
        </w:rPr>
        <w:t xml:space="preserve"> k.o. Opuzen 1, površine </w:t>
      </w:r>
      <w:r w:rsidR="00971FB2">
        <w:rPr>
          <w:sz w:val="24"/>
          <w:szCs w:val="24"/>
        </w:rPr>
        <w:t>6468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AC1503">
        <w:rPr>
          <w:sz w:val="24"/>
          <w:szCs w:val="24"/>
        </w:rPr>
        <w:t>20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lastRenderedPageBreak/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 w:rsidR="00AC1503">
        <w:rPr>
          <w:szCs w:val="24"/>
        </w:rPr>
        <w:t>19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</w:t>
      </w:r>
      <w:r w:rsidR="00AC1503">
        <w:rPr>
          <w:szCs w:val="24"/>
        </w:rPr>
        <w:t>iječnja 2018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>stečajnom postupku na</w:t>
      </w:r>
      <w:r w:rsidR="00AC1503">
        <w:rPr>
          <w:szCs w:val="24"/>
        </w:rPr>
        <w:t xml:space="preserve"> jedanaestoj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</w:t>
      </w:r>
      <w:r w:rsidR="00AC1503">
        <w:rPr>
          <w:sz w:val="24"/>
          <w:szCs w:val="24"/>
        </w:rPr>
        <w:t>zaključku</w:t>
      </w:r>
      <w:r w:rsidR="00DB0E17" w:rsidRPr="00EE1FD2">
        <w:rPr>
          <w:sz w:val="24"/>
          <w:szCs w:val="24"/>
        </w:rPr>
        <w:t xml:space="preserve"> od </w:t>
      </w:r>
      <w:r w:rsidR="00AC1503">
        <w:rPr>
          <w:sz w:val="24"/>
          <w:szCs w:val="24"/>
        </w:rPr>
        <w:t>19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AC1503">
        <w:rPr>
          <w:sz w:val="24"/>
          <w:szCs w:val="24"/>
        </w:rPr>
        <w:t>siječnja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AC1503">
        <w:rPr>
          <w:sz w:val="24"/>
          <w:szCs w:val="24"/>
        </w:rPr>
        <w:t>8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E9331F">
        <w:rPr>
          <w:sz w:val="24"/>
          <w:szCs w:val="24"/>
        </w:rPr>
        <w:t>su jedna</w:t>
      </w:r>
      <w:r w:rsidR="00577D2D">
        <w:rPr>
          <w:sz w:val="24"/>
          <w:szCs w:val="24"/>
        </w:rPr>
        <w:t xml:space="preserve">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AC1503">
        <w:rPr>
          <w:sz w:val="24"/>
          <w:szCs w:val="24"/>
        </w:rPr>
        <w:t>2</w:t>
      </w:r>
      <w:r w:rsidR="00E9331F">
        <w:rPr>
          <w:sz w:val="24"/>
          <w:szCs w:val="24"/>
        </w:rPr>
        <w:t>.</w:t>
      </w:r>
      <w:r w:rsidR="00AC1503">
        <w:rPr>
          <w:sz w:val="24"/>
          <w:szCs w:val="24"/>
        </w:rPr>
        <w:t>0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2D7E5E" w:rsidR="005066E0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AC1503">
        <w:rPr>
          <w:sz w:val="24"/>
          <w:szCs w:val="24"/>
        </w:rPr>
        <w:t>21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AC1503">
        <w:rPr>
          <w:sz w:val="24"/>
          <w:szCs w:val="24"/>
        </w:rPr>
        <w:t>veljače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AC1503">
        <w:rPr>
          <w:sz w:val="24"/>
          <w:szCs w:val="24"/>
        </w:rPr>
        <w:t>8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</w:t>
      </w:r>
      <w:r w:rsidR="00AC1503">
        <w:rPr>
          <w:sz w:val="24"/>
          <w:szCs w:val="24"/>
        </w:rPr>
        <w:t>zaključku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AC1503">
        <w:rPr>
          <w:sz w:val="24"/>
          <w:szCs w:val="24"/>
        </w:rPr>
        <w:t>19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</w:t>
      </w:r>
      <w:r w:rsidR="00AC1503">
        <w:rPr>
          <w:sz w:val="24"/>
          <w:szCs w:val="24"/>
        </w:rPr>
        <w:t>iječnja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AC1503">
        <w:rPr>
          <w:sz w:val="24"/>
          <w:szCs w:val="24"/>
        </w:rPr>
        <w:t>8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314664373259.</w:t>
      </w:r>
    </w:p>
    <w:p w:rsidRDefault="002D7E5E" w:rsidP="002D7E5E" w:rsidR="002D7E5E" w:rsidRPr="00EE1FD2">
      <w:pPr>
        <w:ind w:firstLine="709"/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AC1503">
        <w:rPr>
          <w:sz w:val="24"/>
          <w:szCs w:val="24"/>
        </w:rPr>
        <w:t>20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9331F">
        <w:rPr>
          <w:b/>
          <w:sz w:val="24"/>
          <w:szCs w:val="24"/>
        </w:rPr>
        <w:t xml:space="preserve"> </w:t>
      </w:r>
      <w:r w:rsidR="007C6631">
        <w:rPr>
          <w:b/>
          <w:sz w:val="24"/>
          <w:szCs w:val="24"/>
        </w:rPr>
        <w:t>09</w:t>
      </w:r>
      <w:r w:rsidR="000E2DCC">
        <w:rPr>
          <w:b/>
          <w:sz w:val="24"/>
          <w:szCs w:val="24"/>
        </w:rPr>
        <w:t xml:space="preserve">. </w:t>
      </w:r>
      <w:r w:rsidR="007C6631">
        <w:rPr>
          <w:b/>
          <w:sz w:val="24"/>
          <w:szCs w:val="24"/>
        </w:rPr>
        <w:t>kolovoza</w:t>
      </w:r>
      <w:r w:rsidR="001816F4">
        <w:rPr>
          <w:b/>
          <w:sz w:val="24"/>
          <w:szCs w:val="24"/>
        </w:rPr>
        <w:t xml:space="preserve"> 201</w:t>
      </w:r>
      <w:r w:rsidR="007C6631">
        <w:rPr>
          <w:b/>
          <w:sz w:val="24"/>
          <w:szCs w:val="24"/>
        </w:rPr>
        <w:t>8</w:t>
      </w:r>
      <w:r w:rsidR="00EE1FD2">
        <w:rPr>
          <w:b/>
          <w:sz w:val="24"/>
          <w:szCs w:val="24"/>
        </w:rPr>
        <w:t>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>
      <w:pPr>
        <w:rPr>
          <w:b/>
          <w:sz w:val="24"/>
          <w:szCs w:val="24"/>
        </w:rPr>
      </w:pPr>
    </w:p>
    <w:p w:rsidRDefault="000E2DCC" w:rsidP="00011A75" w:rsidR="000E2DCC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2D7E5E" w:rsidP="00E2443C" w:rsidR="0030682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 Opuzen, Trg kralja Tomislava 1.,</w:t>
      </w:r>
      <w:r w:rsidRPr="00EE1FD2">
        <w:rPr>
          <w:sz w:val="24"/>
          <w:szCs w:val="24"/>
        </w:rPr>
        <w:t xml:space="preserve"> OIB</w:t>
      </w:r>
      <w:r w:rsidR="000E2DCC">
        <w:rPr>
          <w:sz w:val="24"/>
          <w:szCs w:val="24"/>
        </w:rPr>
        <w:t>:</w:t>
      </w:r>
      <w:r w:rsidRPr="00EE1FD2">
        <w:rPr>
          <w:sz w:val="24"/>
          <w:szCs w:val="24"/>
        </w:rPr>
        <w:t xml:space="preserve"> </w:t>
      </w:r>
      <w:r w:rsidR="000E2DCC">
        <w:rPr>
          <w:sz w:val="24"/>
          <w:szCs w:val="24"/>
        </w:rPr>
        <w:t>314664373259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Općinsk</w:t>
      </w:r>
      <w:r w:rsidR="0054067D">
        <w:rPr>
          <w:sz w:val="24"/>
          <w:szCs w:val="24"/>
        </w:rPr>
        <w:t>i sud</w:t>
      </w:r>
      <w:r>
        <w:rPr>
          <w:sz w:val="24"/>
          <w:szCs w:val="24"/>
        </w:rPr>
        <w:t xml:space="preserve"> </w:t>
      </w:r>
      <w:r w:rsidR="0054067D">
        <w:rPr>
          <w:sz w:val="24"/>
          <w:szCs w:val="24"/>
        </w:rPr>
        <w:t xml:space="preserve">Dubrovnik, Stalna služba </w:t>
      </w:r>
      <w:r>
        <w:rPr>
          <w:sz w:val="24"/>
          <w:szCs w:val="24"/>
        </w:rPr>
        <w:t>Metković</w:t>
      </w:r>
      <w:r w:rsidR="0054067D">
        <w:rPr>
          <w:sz w:val="24"/>
          <w:szCs w:val="24"/>
        </w:rPr>
        <w:t xml:space="preserve"> - </w:t>
      </w:r>
      <w:r w:rsidR="0054067D" w:rsidRPr="0054067D">
        <w:rPr>
          <w:sz w:val="24"/>
          <w:szCs w:val="24"/>
        </w:rPr>
        <w:t xml:space="preserve"> </w:t>
      </w:r>
      <w:r w:rsidR="0054067D" w:rsidRPr="00EE1FD2">
        <w:rPr>
          <w:sz w:val="24"/>
          <w:szCs w:val="24"/>
        </w:rPr>
        <w:t>ZK o</w:t>
      </w:r>
      <w:r w:rsidR="0054067D">
        <w:rPr>
          <w:sz w:val="24"/>
          <w:szCs w:val="24"/>
        </w:rPr>
        <w:t>djel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8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A28E0"/>
    <w:rsid w:val="000B196E"/>
    <w:rsid w:val="000C44D8"/>
    <w:rsid w:val="000C554D"/>
    <w:rsid w:val="000E2DCC"/>
    <w:rsid w:val="000E75DA"/>
    <w:rsid w:val="00134DFA"/>
    <w:rsid w:val="0014662E"/>
    <w:rsid w:val="00164107"/>
    <w:rsid w:val="00166A92"/>
    <w:rsid w:val="001816F4"/>
    <w:rsid w:val="00196CCE"/>
    <w:rsid w:val="001D3DCF"/>
    <w:rsid w:val="001E7DF6"/>
    <w:rsid w:val="00217C60"/>
    <w:rsid w:val="00283EC4"/>
    <w:rsid w:val="002A3332"/>
    <w:rsid w:val="002A3C4E"/>
    <w:rsid w:val="002C62C6"/>
    <w:rsid w:val="002D7E5E"/>
    <w:rsid w:val="002F7E9D"/>
    <w:rsid w:val="00306825"/>
    <w:rsid w:val="00311FBC"/>
    <w:rsid w:val="00331A8E"/>
    <w:rsid w:val="0035286C"/>
    <w:rsid w:val="0038567D"/>
    <w:rsid w:val="003975C6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067D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1656F"/>
    <w:rsid w:val="007245FA"/>
    <w:rsid w:val="00731B86"/>
    <w:rsid w:val="0074244D"/>
    <w:rsid w:val="00754E83"/>
    <w:rsid w:val="007C6631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2586A"/>
    <w:rsid w:val="00941CD3"/>
    <w:rsid w:val="009608E4"/>
    <w:rsid w:val="00971FB2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C1503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C3102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B60B9"/>
    <w:rsid w:val="00DC0444"/>
    <w:rsid w:val="00DD1E38"/>
    <w:rsid w:val="00E0122B"/>
    <w:rsid w:val="00E01F0D"/>
    <w:rsid w:val="00E028B3"/>
    <w:rsid w:val="00E11586"/>
    <w:rsid w:val="00E2443C"/>
    <w:rsid w:val="00E316B4"/>
    <w:rsid w:val="00E43614"/>
    <w:rsid w:val="00E44503"/>
    <w:rsid w:val="00E614EC"/>
    <w:rsid w:val="00E65BA6"/>
    <w:rsid w:val="00E8464F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8E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8E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8E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8E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8E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8E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8E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8E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Milan Šutalo</izvorni_sadrzaj>
    <derivirana_varijabla naziv="DomainObject.Predmet.StrankaFormated_1">  RH,MINISTARSTVO FINANICJA,POREZNA UPRAVA,PODRUČNI URED DUBROVNIK zastupanog po punomoćniku Županijsko državno odvjetništvo u Dubrovniku; Milan Šutalo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Dubrovniku; Milan Šutalo, OIB 57207577276</izvorni_sadrzaj>
    <derivirana_varijabla naziv="DomainObject.Predmet.StrankaFormatedOIB_1">  RH,MINISTARSTVO FINANICJA,POREZNA UPRAVA,PODRUČNI URED DUBROVNIK, OIB 18683136487 zastupanog po punomoćniku Županijsko državno odvjetništvo u Dubrovniku; Milan Šutalo, OIB 57207577276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Dubrovniku; Milan Šutalo, Hrvatskih Branitelja 25a, 34000 Požega</izvorni_sadrzaj>
    <derivirana_varijabla naziv="DomainObject.Predmet.StrankaFormatedWithAdress_1"> RH,MINISTARSTVO FINANICJA,POREZNA UPRAVA,PODRUČNI URED DUBROVNIK, ,, 20000 Dubrovnik zastupanog po punomoćniku Županijsko državno odvjetništvo u Dubrovniku; Milan Šutalo, Hrvatskih Branitelja 25a, 34000 Požega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Dubrovniku; Milan Šutalo, OIB 57207577276, Hrvatskih Branitelja 25a, 34000 Požega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Dubrovniku; Milan Šutalo, OIB 57207577276, Hrvatskih Branitelja 25a, 34000 Požega</derivirana_varijabla>
  </DomainObject.Predmet.StrankaFormatedWithAdressOIB>
  <DomainObject.Predmet.StrankaWithAdress>
    <izvorni_sadrzaj>RH,MINISTARSTVO FINANICJA,POREZNA UPRAVA,PODRUČNI URED DUBROVNIK ,,20000 Dubrovnik,Milan Šutalo Hrvatskih Branitelja 25a,34000 Požega</izvorni_sadrzaj>
    <derivirana_varijabla naziv="DomainObject.Predmet.StrankaWithAdress_1">RH,MINISTARSTVO FINANICJA,POREZNA UPRAVA,PODRUČNI URED DUBROVNIK ,,20000 Dubrovnik,Milan Šutalo Hrvatskih Branitelja 25a,34000 Požega</derivirana_varijabla>
  </DomainObject.Predmet.StrankaWithAdress>
  <DomainObject.Predmet.StrankaWithAdressOIB>
    <izvorni_sadrzaj>RH,MINISTARSTVO FINANICJA,POREZNA UPRAVA,PODRUČNI URED DUBROVNIK, OIB 18683136487, ,,20000 Dubrovnik,Milan Šutalo, OIB 57207577276, Hrvatskih Branitelja 25a,34000 Požega</izvorni_sadrzaj>
    <derivirana_varijabla naziv="DomainObject.Predmet.StrankaWithAdressOIB_1">RH,MINISTARSTVO FINANICJA,POREZNA UPRAVA,PODRUČNI URED DUBROVNIK, OIB 18683136487, ,,20000 Dubrovnik,Milan Šutalo, OIB 57207577276, Hrvatskih Branitelja 25a,34000 Požega</derivirana_varijabla>
  </DomainObject.Predmet.StrankaWithAdressOIB>
  <DomainObject.Predmet.StrankaNazivFormated>
    <izvorni_sadrzaj>RH,MINISTARSTVO FINANICJA,POREZNA UPRAVA,PODRUČNI URED DUBROVNIK,Milan Šutalo</izvorni_sadrzaj>
    <derivirana_varijabla naziv="DomainObject.Predmet.StrankaNazivFormated_1">RH,MINISTARSTVO FINANICJA,POREZNA UPRAVA,PODRUČNI URED DUBROVNIK,Milan Šutalo</derivirana_varijabla>
  </DomainObject.Predmet.StrankaNazivFormated>
  <DomainObject.Predmet.StrankaNazivFormatedOIB>
    <izvorni_sadrzaj>RH,MINISTARSTVO FINANICJA,POREZNA UPRAVA,PODRUČNI URED DUBROVNIK, OIB 18683136487,Milan Šutalo, OIB 57207577276</izvorni_sadrzaj>
    <derivirana_varijabla naziv="DomainObject.Predmet.StrankaNazivFormatedOIB_1">RH,MINISTARSTVO FINANICJA,POREZNA UPRAVA,PODRUČNI URED DUBROVNIK, OIB 18683136487,Milan Šutalo, OIB 57207577276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Milan Šutalo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Milan Šutalo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  <item>Milan Šutalo, OIB 57207577276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  <item>Milan Šutalo, OIB 57207577276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  <item>Milan Šutalo, Hrvatskih Branitelja 25a, 34000 Požega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  <item>Milan Šutalo, Hrvatskih Branitelja 25a, 34000 Požega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derivirana_varijabla>
  </DomainObject.Predmet.StrankaListFormatedWithAdressOIB>
  <DomainObject.Predmet.StrankaListNazivFormated>
    <izvorni_sadrzaj>
      <item>RH,MINISTARSTVO FINANICJA,POREZNA UPRAVA,PODRUČNI URED DUBROVNIK</item>
      <item>Milan Šutalo</item>
    </izvorni_sadrzaj>
    <derivirana_varijabla naziv="DomainObject.Predmet.StrankaListNazivFormated_1">
      <item>RH,MINISTARSTVO FINANICJA,POREZNA UPRAVA,PODRUČNI URED DUBROVNIK</item>
      <item>Milan Šutalo</item>
    </derivirana_varijabla>
  </DomainObject.Predmet.StrankaListNazivFormated>
  <DomainObject.Predmet.StrankaListNazivFormatedOIB>
    <izvorni_sadrzaj>
      <item>RH,MINISTARSTVO FINANICJA,POREZNA UPRAVA,PODRUČNI URED DUBROVNIK, OIB 18683136487</item>
      <item>Milan Šutalo, OIB 57207577276</item>
    </izvorni_sadrzaj>
    <derivirana_varijabla naziv="DomainObject.Predmet.StrankaListNazivFormatedOIB_1">
      <item>RH,MINISTARSTVO FINANICJA,POREZNA UPRAVA,PODRUČNI URED DUBROVNIK, OIB 18683136487</item>
      <item>Milan Šutalo, OIB 57207577276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Jerković, Zrinskih I Frankopana 94, 20350 Metković</item>
      <item>Antonio Popović</item>
      <item>Županijsko državno odvjetništvo u Dubrovniku</item>
      <item>Josip Talajić, Hercegovačka 5, 20350 Metković</item>
      <item>web stečaj</item>
      <item>Katija Njirić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Jerković, Zrinskih I Frankopana 94, 20350 Metković</item>
      <item>Antonio Popović</item>
      <item>Županijsko državno odvjetništvo u Dubrovniku</item>
      <item>Josip Talajić, Hercegovačka 5, 20350 Metković</item>
      <item>web stečaj</item>
      <item>Katija Njirić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 20350 Metković</item>
      <item>Antonio Popović</item>
      <item>Županijsko državno odvjetništvo u Dubrovniku</item>
      <item>Josip Talajić, OIB 18038733815, Hercegovačka 5, 20350 Metković</item>
      <item>web stečaj</item>
      <item>Katija Njirić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 20350 Metković</item>
      <item>Antonio Popović</item>
      <item>Županijsko državno odvjetništvo u Dubrovniku</item>
      <item>Josip Talajić, OIB 18038733815, Hercegovačka 5, 20350 Metković</item>
      <item>web stečaj</item>
      <item>Katija Njirić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OstaliListNazivFormated_1"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izvorni_sadrzaj>
    <derivirana_varijabla naziv="DomainObject.Predmet.OstaliListNazivFormatedOIB_1">
      <item>Županijsko državno odvjetništvo u Dubrovniku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 i dr.</izvorni_sadrzaj>
    <derivirana_varijabla naziv="DomainObject.Predmet.StrankaIDrugiAdressOIB_1">RH,MINISTARSTVO FINANICJA,POREZNA UPRAVA,PODRUČNI URED DUBROVNIK, OIB 18683136487, ,,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FINANICJA,POREZNA UPRAVA,PODRUČNI URED DUBROVNIK</item>
      <item>PODUZETNIČKA ZONA OPUZEN društvo s ograničenom odgovornošću za graditeljstvo i trgovinu</item>
      <item>Milan Šutalo</item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SudioniciListNaziv_1">
      <item>RH,MINISTARSTVO FINANICJA,POREZNA UPRAVA,PODRUČNI URED DUBROVNIK</item>
      <item>PODUZETNIČKA ZONA OPUZEN društvo s ograničenom odgovornošću za graditeljstvo i trgovinu</item>
      <item>Milan Šutalo</item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SudioniciListNaziv>
  <DomainObject.Predmet.SudioniciListAdressOIB>
    <izvorni_sadrzaj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Milan Šutalo, OIB 57207577276, Hrvatskih Branitelja 25a,34000 Požega</item>
      <item>Županijsko državno odvjetništvo u Dubrovniku, Dropčeva 1,20000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94,20350 Metković</item>
      <item>Antonio Popović</item>
      <item>Županijsko državno odvjetništvo u Dubrovniku</item>
      <item>Josip Talajić, OIB 18038733815, Hercegovačka 5,20350 Metković</item>
      <item>web stečaj</item>
      <item>Katija Njirić</item>
    </izvorni_sadrzaj>
    <derivirana_varijabla naziv="DomainObject.Predmet.SudioniciListAdressOIB_1"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Milan Šutalo, OIB 57207577276, Hrvatskih Branitelja 25a,34000 Požega</item>
      <item>Županijsko državno odvjetništvo u Dubrovniku, Dropčeva 1,20000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94,20350 Metković</item>
      <item>Antonio Popović</item>
      <item>Županijsko državno odvjetništvo u Dubrovniku</item>
      <item>Josip Talajić, OIB 18038733815, Hercegovačka 5,20350 Metković</item>
      <item>web stečaj</item>
      <item>Katija Njirić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24577971360</item>
      <item>, OIB 57207577276</item>
      <item>, OIB null</item>
      <item>, OIB null</item>
      <item>, OIB null</item>
      <item>, OIB 74811324266</item>
      <item>, OIB null</item>
      <item>, OIB null</item>
      <item>, OIB 32082115313</item>
      <item>, OIB null</item>
      <item>, OIB null</item>
      <item>, OIB 24585515366</item>
      <item>, OIB 36818108598</item>
      <item>, OIB null</item>
      <item>, OIB null</item>
      <item>, OIB 18038733815</item>
      <item>, OIB null</item>
      <item>, OIB null</item>
    </izvorni_sadrzaj>
    <derivirana_varijabla naziv="DomainObject.Predmet.SudioniciListNazivOIB_1">
      <item>, OIB 18683136487</item>
      <item>, OIB 24577971360</item>
      <item>, OIB 57207577276</item>
      <item>, OIB null</item>
      <item>, OIB null</item>
      <item>, OIB null</item>
      <item>, OIB 74811324266</item>
      <item>, OIB null</item>
      <item>, OIB null</item>
      <item>, OIB 32082115313</item>
      <item>, OIB null</item>
      <item>, OIB null</item>
      <item>, OIB 24585515366</item>
      <item>, OIB 36818108598</item>
      <item>, OIB null</item>
      <item>, OIB null</item>
      <item>, OIB 18038733815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F4908-E6A8-476D-939B-893B48BB5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765</properties:Words>
  <properties:Characters>4095</properties:Characters>
  <properties:Lines>114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4885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2018-08-09T09:09:00Z</dcterms:created>
  <dc:creator>Ante Kačić</dc:creator>
  <cp:lastModifiedBy>Katica Butigan</cp:lastModifiedBy>
  <cp:lastPrinted>2016-11-14T09:31:00Z</cp:lastPrinted>
  <dcterms:modified xmlns:xsi="http://www.w3.org/2001/XMLSchema-instance" xsi:type="dcterms:W3CDTF">2018-08-09T09:18:00Z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(19-12 - dosuda nekretnine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