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e17b" w14:paraId="ba0e17b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8388B">
        <w:rPr>
          <w:rFonts w:cs="Times New Roman" w:hAnsi="Times New Roman" w:ascii="Times New Roman"/>
          <w:b w:val="false"/>
          <w:sz w:val="24"/>
          <w:szCs w:val="24"/>
        </w:rPr>
        <w:t>219/18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D8388B">
        <w:t xml:space="preserve">INSTAL-SERVO ČEHULIĆ j.d.o.o., </w:t>
      </w:r>
      <w:proofErr w:type="spellStart"/>
      <w:r w:rsidR="00D8388B">
        <w:t>Omamno</w:t>
      </w:r>
      <w:proofErr w:type="spellEnd"/>
      <w:r w:rsidR="00D8388B">
        <w:t xml:space="preserve">, </w:t>
      </w:r>
      <w:proofErr w:type="spellStart"/>
      <w:r w:rsidR="00D8388B">
        <w:t>Omamno</w:t>
      </w:r>
      <w:proofErr w:type="spellEnd"/>
      <w:r w:rsidR="00D8388B">
        <w:t xml:space="preserve"> 25, OIB: 59430222008</w:t>
      </w:r>
      <w:r w:rsidR="00FD0192">
        <w:t xml:space="preserve">, </w:t>
      </w:r>
      <w:r w:rsidR="00D8388B">
        <w:t>22. svibnja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D8388B">
        <w:t xml:space="preserve">INSTAL-SERVO ČEHULIĆ j.d.o.o., </w:t>
      </w:r>
      <w:proofErr w:type="spellStart"/>
      <w:r w:rsidR="00D8388B">
        <w:t>Omamno</w:t>
      </w:r>
      <w:proofErr w:type="spellEnd"/>
      <w:r w:rsidR="00D8388B">
        <w:t xml:space="preserve">, </w:t>
      </w:r>
      <w:proofErr w:type="spellStart"/>
      <w:r w:rsidR="00D8388B">
        <w:t>Omamno</w:t>
      </w:r>
      <w:proofErr w:type="spellEnd"/>
      <w:r w:rsidR="00D8388B">
        <w:t xml:space="preserve"> 25, OIB: 59430222008</w:t>
      </w:r>
      <w:r w:rsidR="00FD0192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8388B">
        <w:t>5. lipnja</w:t>
      </w:r>
      <w:r w:rsidR="00595619">
        <w:t xml:space="preserve"> 2018</w:t>
      </w:r>
      <w:r w:rsidR="00957736">
        <w:t>.</w:t>
      </w:r>
      <w:r>
        <w:t xml:space="preserve"> u </w:t>
      </w:r>
      <w:r w:rsidR="00D8388B">
        <w:t>13,00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D8388B">
        <w:t>,</w:t>
      </w:r>
    </w:p>
    <w:p w:rsidRDefault="00D8388B" w:rsidP="00CB2A88" w:rsidR="00D8388B">
      <w:pPr>
        <w:pStyle w:val="Odlomakpopisa"/>
        <w:numPr>
          <w:ilvl w:val="1"/>
          <w:numId w:val="6"/>
        </w:numPr>
        <w:jc w:val="both"/>
      </w:pPr>
      <w:r>
        <w:t>privremeni stečajni upravitelj Ivan Samac.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D8388B">
        <w:t>22. svibnja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847C7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CA1" w:rsidR="00296CA1">
      <w:r>
        <w:separator/>
      </w:r>
    </w:p>
  </w:endnote>
  <w:endnote w:id="0" w:type="continuationSeparator">
    <w:p w:rsidRDefault="00296CA1" w:rsidR="00296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CA1" w:rsidR="00296CA1">
      <w:r>
        <w:separator/>
      </w:r>
    </w:p>
  </w:footnote>
  <w:footnote w:id="0" w:type="continuationSeparator">
    <w:p w:rsidRDefault="00296CA1" w:rsidR="00296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C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96CA1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47C71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8388B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C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C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INSTAL-SERVO ČEHULIĆ j.d.o.o. za trgovinu i usluge zastupanog po punomoćniku Mario Čehulić</izvorni_sadrzaj>
    <derivirana_varijabla naziv="DomainObject.Predmet.ProtustrankaFormated_1">  INSTAL-SERVO ČEHULIĆ j.d.o.o. za trgovinu i usluge zastupanog po punomoćniku Mario Čehulić</derivirana_varijabla>
  </DomainObject.Predmet.ProtustrankaFormated>
  <DomainObject.Predmet.ProtustrankaFormatedOIB>
    <izvorni_sadrzaj>  INSTAL-SERVO ČEHULIĆ j.d.o.o. za trgovinu i usluge, OIB 59430222008 zastupanog po punomoćniku Mario Čehulić</izvorni_sadrzaj>
    <derivirana_varijabla naziv="DomainObject.Predmet.ProtustrankaFormatedOIB_1">  INSTAL-SERVO ČEHULIĆ j.d.o.o. za trgovinu i usluge, OIB 59430222008 zastupanog po punomoćniku Mario Čehulić</derivirana_varijabla>
  </DomainObject.Predmet.ProtustrankaFormatedOIB>
  <DomainObject.Predmet.ProtustrankaFormatedWithAdress>
    <izvorni_sadrzaj> INSTAL-SERVO ČEHULIĆ j.d.o.o. za trgovinu i usluge, Omamno 25, 10380 Omamno zastupanog po punomoćniku Mario Čehulić</izvorni_sadrzaj>
    <derivirana_varijabla naziv="DomainObject.Predmet.ProtustrankaFormatedWithAdress_1"> INSTAL-SERVO ČEHULIĆ j.d.o.o. za trgovinu i usluge, Omamno 25, 10380 Omamno zastupanog po punomoćniku Mario Čehulić</derivirana_varijabla>
  </DomainObject.Predmet.ProtustrankaFormatedWithAdress>
  <DomainObject.Predmet.ProtustrankaFormatedWithAdressOIB>
    <izvorni_sadrzaj> INSTAL-SERVO ČEHULIĆ j.d.o.o. za trgovinu i usluge, OIB 59430222008, Omamno 25, 10380 Omamno zastupanog po punomoćniku Mario Čehulić</izvorni_sadrzaj>
    <derivirana_varijabla naziv="DomainObject.Predmet.ProtustrankaFormatedWithAdressOIB_1"> INSTAL-SERVO ČEHULIĆ j.d.o.o. za trgovinu i usluge, OIB 59430222008, Omamno 25, 10380 Omamno zastupanog po punomoćniku Mario Čehulić</derivirana_varijabla>
  </DomainObject.Predmet.ProtustrankaFormatedWithAdressOIB>
  <DomainObject.Predmet.ProtustrankaWithAdress>
    <izvorni_sadrzaj>INSTAL-SERVO ČEHULIĆ j.d.o.o. za trgovinu i usluge Omamno 25, 10380 Omamno</izvorni_sadrzaj>
    <derivirana_varijabla naziv="DomainObject.Predmet.ProtustrankaWithAdress_1">INSTAL-SERVO ČEHULIĆ j.d.o.o. za trgovinu i usluge Omamno 25, 10380 Omamno</derivirana_varijabla>
  </DomainObject.Predmet.ProtustrankaWithAdress>
  <DomainObject.Predmet.ProtustrankaWithAdressOIB>
    <izvorni_sadrzaj>INSTAL-SERVO ČEHULIĆ j.d.o.o. za trgovinu i usluge, OIB 59430222008, Omamno 25, 10380 Omamno</izvorni_sadrzaj>
    <derivirana_varijabla naziv="DomainObject.Predmet.ProtustrankaWithAdressOIB_1">INSTAL-SERVO ČEHULIĆ j.d.o.o. za trgovinu i usluge, OIB 59430222008, Omamno 25, 10380 Omamno</derivirana_varijabla>
  </DomainObject.Predmet.ProtustrankaWithAdressOIB>
  <DomainObject.Predmet.ProtustrankaNazivFormated>
    <izvorni_sadrzaj>INSTAL-SERVO ČEHULIĆ j.d.o.o. za trgovinu i usluge</izvorni_sadrzaj>
    <derivirana_varijabla naziv="DomainObject.Predmet.ProtustrankaNazivFormated_1">INSTAL-SERVO ČEHULIĆ j.d.o.o. za trgovinu i usluge</derivirana_varijabla>
  </DomainObject.Predmet.ProtustrankaNazivFormated>
  <DomainObject.Predmet.ProtustrankaNazivFormatedOIB>
    <izvorni_sadrzaj>INSTAL-SERVO ČEHULIĆ j.d.o.o. za trgovinu i usluge, OIB 59430222008</izvorni_sadrzaj>
    <derivirana_varijabla naziv="DomainObject.Predmet.ProtustrankaNazivFormatedOIB_1">INSTAL-SERVO ČEHULIĆ j.d.o.o. za trgovinu i usluge, OIB 59430222008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INSTAL-SERVO ČEHULIĆ j.d.o.o. za trgovinu i usluge zastupanog po punomoćniku Mario Čehulić</item>
    </izvorni_sadrzaj>
    <derivirana_varijabla naziv="DomainObject.Predmet.ProtuStrankaListFormated_1">
      <item>INSTAL-SERVO ČEHULIĆ j.d.o.o. za trgovinu i usluge zastupanog po punomoćniku Mario Čehulić</item>
    </derivirana_varijabla>
  </DomainObject.Predmet.ProtuStrankaListFormated>
  <DomainObject.Predmet.ProtuStrankaListFormatedOIB>
    <izvorni_sadrzaj>
      <item>INSTAL-SERVO ČEHULIĆ j.d.o.o. za trgovinu i usluge, OIB 59430222008 zastupanog po punomoćniku Mario Čehulić</item>
    </izvorni_sadrzaj>
    <derivirana_varijabla naziv="DomainObject.Predmet.ProtuStrankaListFormatedOIB_1">
      <item>INSTAL-SERVO ČEHULIĆ j.d.o.o. za trgovinu i usluge, OIB 59430222008 zastupanog po punomoćniku Mario Čehulić</item>
    </derivirana_varijabla>
  </DomainObject.Predmet.ProtuStrankaListFormatedOIB>
  <DomainObject.Predmet.ProtuStrankaListFormatedWithAdress>
    <izvorni_sadrzaj>
      <item>INSTAL-SERVO ČEHULIĆ j.d.o.o. za trgovinu i usluge, Omamno 25, 10380 Omamno zastupanog po punomoćniku Mario Čehulić</item>
    </izvorni_sadrzaj>
    <derivirana_varijabla naziv="DomainObject.Predmet.ProtuStrankaListFormatedWithAdress_1">
      <item>INSTAL-SERVO ČEHULIĆ j.d.o.o. za trgovinu i usluge, Omamno 25, 10380 Omamno zastupanog po punomoćniku Mario Čehulić</item>
    </derivirana_varijabla>
  </DomainObject.Predmet.ProtuStrankaListFormatedWithAdress>
  <DomainObject.Predmet.ProtuStrankaListFormatedWithAdressOIB>
    <izvorni_sadrzaj>
      <item>INSTAL-SERVO ČEHULIĆ j.d.o.o. za trgovinu i usluge, OIB 59430222008, Omamno 25, 10380 Omamno zastupanog po punomoćniku Mario Čehulić</item>
    </izvorni_sadrzaj>
    <derivirana_varijabla naziv="DomainObject.Predmet.ProtuStrankaListFormatedWithAdressOIB_1">
      <item>INSTAL-SERVO ČEHULIĆ j.d.o.o. za trgovinu i usluge, OIB 59430222008, Omamno 25, 10380 Omamno zastupanog po punomoćniku Mario Čehulić</item>
    </derivirana_varijabla>
  </DomainObject.Predmet.ProtuStrankaListFormatedWithAdressOIB>
  <DomainObject.Predmet.ProtuStrankaListNazivFormated>
    <izvorni_sadrzaj>
      <item>INSTAL-SERVO ČEHULIĆ j.d.o.o. za trgovinu i usluge</item>
    </izvorni_sadrzaj>
    <derivirana_varijabla naziv="DomainObject.Predmet.ProtuStrankaListNazivFormated_1">
      <item>INSTAL-SERVO ČEHULIĆ j.d.o.o. za trgovinu i usluge</item>
    </derivirana_varijabla>
  </DomainObject.Predmet.ProtuStrankaListNazivFormated>
  <DomainObject.Predmet.ProtuStrankaListNazivFormatedOIB>
    <izvorni_sadrzaj>
      <item>INSTAL-SERVO ČEHULIĆ j.d.o.o. za trgovinu i usluge, OIB 59430222008</item>
    </izvorni_sadrzaj>
    <derivirana_varijabla naziv="DomainObject.Predmet.ProtuStrankaListNazivFormatedOIB_1">
      <item>INSTAL-SERVO ČEHULIĆ j.d.o.o. za trgovinu i usluge, OIB 59430222008</item>
    </derivirana_varijabla>
  </DomainObject.Predmet.ProtuStrankaListNazivFormatedOIB>
  <DomainObject.Predmet.OstaliListFormated>
    <izvorni_sadrzaj>
      <item>Mario Čehulić punomoćnik sudionika u postupku INSTAL-SERVO ČEHULIĆ j.d.o.o. za trgovinu i usluge</item>
    </izvorni_sadrzaj>
    <derivirana_varijabla naziv="DomainObject.Predmet.OstaliListFormated_1">
      <item>Mario Čehulić punomoćnik sudionika u postupku INSTAL-SERVO ČEHULIĆ j.d.o.o. za trgovinu i usluge</item>
    </derivirana_varijabla>
  </DomainObject.Predmet.OstaliListFormated>
  <DomainObject.Predmet.OstaliListFormatedOIB>
    <izvorni_sadrzaj>
      <item>Mario Čehulić, OIB 85216552576 punomoćnik sudionika u postupku INSTAL-SERVO ČEHULIĆ j.d.o.o. za trgovinu i usluge</item>
    </izvorni_sadrzaj>
    <derivirana_varijabla naziv="DomainObject.Predmet.OstaliListFormatedOIB_1">
      <item>Mario Čehulić, OIB 85216552576 punomoćnik sudionika u postupku INSTAL-SERVO ČEHULIĆ j.d.o.o. za trgovinu i usluge</item>
    </derivirana_varijabla>
  </DomainObject.Predmet.OstaliListFormatedOIB>
  <DomainObject.Predmet.OstaliListFormatedWithAdress>
    <izvorni_sadrzaj>
      <item>Mario Čehulić, Omamno 25, 10380 Omamno punomoćnik sudionika u postupku INSTAL-SERVO ČEHULIĆ j.d.o.o. za trgovinu i usluge</item>
    </izvorni_sadrzaj>
    <derivirana_varijabla naziv="DomainObject.Predmet.OstaliListFormatedWithAdress_1">
      <item>Mario Čehulić, Omamno 25, 10380 Omamno punomoćnik sudionika u postupku INSTAL-SERVO ČEHULIĆ j.d.o.o. za trgovinu i usluge</item>
    </derivirana_varijabla>
  </DomainObject.Predmet.OstaliListFormatedWithAdress>
  <DomainObject.Predmet.OstaliListFormatedWithAdressOIB>
    <izvorni_sadrzaj>
      <item>Mario Čehulić, OIB 85216552576, Omamno 25, 10380 Omamno punomoćnik sudionika u postupku INSTAL-SERVO ČEHULIĆ j.d.o.o. za trgovinu i usluge</item>
    </izvorni_sadrzaj>
    <derivirana_varijabla naziv="DomainObject.Predmet.OstaliListFormatedWithAdressOIB_1">
      <item>Mario Čehulić, OIB 85216552576, Omamno 25, 10380 Omamno punomoćnik sudionika u postupku INSTAL-SERVO ČEHULIĆ j.d.o.o. za trgovinu i usluge</item>
    </derivirana_varijabla>
  </DomainObject.Predmet.OstaliListFormatedWithAdressOIB>
  <DomainObject.Predmet.OstaliListNazivFormated>
    <izvorni_sadrzaj>
      <item>Mario Čehulić</item>
    </izvorni_sadrzaj>
    <derivirana_varijabla naziv="DomainObject.Predmet.OstaliListNazivFormated_1">
      <item>Mario Čehulić</item>
    </derivirana_varijabla>
  </DomainObject.Predmet.OstaliListNazivFormated>
  <DomainObject.Predmet.OstaliListNazivFormatedOIB>
    <izvorni_sadrzaj>
      <item>Mario Čehulić, OIB 85216552576</item>
    </izvorni_sadrzaj>
    <derivirana_varijabla naziv="DomainObject.Predmet.OstaliListNazivFormatedOIB_1">
      <item>Mario Čehulić, OIB 85216552576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INSTAL-SERVO ČEHULIĆ j.d.o.o. za trgovinu i usluge</izvorni_sadrzaj>
    <derivirana_varijabla naziv="DomainObject.Predmet.ProtustrankaIDrugi_1">INSTAL-SERVO ČEHULIĆ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INSTAL-SERVO ČEHULIĆ j.d.o.o. za trgovinu i usluge, OIB 59430222008, Omamno 25, 10380 Omamno</izvorni_sadrzaj>
    <derivirana_varijabla naziv="DomainObject.Predmet.ProtustrankaIDrugiAdressOIB_1">INSTAL-SERVO ČEHULIĆ j.d.o.o. za trgovinu i usluge, OIB 59430222008, Omamno 25, 10380 Omamno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INSTAL-SERVO ČEHULIĆ j.d.o.o. za trgovinu i usluge</item>
      <item>FINA Regionalni centar Zagreb</item>
      <item>Mario Čehulić</item>
    </izvorni_sadrzaj>
    <derivirana_varijabla naziv="DomainObject.Predmet.SudioniciListNaziv_1">
      <item>INSTAL-SERVO ČEHULIĆ j.d.o.o. za trgovinu i usluge</item>
      <item>FINA Regionalni centar Zagreb</item>
      <item>Mario Čehulić</item>
    </derivirana_varijabla>
  </DomainObject.Predmet.SudioniciListNaziv>
  <DomainObject.Predmet.SudioniciListAdressOIB>
    <izvorni_sadrzaj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izvorni_sadrzaj>
    <derivirana_varijabla naziv="DomainObject.Predmet.SudioniciListAdressOIB_1">
      <item>INSTAL-SERVO ČEHULIĆ j.d.o.o. za trgovinu i usluge, OIB 59430222008, Omamno 25,10380 Omamno</item>
      <item>FINA Regionalni centar Zagreb, OIB 85821130368, Trg svibanjskih žrtava 1995. 1,10000 Zagreb</item>
      <item>Mario Čehulić, OIB 85216552576, Omamno 25,10380 Omamno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59430222008</item>
      <item>, OIB 85821130368</item>
      <item>, OIB 85216552576</item>
    </izvorni_sadrzaj>
    <derivirana_varijabla naziv="DomainObject.Predmet.SudioniciListNazivOIB_1">
      <item>, OIB 59430222008</item>
      <item>, OIB 85821130368</item>
      <item>, OIB 85216552576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221</properties:Words>
  <properties:Characters>1108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2018-05-22T08:41:00Z</dcterms:created>
  <dc:creator>Korisnik</dc:creator>
  <cp:lastModifiedBy>Draženka Prpić</cp:lastModifiedBy>
  <cp:lastPrinted>2018-05-22T08:42:00Z</cp:lastPrinted>
  <dcterms:modified xmlns:xsi="http://www.w3.org/2001/XMLSchema-instance" xsi:type="dcterms:W3CDTF">2018-05-22T08:42:00Z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POSTUPKA-St-219-18.docx)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