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d6e8" w14:paraId="aa4d6e8" w:rsidRDefault="008710ED" w:rsidP="008710ED" w:rsidR="008710E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10ED" w:rsidP="008710ED" w:rsidR="008710E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710ED" w:rsidP="008710ED" w:rsidR="008710E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710ED" w:rsidP="008710ED" w:rsidR="008710E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710ED" w:rsidP="008710ED" w:rsidR="008710E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710ED" w:rsidP="008710ED" w:rsidR="008710E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8710ED" w:rsidP="008710ED" w:rsidR="008710ED">
      <w:pPr>
        <w:jc w:val="center"/>
        <w:rPr>
          <w:rFonts w:cs="Times New Roman" w:eastAsia="Times New Roman"/>
          <w:szCs w:val="24"/>
        </w:rPr>
      </w:pPr>
    </w:p>
    <w:p w:rsidRDefault="008710ED" w:rsidP="008710ED" w:rsidR="008710E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8710ED" w:rsidP="008710ED" w:rsidR="008710ED">
      <w:pPr>
        <w:rPr>
          <w:rFonts w:cs="Times New Roman" w:eastAsia="Times New Roman"/>
          <w:szCs w:val="24"/>
        </w:rPr>
      </w:pPr>
    </w:p>
    <w:p w:rsidRDefault="008710ED" w:rsidP="008710ED" w:rsidR="008710E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P.N. TRANSPORTI d.o.o. Labin, Joakima Rakovca 8, OIB 61806839091, MBS 040340374</w:t>
      </w:r>
      <w:r>
        <w:rPr>
          <w:rFonts w:cs="Times New Roman" w:eastAsia="Times New Roman"/>
          <w:szCs w:val="24"/>
        </w:rPr>
        <w:t>, 25. rujna 2018.</w:t>
      </w:r>
    </w:p>
    <w:p w:rsidRDefault="008710ED" w:rsidP="008710ED" w:rsidR="008710ED">
      <w:pPr>
        <w:rPr>
          <w:rFonts w:cs="Times New Roman" w:eastAsia="Times New Roman"/>
          <w:szCs w:val="24"/>
        </w:rPr>
      </w:pPr>
    </w:p>
    <w:p w:rsidRDefault="008710ED" w:rsidP="008710ED" w:rsidR="008710E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8710ED" w:rsidP="008710ED" w:rsidR="008710ED">
      <w:pPr>
        <w:rPr>
          <w:rFonts w:cs="Times New Roman" w:eastAsia="Times New Roman"/>
          <w:szCs w:val="24"/>
        </w:rPr>
      </w:pPr>
    </w:p>
    <w:p w:rsidRDefault="008710ED" w:rsidP="008710ED" w:rsidR="008710E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>
        <w:rPr>
          <w:rFonts w:cs="Times New Roman" w:eastAsia="Times New Roman"/>
        </w:rPr>
        <w:t>P.N. TRANSPORTI d.o.o. Labin, Joakima Rakovca 8, OIB 61806839091, MBS 040340374</w:t>
      </w:r>
      <w:r>
        <w:rPr>
          <w:rFonts w:cs="Times New Roman" w:eastAsia="Times New Roman"/>
          <w:szCs w:val="24"/>
        </w:rPr>
        <w:t>.</w:t>
      </w:r>
    </w:p>
    <w:p w:rsidRDefault="008710ED" w:rsidP="008710ED" w:rsidR="008710ED">
      <w:pPr>
        <w:rPr>
          <w:rFonts w:cs="Times New Roman" w:eastAsia="Times New Roman"/>
          <w:szCs w:val="24"/>
        </w:rPr>
      </w:pPr>
    </w:p>
    <w:p w:rsidRDefault="008710ED" w:rsidP="008710ED" w:rsidR="008710ED">
      <w:pPr>
        <w:ind w:firstLine="708"/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>
        <w:t>Marina Mamić</w:t>
      </w:r>
      <w:r w:rsidRPr="00316A5B">
        <w:t xml:space="preserve"> iz </w:t>
      </w:r>
      <w:r>
        <w:t>Zagreba</w:t>
      </w:r>
      <w:r w:rsidRPr="00316A5B">
        <w:t xml:space="preserve">, </w:t>
      </w:r>
      <w:r>
        <w:t>Kruge 9</w:t>
      </w:r>
      <w:r w:rsidRPr="00316A5B">
        <w:t xml:space="preserve">, OIB </w:t>
      </w:r>
      <w:r>
        <w:t>12021589075</w:t>
      </w:r>
      <w:r w:rsidRPr="00294848">
        <w:t>.</w:t>
      </w:r>
    </w:p>
    <w:p w:rsidRDefault="003767C7" w:rsidP="008710ED" w:rsidR="003767C7">
      <w:pPr>
        <w:ind w:firstLine="708"/>
      </w:pPr>
    </w:p>
    <w:p w:rsidRDefault="003767C7" w:rsidP="008710ED" w:rsidR="003767C7" w:rsidRPr="00294848">
      <w:pPr>
        <w:ind w:firstLine="708"/>
        <w:rPr>
          <w:rFonts w:cs="Times New Roman" w:eastAsia="Times New Roman"/>
          <w:szCs w:val="20"/>
        </w:rPr>
      </w:pPr>
      <w:r>
        <w:t xml:space="preserve">III. </w:t>
      </w:r>
      <w:r w:rsidRPr="00837FBC">
        <w:rPr>
          <w:rFonts w:cs="Times New Roman" w:eastAsia="Times New Roman"/>
          <w:szCs w:val="24"/>
        </w:rPr>
        <w:t xml:space="preserve">Nalaže se Financijskoj agenciji da naloži bankama prijenos ukupno zaplijenjenog iznosa predujma </w:t>
      </w:r>
      <w:r>
        <w:rPr>
          <w:rFonts w:cs="Times New Roman" w:eastAsia="Times New Roman"/>
          <w:szCs w:val="24"/>
        </w:rPr>
        <w:t xml:space="preserve">od 5.000,00 kn </w:t>
      </w:r>
      <w:r w:rsidRPr="00837FBC">
        <w:rPr>
          <w:rFonts w:cs="Times New Roman" w:eastAsia="Times New Roman"/>
          <w:szCs w:val="24"/>
        </w:rPr>
        <w:t xml:space="preserve">s računa dužnika </w:t>
      </w:r>
      <w:r>
        <w:rPr>
          <w:rFonts w:cs="Times New Roman" w:eastAsia="Times New Roman"/>
        </w:rPr>
        <w:t>P.N. TRANSPORTI d.o.o. Labin, Joakima Rakovca 8, OIB 61806839091, MBS 040340374</w:t>
      </w:r>
      <w:r w:rsidRPr="00837FBC">
        <w:rPr>
          <w:rFonts w:cs="Times New Roman" w:eastAsia="Times New Roman"/>
          <w:szCs w:val="24"/>
        </w:rPr>
        <w:t>, na račun suda, u Fond za namirenje troškova stečajnog postupka, HR 43239000113</w:t>
      </w:r>
      <w:r>
        <w:rPr>
          <w:rFonts w:cs="Times New Roman" w:eastAsia="Times New Roman"/>
          <w:szCs w:val="24"/>
        </w:rPr>
        <w:t>00029763, poziv na broj 3333-250-2018</w:t>
      </w:r>
      <w:r w:rsidR="00D6722D">
        <w:rPr>
          <w:rFonts w:cs="Times New Roman" w:eastAsia="Times New Roman"/>
          <w:szCs w:val="24"/>
        </w:rPr>
        <w:t>.</w:t>
      </w:r>
    </w:p>
    <w:p w:rsidRDefault="008710ED" w:rsidP="008710ED" w:rsidR="008710ED" w:rsidRPr="00294848">
      <w:pPr>
        <w:rPr>
          <w:rFonts w:cs="Times New Roman" w:eastAsia="Times New Roman"/>
          <w:szCs w:val="20"/>
        </w:rPr>
      </w:pPr>
    </w:p>
    <w:p w:rsidRDefault="003767C7" w:rsidP="008710ED" w:rsidR="008710E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</w:t>
      </w:r>
      <w:r w:rsidR="008710ED">
        <w:rPr>
          <w:rFonts w:cs="Times New Roman" w:eastAsia="Times New Roman"/>
          <w:szCs w:val="24"/>
        </w:rPr>
        <w:t>. Zaključuje se skraćeni stečajni postupak nad dužnikom</w:t>
      </w:r>
      <w:r w:rsidR="008710ED" w:rsidRPr="002108AD">
        <w:rPr>
          <w:rFonts w:cs="Times New Roman" w:eastAsia="Times New Roman"/>
        </w:rPr>
        <w:t xml:space="preserve"> </w:t>
      </w:r>
      <w:r w:rsidR="008710ED">
        <w:rPr>
          <w:rFonts w:cs="Times New Roman" w:eastAsia="Times New Roman"/>
        </w:rPr>
        <w:t>P.N. TRANSPORTI d.o.o. Labin, Joakima Rakovca 8, OIB 61806839091, MBS 040340374</w:t>
      </w:r>
      <w:r w:rsidR="008710ED">
        <w:rPr>
          <w:rFonts w:cs="Times New Roman" w:eastAsia="Times New Roman"/>
          <w:szCs w:val="24"/>
        </w:rPr>
        <w:t>.</w:t>
      </w:r>
    </w:p>
    <w:p w:rsidRDefault="008710ED" w:rsidP="008710ED" w:rsidR="008710ED">
      <w:pPr>
        <w:ind w:firstLine="709"/>
        <w:rPr>
          <w:rFonts w:cs="Times New Roman" w:eastAsia="Times New Roman"/>
          <w:szCs w:val="24"/>
        </w:rPr>
      </w:pPr>
    </w:p>
    <w:p w:rsidRDefault="008710ED" w:rsidP="008710ED" w:rsidR="008710E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</w:t>
      </w:r>
      <w:r>
        <w:rPr>
          <w:rFonts w:cs="Times New Roman" w:eastAsia="Times New Roman"/>
        </w:rPr>
        <w:t>P.N. TRANSPORTI d.o.o. Labin, Joakima Rakovca 8, OIB 61806839091, MBS 040340374</w:t>
      </w:r>
      <w:r>
        <w:rPr>
          <w:rFonts w:cs="Times New Roman" w:eastAsia="Times New Roman"/>
          <w:szCs w:val="24"/>
        </w:rPr>
        <w:t>.</w:t>
      </w:r>
    </w:p>
    <w:p w:rsidRDefault="008710ED" w:rsidP="008710ED" w:rsidR="008710ED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8710ED" w:rsidP="008710ED" w:rsidR="008710ED">
      <w:pPr>
        <w:rPr>
          <w:rFonts w:cs="Times New Roman" w:eastAsia="Times New Roman"/>
          <w:szCs w:val="24"/>
        </w:rPr>
      </w:pPr>
    </w:p>
    <w:p w:rsidRDefault="008710ED" w:rsidP="008710ED" w:rsidR="008710E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8710ED" w:rsidP="008710ED" w:rsidR="008710ED">
      <w:pPr>
        <w:ind w:firstLine="708"/>
        <w:rPr>
          <w:rFonts w:cs="Times New Roman" w:eastAsia="Times New Roman"/>
          <w:szCs w:val="24"/>
        </w:rPr>
      </w:pPr>
    </w:p>
    <w:p w:rsidRDefault="008710ED" w:rsidP="008710ED" w:rsidR="008710E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9. srpnja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P.N. TRANSPORTI d.o.o. Labin, Joakima Rakovca 8, OIB 61806839091, MBS 040340374</w:t>
      </w:r>
      <w:r>
        <w:rPr>
          <w:rFonts w:cs="Times New Roman" w:eastAsia="Times New Roman"/>
          <w:szCs w:val="24"/>
        </w:rPr>
        <w:t>.</w:t>
      </w:r>
    </w:p>
    <w:p w:rsidRDefault="008710ED" w:rsidP="008710ED" w:rsidR="008710E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5. srpnja 2018. imao neizvršene osnove za plaćanje u neprekinutom razdoblju od 120 dana u ukupnom iznosu 13.238,10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13. srpnja </w:t>
      </w:r>
      <w:r>
        <w:rPr>
          <w:rFonts w:eastAsiaTheme="minorHAnsi"/>
          <w:lang w:eastAsia="en-US"/>
        </w:rPr>
        <w:lastRenderedPageBreak/>
        <w:t>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St-250/2018-3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8710ED" w:rsidP="008710ED" w:rsidR="008710E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8710ED" w:rsidP="008710ED" w:rsidR="008710E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3767C7" w:rsidP="008710ED" w:rsidR="003767C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</w:t>
      </w:r>
      <w:r w:rsidR="00D6722D">
        <w:rPr>
          <w:rFonts w:cs="Times New Roman" w:eastAsia="Times New Roman"/>
          <w:szCs w:val="24"/>
        </w:rPr>
        <w:t>.</w:t>
      </w:r>
    </w:p>
    <w:p w:rsidRDefault="008710ED" w:rsidP="008710ED" w:rsidR="008710ED">
      <w:pPr>
        <w:rPr>
          <w:rFonts w:cs="Times New Roman" w:eastAsia="Times New Roman"/>
          <w:szCs w:val="24"/>
        </w:rPr>
      </w:pPr>
    </w:p>
    <w:p w:rsidRDefault="008710ED" w:rsidP="008710ED" w:rsidR="008710E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25. rujna 2018. </w:t>
      </w:r>
    </w:p>
    <w:p w:rsidRDefault="008710ED" w:rsidP="008710ED" w:rsidR="008710ED">
      <w:pPr>
        <w:rPr>
          <w:rFonts w:cs="Times New Roman" w:eastAsia="Times New Roman"/>
          <w:szCs w:val="24"/>
        </w:rPr>
      </w:pPr>
    </w:p>
    <w:p w:rsidRDefault="008710ED" w:rsidP="008710ED" w:rsidR="008710E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8710ED" w:rsidP="008710ED" w:rsidR="008710E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8710ED" w:rsidP="008710ED" w:rsidR="008710ED">
      <w:pPr>
        <w:jc w:val="left"/>
        <w:rPr>
          <w:rFonts w:cs="Times New Roman" w:eastAsia="Times New Roman"/>
          <w:szCs w:val="24"/>
        </w:rPr>
      </w:pPr>
    </w:p>
    <w:p w:rsidRDefault="008710ED" w:rsidP="008710ED" w:rsidR="008710ED">
      <w:pPr>
        <w:jc w:val="left"/>
        <w:rPr>
          <w:rFonts w:cs="Times New Roman" w:eastAsia="Times New Roman"/>
          <w:szCs w:val="24"/>
        </w:rPr>
      </w:pPr>
    </w:p>
    <w:p w:rsidRDefault="008710ED" w:rsidP="008710ED" w:rsidR="008710E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710ED" w:rsidP="008710ED" w:rsidR="008710E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8710ED" w:rsidP="008710ED" w:rsidR="008710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8710ED" w:rsidP="008710ED" w:rsidR="008710ED">
      <w:pPr>
        <w:rPr>
          <w:rFonts w:cs="Times New Roman" w:eastAsia="Times New Roman"/>
          <w:szCs w:val="24"/>
        </w:rPr>
      </w:pPr>
    </w:p>
    <w:p w:rsidRDefault="008710ED" w:rsidP="008710ED" w:rsidR="008710ED" w:rsidRPr="005D578C">
      <w:pPr>
        <w:rPr>
          <w:rFonts w:cs="Times New Roman" w:eastAsia="Times New Roman"/>
          <w:szCs w:val="24"/>
        </w:rPr>
      </w:pPr>
    </w:p>
    <w:p w:rsidRDefault="008710ED" w:rsidP="008710ED" w:rsidR="008710E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710ED" w:rsidP="008710ED" w:rsidR="008710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710ED" w:rsidP="008710ED" w:rsidR="008710ED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P.N. TRANSPORTI d.o.o. Labin, Joakima Rakovca 8, </w:t>
      </w:r>
    </w:p>
    <w:p w:rsidRDefault="008710ED" w:rsidP="008710ED" w:rsidR="008710E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8710ED" w:rsidP="008710ED" w:rsidR="008710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710ED" w:rsidP="008710ED" w:rsidR="008710ED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>
        <w:t>Marina Mamić, Zagreb</w:t>
      </w:r>
      <w:r w:rsidRPr="00316A5B">
        <w:t xml:space="preserve">, </w:t>
      </w:r>
      <w:r>
        <w:t xml:space="preserve">Kruge 9, </w:t>
      </w:r>
    </w:p>
    <w:p w:rsidRDefault="008710ED" w:rsidP="008710ED" w:rsidR="008710E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710ED" w:rsidP="008710ED" w:rsidR="008710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710ED" w:rsidP="008710ED" w:rsidR="008710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710ED" w:rsidP="008710ED" w:rsidR="008710ED"/>
    <w:sectPr w:rsidSect="00A6778E" w:rsidR="008710E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0ED" w:rsidP="008710ED" w:rsidR="008710ED">
      <w:r>
        <w:separator/>
      </w:r>
    </w:p>
  </w:endnote>
  <w:endnote w:id="0" w:type="continuationSeparator">
    <w:p w:rsidRDefault="008710ED" w:rsidP="008710ED" w:rsidR="00871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0ED" w:rsidP="008710ED" w:rsidR="008710ED">
      <w:r>
        <w:separator/>
      </w:r>
    </w:p>
  </w:footnote>
  <w:footnote w:id="0" w:type="continuationSeparator">
    <w:p w:rsidRDefault="008710ED" w:rsidP="008710ED" w:rsidR="008710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8710ED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052">
          <w:rPr>
            <w:noProof/>
          </w:rPr>
          <w:t>2</w:t>
        </w:r>
        <w:r>
          <w:fldChar w:fldCharType="end"/>
        </w:r>
        <w:r>
          <w:tab/>
        </w:r>
        <w:r>
          <w:tab/>
          <w:t>12 St-250</w:t>
        </w:r>
        <w:r w:rsidRPr="00BA5FCC">
          <w:t>/2018-</w:t>
        </w:r>
        <w: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0ED" w:rsidR="00A6778E">
    <w:pPr>
      <w:pStyle w:val="Zaglavlje"/>
    </w:pPr>
    <w:r>
      <w:tab/>
    </w:r>
    <w:r>
      <w:tab/>
      <w:t>12 St-250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10ED"/>
    <w:rsid w:val="003767C7"/>
    <w:rsid w:val="005619EC"/>
    <w:rsid w:val="007B2797"/>
    <w:rsid w:val="008710ED"/>
    <w:rsid w:val="00C877C6"/>
    <w:rsid w:val="00D6722D"/>
    <w:rsid w:val="00E2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0E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10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0E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10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10E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0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0E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3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05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305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30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30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0E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10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0E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10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10E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0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0E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3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05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305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30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30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St-250/2018</izvorni_sadrzaj>
    <derivirana_varijabla naziv="DomainObject.Predmet.OznakaBroj_1">St-250/2018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P.N. TRANSPORTI d.o.o. LABIN</izvorni_sadrzaj>
    <derivirana_varijabla naziv="DomainObject.Predmet.ProtustrankaFormated_1">  P.N. TRANSPORTI d.o.o. LABIN</derivirana_varijabla>
  </DomainObject.Predmet.ProtustrankaFormated>
  <DomainObject.Predmet.ProtustrankaFormatedOIB>
    <izvorni_sadrzaj>  P.N. TRANSPORTI d.o.o. LABIN, OIB 61806839091</izvorni_sadrzaj>
    <derivirana_varijabla naziv="DomainObject.Predmet.ProtustrankaFormatedOIB_1">  P.N. TRANSPORTI d.o.o. LABIN, OIB 61806839091</derivirana_varijabla>
  </DomainObject.Predmet.ProtustrankaFormatedOIB>
  <DomainObject.Predmet.ProtustrankaFormatedWithAdress>
    <izvorni_sadrzaj> P.N. TRANSPORTI d.o.o. LABIN, Joakima Rakovca 8, 52220 Labin</izvorni_sadrzaj>
    <derivirana_varijabla naziv="DomainObject.Predmet.ProtustrankaFormatedWithAdress_1"> P.N. TRANSPORTI d.o.o. LABIN, Joakima Rakovca 8, 52220 Labin</derivirana_varijabla>
  </DomainObject.Predmet.ProtustrankaFormatedWithAdress>
  <DomainObject.Predmet.ProtustrankaFormatedWithAdressOIB>
    <izvorni_sadrzaj> P.N. TRANSPORTI d.o.o. LABIN, OIB 61806839091, Joakima Rakovca 8, 52220 Labin</izvorni_sadrzaj>
    <derivirana_varijabla naziv="DomainObject.Predmet.ProtustrankaFormatedWithAdressOIB_1"> P.N. TRANSPORTI d.o.o. LABIN, OIB 61806839091, Joakima Rakovca 8, 52220 Labin</derivirana_varijabla>
  </DomainObject.Predmet.ProtustrankaFormatedWithAdressOIB>
  <DomainObject.Predmet.ProtustrankaWithAdress>
    <izvorni_sadrzaj>P.N. TRANSPORTI d.o.o. LABIN Joakima Rakovca 8, 52220 Labin</izvorni_sadrzaj>
    <derivirana_varijabla naziv="DomainObject.Predmet.ProtustrankaWithAdress_1">P.N. TRANSPORTI d.o.o. LABIN Joakima Rakovca 8, 52220 Labin</derivirana_varijabla>
  </DomainObject.Predmet.ProtustrankaWithAdress>
  <DomainObject.Predmet.ProtustrankaWithAdressOIB>
    <izvorni_sadrzaj>P.N. TRANSPORTI d.o.o. LABIN, OIB 61806839091, Joakima Rakovca 8, 52220 Labin</izvorni_sadrzaj>
    <derivirana_varijabla naziv="DomainObject.Predmet.ProtustrankaWithAdressOIB_1">P.N. TRANSPORTI d.o.o. LABIN, OIB 61806839091, Joakima Rakovca 8, 52220 Labin</derivirana_varijabla>
  </DomainObject.Predmet.ProtustrankaWithAdressOIB>
  <DomainObject.Predmet.ProtustrankaNazivFormated>
    <izvorni_sadrzaj>P.N. TRANSPORTI d.o.o. LABIN</izvorni_sadrzaj>
    <derivirana_varijabla naziv="DomainObject.Predmet.ProtustrankaNazivFormated_1">P.N. TRANSPORTI d.o.o. LABIN</derivirana_varijabla>
  </DomainObject.Predmet.ProtustrankaNazivFormated>
  <DomainObject.Predmet.ProtustrankaNazivFormatedOIB>
    <izvorni_sadrzaj>P.N. TRANSPORTI d.o.o. LABIN, OIB 61806839091</izvorni_sadrzaj>
    <derivirana_varijabla naziv="DomainObject.Predmet.ProtustrankaNazivFormatedOIB_1">P.N. TRANSPORTI d.o.o. LABIN, OIB 61806839091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P.N. TRANSPORTI d.o.o. LABIN</item>
    </izvorni_sadrzaj>
    <derivirana_varijabla naziv="DomainObject.Predmet.ProtuStrankaListFormated_1">
      <item>P.N. TRANSPORTI d.o.o. LABIN</item>
    </derivirana_varijabla>
  </DomainObject.Predmet.ProtuStrankaListFormated>
  <DomainObject.Predmet.ProtuStrankaListFormatedOIB>
    <izvorni_sadrzaj>
      <item>P.N. TRANSPORTI d.o.o. LABIN, OIB 61806839091</item>
    </izvorni_sadrzaj>
    <derivirana_varijabla naziv="DomainObject.Predmet.ProtuStrankaListFormatedOIB_1">
      <item>P.N. TRANSPORTI d.o.o. LABIN, OIB 61806839091</item>
    </derivirana_varijabla>
  </DomainObject.Predmet.ProtuStrankaListFormatedOIB>
  <DomainObject.Predmet.ProtuStrankaListFormatedWithAdress>
    <izvorni_sadrzaj>
      <item>P.N. TRANSPORTI d.o.o. LABIN, Joakima Rakovca 8, 52220 Labin</item>
    </izvorni_sadrzaj>
    <derivirana_varijabla naziv="DomainObject.Predmet.ProtuStrankaListFormatedWithAdress_1">
      <item>P.N. TRANSPORTI d.o.o. LABIN, Joakima Rakovca 8, 52220 Labin</item>
    </derivirana_varijabla>
  </DomainObject.Predmet.ProtuStrankaListFormatedWithAdress>
  <DomainObject.Predmet.ProtuStrankaListFormatedWithAdressOIB>
    <izvorni_sadrzaj>
      <item>P.N. TRANSPORTI d.o.o. LABIN, OIB 61806839091, Joakima Rakovca 8, 52220 Labin</item>
    </izvorni_sadrzaj>
    <derivirana_varijabla naziv="DomainObject.Predmet.ProtuStrankaListFormatedWithAdressOIB_1">
      <item>P.N. TRANSPORTI d.o.o. LABIN, OIB 61806839091, Joakima Rakovca 8, 52220 Labin</item>
    </derivirana_varijabla>
  </DomainObject.Predmet.ProtuStrankaListFormatedWithAdressOIB>
  <DomainObject.Predmet.ProtuStrankaListNazivFormated>
    <izvorni_sadrzaj>
      <item>P.N. TRANSPORTI d.o.o. LABIN</item>
    </izvorni_sadrzaj>
    <derivirana_varijabla naziv="DomainObject.Predmet.ProtuStrankaListNazivFormated_1">
      <item>P.N. TRANSPORTI d.o.o. LABIN</item>
    </derivirana_varijabla>
  </DomainObject.Predmet.ProtuStrankaListNazivFormated>
  <DomainObject.Predmet.ProtuStrankaListNazivFormatedOIB>
    <izvorni_sadrzaj>
      <item>P.N. TRANSPORTI d.o.o. LABIN, OIB 61806839091</item>
    </izvorni_sadrzaj>
    <derivirana_varijabla naziv="DomainObject.Predmet.ProtuStrankaListNazivFormatedOIB_1">
      <item>P.N. TRANSPORTI d.o.o. LABIN, OIB 61806839091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P.N. TRANSPORTI d.o.o. LABIN</izvorni_sadrzaj>
    <derivirana_varijabla naziv="DomainObject.Predmet.ProtustrankaIDrugi_1">P.N. TRANSPORTI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P.N. TRANSPORTI d.o.o. LABIN, OIB 61806839091, Joakima Rakovca 8, 52220 Labin</izvorni_sadrzaj>
    <derivirana_varijabla naziv="DomainObject.Predmet.ProtustrankaIDrugiAdressOIB_1">P.N. TRANSPORTI d.o.o. LABIN, OIB 61806839091, Joakima Rakovca 8,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P.N. TRANSPORTI d.o.o. LABIN</item>
    </izvorni_sadrzaj>
    <derivirana_varijabla naziv="DomainObject.Predmet.SudioniciListNaziv_1">
      <item>FINANCIJSKA AGENCIJA, RC RIJEKA, PODRUŽNICA PULA, PULA</item>
      <item>P.N. TRANSPORTI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P.N. TRANSPORTI d.o.o. LABIN, OIB 61806839091, Joakima Rakovca 8,52220 Labin</item>
    </izvorni_sadrzaj>
    <derivirana_varijabla naziv="DomainObject.Predmet.SudioniciListAdressOIB_1">
      <item>FINANCIJSKA AGENCIJA, RC RIJEKA, PODRUŽNICA PULA, PULA, OIB 85821130368, Ulica grada Vukovara 70,10000 Zagreb</item>
      <item>P.N. TRANSPORTI d.o.o. LABIN, OIB 61806839091, Joakima Rakovca 8,52220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61806839091</item>
    </izvorni_sadrzaj>
    <derivirana_varijabla naziv="DomainObject.Predmet.SudioniciListNazivOIB_1">
      <item>, OIB 85821130368</item>
      <item>, OIB 61806839091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761</properties:Words>
  <properties:Characters>4070</properties:Characters>
  <properties:Lines>92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2018-09-25T09:49:00Z</dcterms:created>
  <dc:creator>Ana Valčić</dc:creator>
  <cp:lastModifiedBy>Ana Valčić</cp:lastModifiedBy>
  <cp:lastPrinted>2018-09-25T11:24:00Z</cp:lastPrinted>
  <dcterms:modified xmlns:xsi="http://www.w3.org/2001/XMLSchema-instance" xsi:type="dcterms:W3CDTF">2018-09-25T11:24:00Z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(St-250-18 P.N. Transporti d.o.o. Labin - zaplijenjen 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