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3b9a" w14:paraId="6003b9a" w:rsidRDefault="00B006CA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 w:rsidR="00952AD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06CA" w:rsidP="001D7C1D" w:rsidR="00B006CA">
      <w:r>
        <w:t xml:space="preserve">     </w:t>
      </w:r>
    </w:p>
    <w:p w:rsidRDefault="00B006CA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B006CA" w:rsidP="001D7C1D" w:rsidR="005C35E5">
      <w:r>
        <w:t xml:space="preserve">        </w:t>
      </w:r>
      <w:r w:rsidR="001D7C1D" w:rsidRPr="001251F9">
        <w:t>Zagreb, Amruševa 2/II</w:t>
      </w:r>
    </w:p>
    <w:p w:rsidRDefault="001D7C1D" w:rsidP="00535B40" w:rsidR="005C35E5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806A2A">
        <w:t xml:space="preserve">        </w:t>
      </w:r>
      <w:r w:rsidR="00774A40">
        <w:t>89</w:t>
      </w:r>
      <w:r w:rsidR="00A660C1">
        <w:t>.</w:t>
      </w:r>
      <w:r w:rsidR="002C7B2D" w:rsidRPr="0063308C">
        <w:t xml:space="preserve"> St-</w:t>
      </w:r>
      <w:r w:rsidR="00057916">
        <w:t>132/18</w:t>
      </w:r>
      <w:r w:rsidR="00774A40">
        <w:t>-</w:t>
      </w:r>
      <w:r w:rsidR="00806A2A">
        <w:t>16</w:t>
      </w: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774A40">
      <w:pPr>
        <w:ind w:firstLine="708"/>
        <w:jc w:val="both"/>
      </w:pPr>
      <w:r w:rsidRPr="00565C4F">
        <w:t xml:space="preserve">Trgovački sud u Zagrebu, po sucu </w:t>
      </w:r>
      <w:r w:rsidR="00774A40">
        <w:t>Nikolini</w:t>
      </w:r>
      <w:r w:rsidR="00FF2C76">
        <w:t xml:space="preserve"> </w:t>
      </w:r>
      <w:r w:rsidR="00774A40">
        <w:t>Dorić Hadžisejdić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057916" w:rsidRPr="003929B6">
        <w:rPr>
          <w:lang w:val="pt-BR"/>
        </w:rPr>
        <w:t>MW IKARUS d.o.o., Zagreb, Nova Ves 19, OIB: 67595612261, kojeg zastupa punomoćnik Goran Jujnović Lučić, odvjetnik u Odvjetničkom društvu Jujnović Lučić Marković u Zagr</w:t>
      </w:r>
      <w:r w:rsidR="00057916">
        <w:rPr>
          <w:lang w:val="pt-BR"/>
        </w:rPr>
        <w:t>ebu, Strojarska cesta 20/XXII</w:t>
      </w:r>
      <w:r>
        <w:t xml:space="preserve">, </w:t>
      </w:r>
      <w:r w:rsidR="00057916">
        <w:t>16</w:t>
      </w:r>
      <w:r>
        <w:t xml:space="preserve">. </w:t>
      </w:r>
      <w:r w:rsidR="00057916">
        <w:t>kolovoza</w:t>
      </w:r>
      <w:r>
        <w:t xml:space="preserve"> 201</w:t>
      </w:r>
      <w:r w:rsidR="00535B40">
        <w:t>8</w:t>
      </w:r>
      <w:r>
        <w:t>.,</w:t>
      </w:r>
    </w:p>
    <w:p w:rsidRDefault="002C7B2D" w:rsidP="002C7B2D" w:rsidR="002C7B2D">
      <w:pPr>
        <w:ind w:firstLine="708"/>
        <w:jc w:val="both"/>
      </w:pPr>
      <w:r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</w:t>
      </w:r>
      <w:r w:rsidR="00057916">
        <w:t>na ("Narodne novine" broj 71/15 i 104/17</w:t>
      </w:r>
      <w:r w:rsidR="00094E6A">
        <w:t xml:space="preserve">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057916" w:rsidRPr="003929B6">
        <w:rPr>
          <w:lang w:val="pt-BR"/>
        </w:rPr>
        <w:t>MW IKARUS d.o.o., Zagreb, Nova Ves 19, OIB: 67595612261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057916" w:rsidP="001C645C" w:rsidR="004731E9">
      <w:pPr>
        <w:jc w:val="center"/>
        <w:rPr>
          <w:b/>
        </w:rPr>
      </w:pPr>
      <w:r>
        <w:rPr>
          <w:b/>
        </w:rPr>
        <w:t>28</w:t>
      </w:r>
      <w:r w:rsidR="004731E9">
        <w:rPr>
          <w:b/>
        </w:rPr>
        <w:t xml:space="preserve">. </w:t>
      </w:r>
      <w:r>
        <w:rPr>
          <w:b/>
        </w:rPr>
        <w:t>rujna</w:t>
      </w:r>
      <w:r w:rsidR="00F3228E">
        <w:rPr>
          <w:b/>
        </w:rPr>
        <w:t xml:space="preserve"> </w:t>
      </w:r>
      <w:r w:rsidR="00040AC6" w:rsidRPr="00E15C0B">
        <w:rPr>
          <w:b/>
        </w:rPr>
        <w:t>201</w:t>
      </w:r>
      <w:r w:rsidR="00F3228E">
        <w:rPr>
          <w:b/>
        </w:rPr>
        <w:t>8</w:t>
      </w:r>
      <w:r w:rsidR="00040AC6">
        <w:t xml:space="preserve">. </w:t>
      </w:r>
      <w:r w:rsidR="002730D8">
        <w:rPr>
          <w:b/>
        </w:rPr>
        <w:t xml:space="preserve">u </w:t>
      </w:r>
      <w:r w:rsidR="00F3228E">
        <w:rPr>
          <w:b/>
        </w:rPr>
        <w:t>9:</w:t>
      </w:r>
      <w:r w:rsidR="00E87DAE">
        <w:rPr>
          <w:b/>
        </w:rPr>
        <w:t>3</w:t>
      </w:r>
      <w:r w:rsidR="002C7B2D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F3228E" w:rsidP="00E87DAE" w:rsidR="002730D8">
      <w:pPr>
        <w:jc w:val="center"/>
      </w:pPr>
      <w:r>
        <w:t>soba broj 96</w:t>
      </w:r>
      <w:r w:rsidR="00E87DAE">
        <w:t xml:space="preserve">, </w:t>
      </w:r>
      <w:r w:rsidRPr="002E27FE">
        <w:t>(mala dvorana - ulična zgrada)</w:t>
      </w:r>
      <w:r>
        <w:t xml:space="preserve"> 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</w:t>
      </w:r>
      <w:r w:rsidR="00252541">
        <w:lastRenderedPageBreak/>
        <w:t xml:space="preserve">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057916">
        <w:t>1</w:t>
      </w:r>
      <w:r w:rsidR="00F3228E">
        <w:t>6</w:t>
      </w:r>
      <w:r>
        <w:t xml:space="preserve">. </w:t>
      </w:r>
      <w:r w:rsidR="00057916">
        <w:t>kolovoza</w:t>
      </w:r>
      <w:r>
        <w:t xml:space="preserve"> </w:t>
      </w:r>
      <w:r w:rsidR="005C35E5">
        <w:t>201</w:t>
      </w:r>
      <w:r w:rsidR="00F3228E">
        <w:t>8</w:t>
      </w:r>
      <w:r w:rsidR="005C35E5">
        <w:t>.</w:t>
      </w: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E87DAE" w:rsidP="00E87DAE" w:rsidR="00E87DAE">
      <w:pPr>
        <w:jc w:val="right"/>
      </w:pPr>
      <w:r>
        <w:t>Nikolina Dorić Hadžisejdić</w:t>
      </w:r>
      <w:r w:rsidR="00AD257A">
        <w:t>, 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AD257A" w:rsidP="007B64C7" w:rsidR="00AD257A">
      <w:pPr>
        <w:ind w:firstLine="708" w:left="3540"/>
        <w:jc w:val="right"/>
      </w:pPr>
      <w:r>
        <w:t>Za točnost otpravka-ovlašteni službenik:</w:t>
      </w:r>
    </w:p>
    <w:p w:rsidRDefault="00AD257A" w:rsidP="007B64C7" w:rsidR="00AD257A">
      <w:pPr>
        <w:ind w:firstLine="708" w:left="3540"/>
        <w:jc w:val="right"/>
      </w:pPr>
      <w:r>
        <w:t xml:space="preserve">                                       Valentina Gabud</w:t>
      </w:r>
    </w:p>
    <w:p w:rsidRDefault="001D7C1D" w:rsidP="001D7C1D" w:rsidR="001D7C1D"/>
    <w:sectPr w:rsidSect="00806A2A" w:rsidR="001D7C1D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25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6A2A">
      <w:t xml:space="preserve">        </w:t>
    </w:r>
    <w:r w:rsidR="00E87DAE">
      <w:t>89</w:t>
    </w:r>
    <w:r w:rsidR="00FF2C76">
      <w:t>.</w:t>
    </w:r>
    <w:r w:rsidR="00974647" w:rsidRPr="0063308C">
      <w:t xml:space="preserve"> St-</w:t>
    </w:r>
    <w:r w:rsidR="00057916">
      <w:t>132</w:t>
    </w:r>
    <w:r w:rsidR="00974647">
      <w:t>/1</w:t>
    </w:r>
    <w:r w:rsidR="00057916">
      <w:t>8</w:t>
    </w:r>
    <w:r w:rsidR="00E87DAE">
      <w:t>-</w:t>
    </w:r>
    <w:r w:rsidR="00806A2A">
      <w:t>16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57916"/>
    <w:rsid w:val="00065FA4"/>
    <w:rsid w:val="00073D97"/>
    <w:rsid w:val="000810CE"/>
    <w:rsid w:val="00082D64"/>
    <w:rsid w:val="000846DF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841E8"/>
    <w:rsid w:val="00290051"/>
    <w:rsid w:val="002C1B18"/>
    <w:rsid w:val="002C4A56"/>
    <w:rsid w:val="002C7B2D"/>
    <w:rsid w:val="00311D3C"/>
    <w:rsid w:val="00320F5B"/>
    <w:rsid w:val="003265A6"/>
    <w:rsid w:val="003605FD"/>
    <w:rsid w:val="00366CB2"/>
    <w:rsid w:val="003A4FA2"/>
    <w:rsid w:val="003B213D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35B40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6263F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36082"/>
    <w:rsid w:val="00754E3C"/>
    <w:rsid w:val="007550C1"/>
    <w:rsid w:val="00755387"/>
    <w:rsid w:val="0076488F"/>
    <w:rsid w:val="00774A40"/>
    <w:rsid w:val="00782D08"/>
    <w:rsid w:val="007B7CA2"/>
    <w:rsid w:val="007F5CBE"/>
    <w:rsid w:val="008028AB"/>
    <w:rsid w:val="00806934"/>
    <w:rsid w:val="00806A2A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46E2"/>
    <w:rsid w:val="00A545CD"/>
    <w:rsid w:val="00A626EA"/>
    <w:rsid w:val="00A628FE"/>
    <w:rsid w:val="00A660C1"/>
    <w:rsid w:val="00A73B0F"/>
    <w:rsid w:val="00A817BE"/>
    <w:rsid w:val="00A97C8F"/>
    <w:rsid w:val="00AB58E3"/>
    <w:rsid w:val="00AB7096"/>
    <w:rsid w:val="00AC4E4A"/>
    <w:rsid w:val="00AD257A"/>
    <w:rsid w:val="00B006CA"/>
    <w:rsid w:val="00B13F51"/>
    <w:rsid w:val="00B15BF0"/>
    <w:rsid w:val="00B33305"/>
    <w:rsid w:val="00B340A4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22CC3"/>
    <w:rsid w:val="00D452A3"/>
    <w:rsid w:val="00D47B9A"/>
    <w:rsid w:val="00D53EC5"/>
    <w:rsid w:val="00D91CEA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87DAE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3228E"/>
    <w:rsid w:val="00F70A23"/>
    <w:rsid w:val="00F753F1"/>
    <w:rsid w:val="00F906F5"/>
    <w:rsid w:val="00FA0ED6"/>
    <w:rsid w:val="00FD24B4"/>
    <w:rsid w:val="00F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MW IKARUS d.o.o. zastupanog po punomoćniku Briana Morgan</izvorni_sadrzaj>
    <derivirana_varijabla naziv="DomainObject.Predmet.ProtustrankaFormated_1">  MW IKARUS d.o.o. zastupanog po punomoćniku Briana Morgan</derivirana_varijabla>
  </DomainObject.Predmet.ProtustrankaFormated>
  <DomainObject.Predmet.ProtustrankaFormatedOIB>
    <izvorni_sadrzaj>  MW IKARUS d.o.o., OIB 67595612261 zastupanog po punomoćniku Briana Morgan</izvorni_sadrzaj>
    <derivirana_varijabla naziv="DomainObject.Predmet.ProtustrankaFormatedOIB_1">  MW IKARUS d.o.o., OIB 67595612261 zastupanog po punomoćniku Briana Morgan</derivirana_varijabla>
  </DomainObject.Predmet.ProtustrankaFormatedOIB>
  <DomainObject.Predmet.ProtustrankaFormatedWithAdress>
    <izvorni_sadrzaj> MW IKARUS d.o.o., Nova Ves 19, 10000 Zagreb zastupanog po punomoćniku Briana Morgan</izvorni_sadrzaj>
    <derivirana_varijabla naziv="DomainObject.Predmet.ProtustrankaFormatedWithAdress_1"> MW IKARUS d.o.o., Nova Ves 19, 10000 Zagreb zastupanog po punomoćniku Briana Morgan</derivirana_varijabla>
  </DomainObject.Predmet.ProtustrankaFormatedWithAdress>
  <DomainObject.Predmet.ProtustrankaFormatedWithAdressOIB>
    <izvorni_sadrzaj> MW IKARUS d.o.o., OIB 67595612261, Nova Ves 19, 10000 Zagreb zastupanog po punomoćniku Briana Morgan</izvorni_sadrzaj>
    <derivirana_varijabla naziv="DomainObject.Predmet.ProtustrankaFormatedWithAdressOIB_1"> MW IKARUS d.o.o., OIB 67595612261, Nova Ves 19, 10000 Zagreb zastupanog po punomoćniku Briana Morgan</derivirana_varijabla>
  </DomainObject.Predmet.ProtustrankaFormatedWithAdressOIB>
  <DomainObject.Predmet.ProtustrankaWithAdress>
    <izvorni_sadrzaj>MW IKARUS d.o.o. Nova Ves 19, 10000 Zagreb</izvorni_sadrzaj>
    <derivirana_varijabla naziv="DomainObject.Predmet.ProtustrankaWithAdress_1">MW IKARUS d.o.o. Nova Ves 19, 10000 Zagreb</derivirana_varijabla>
  </DomainObject.Predmet.ProtustrankaWithAdress>
  <DomainObject.Predmet.ProtustrankaWithAdressOIB>
    <izvorni_sadrzaj>MW IKARUS d.o.o., OIB 67595612261, Nova Ves 19, 10000 Zagreb</izvorni_sadrzaj>
    <derivirana_varijabla naziv="DomainObject.Predmet.ProtustrankaWithAdressOIB_1">MW IKARUS d.o.o., OIB 67595612261, Nova Ves 19, 10000 Zagreb</derivirana_varijabla>
  </DomainObject.Predmet.ProtustrankaWithAdressOIB>
  <DomainObject.Predmet.ProtustrankaNazivFormated>
    <izvorni_sadrzaj>MW IKARUS d.o.o.</izvorni_sadrzaj>
    <derivirana_varijabla naziv="DomainObject.Predmet.ProtustrankaNazivFormated_1">MW IKARUS d.o.o.</derivirana_varijabla>
  </DomainObject.Predmet.ProtustrankaNazivFormated>
  <DomainObject.Predmet.ProtustrankaNazivFormatedOIB>
    <izvorni_sadrzaj>MW IKARUS d.o.o., OIB 67595612261</izvorni_sadrzaj>
    <derivirana_varijabla naziv="DomainObject.Predmet.ProtustrankaNazivFormatedOIB_1">MW IKARUS d.o.o., OIB 67595612261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MW IKARUS d.o.o.</izvorni_sadrzaj>
    <derivirana_varijabla naziv="DomainObject.Predmet.StrankaFormated_1">  MW IKARUS d.o.o.</derivirana_varijabla>
  </DomainObject.Predmet.StrankaFormated>
  <DomainObject.Predmet.StrankaFormatedOIB>
    <izvorni_sadrzaj>  MW IKARUS d.o.o., OIB 67595612261</izvorni_sadrzaj>
    <derivirana_varijabla naziv="DomainObject.Predmet.StrankaFormatedOIB_1">  MW IKARUS d.o.o., OIB 67595612261</derivirana_varijabla>
  </DomainObject.Predmet.StrankaFormatedOIB>
  <DomainObject.Predmet.StrankaFormatedWithAdress>
    <izvorni_sadrzaj> MW IKARUS d.o.o., Nova Ves 19, 10000 Zagreb</izvorni_sadrzaj>
    <derivirana_varijabla naziv="DomainObject.Predmet.StrankaFormatedWithAdress_1"> MW IKARUS d.o.o., Nova Ves 19, 10000 Zagreb</derivirana_varijabla>
  </DomainObject.Predmet.StrankaFormatedWithAdress>
  <DomainObject.Predmet.StrankaFormatedWithAdressOIB>
    <izvorni_sadrzaj> MW IKARUS d.o.o., OIB 67595612261, Nova Ves 19, 10000 Zagreb</izvorni_sadrzaj>
    <derivirana_varijabla naziv="DomainObject.Predmet.StrankaFormatedWithAdressOIB_1"> MW IKARUS d.o.o., OIB 67595612261, Nova Ves 19, 10000 Zagreb</derivirana_varijabla>
  </DomainObject.Predmet.StrankaFormatedWithAdressOIB>
  <DomainObject.Predmet.StrankaWithAdress>
    <izvorni_sadrzaj>MW IKARUS d.o.o. Nova Ves 19,10000 Zagreb</izvorni_sadrzaj>
    <derivirana_varijabla naziv="DomainObject.Predmet.StrankaWithAdress_1">MW IKARUS d.o.o. Nova Ves 19,10000 Zagreb</derivirana_varijabla>
  </DomainObject.Predmet.StrankaWithAdress>
  <DomainObject.Predmet.StrankaWithAdressOIB>
    <izvorni_sadrzaj>MW IKARUS d.o.o., OIB 67595612261, Nova Ves 19,10000 Zagreb</izvorni_sadrzaj>
    <derivirana_varijabla naziv="DomainObject.Predmet.StrankaWithAdressOIB_1">MW IKARUS d.o.o., OIB 67595612261, Nova Ves 19,10000 Zagreb</derivirana_varijabla>
  </DomainObject.Predmet.StrankaWithAdressOIB>
  <DomainObject.Predmet.StrankaNazivFormated>
    <izvorni_sadrzaj>MW IKARUS d.o.o.</izvorni_sadrzaj>
    <derivirana_varijabla naziv="DomainObject.Predmet.StrankaNazivFormated_1">MW IKARUS d.o.o.</derivirana_varijabla>
  </DomainObject.Predmet.StrankaNazivFormated>
  <DomainObject.Predmet.StrankaNazivFormatedOIB>
    <izvorni_sadrzaj>MW IKARUS d.o.o., OIB 67595612261</izvorni_sadrzaj>
    <derivirana_varijabla naziv="DomainObject.Predmet.StrankaNazivFormatedOIB_1">MW IKARUS d.o.o., OIB 67595612261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MW IKARUS d.o.o.</item>
    </izvorni_sadrzaj>
    <derivirana_varijabla naziv="DomainObject.Predmet.StrankaListFormated_1">
      <item>MW IKARUS d.o.o.</item>
    </derivirana_varijabla>
  </DomainObject.Predmet.StrankaListFormated>
  <DomainObject.Predmet.StrankaListFormatedOIB>
    <izvorni_sadrzaj>
      <item>MW IKARUS d.o.o., OIB 67595612261</item>
    </izvorni_sadrzaj>
    <derivirana_varijabla naziv="DomainObject.Predmet.StrankaListFormatedOIB_1">
      <item>MW IKARUS d.o.o., OIB 67595612261</item>
    </derivirana_varijabla>
  </DomainObject.Predmet.StrankaListFormatedOIB>
  <DomainObject.Predmet.StrankaListFormatedWithAdress>
    <izvorni_sadrzaj>
      <item>MW IKARUS d.o.o., Nova Ves 19, 10000 Zagreb</item>
    </izvorni_sadrzaj>
    <derivirana_varijabla naziv="DomainObject.Predmet.StrankaListFormatedWithAdress_1">
      <item>MW IKARUS d.o.o., Nova Ves 19, 10000 Zagreb</item>
    </derivirana_varijabla>
  </DomainObject.Predmet.StrankaListFormatedWithAdress>
  <DomainObject.Predmet.StrankaListFormatedWithAdressOIB>
    <izvorni_sadrzaj>
      <item>MW IKARUS d.o.o., OIB 67595612261, Nova Ves 19, 10000 Zagreb</item>
    </izvorni_sadrzaj>
    <derivirana_varijabla naziv="DomainObject.Predmet.StrankaListFormatedWithAdressOIB_1">
      <item>MW IKARUS d.o.o., OIB 67595612261, Nova Ves 19, 10000 Zagreb</item>
    </derivirana_varijabla>
  </DomainObject.Predmet.StrankaListFormatedWithAdressOIB>
  <DomainObject.Predmet.StrankaListNazivFormated>
    <izvorni_sadrzaj>
      <item>MW IKARUS d.o.o.</item>
    </izvorni_sadrzaj>
    <derivirana_varijabla naziv="DomainObject.Predmet.StrankaListNazivFormated_1">
      <item>MW IKARUS d.o.o.</item>
    </derivirana_varijabla>
  </DomainObject.Predmet.StrankaListNazivFormated>
  <DomainObject.Predmet.StrankaListNazivFormatedOIB>
    <izvorni_sadrzaj>
      <item>MW IKARUS d.o.o., OIB 67595612261</item>
    </izvorni_sadrzaj>
    <derivirana_varijabla naziv="DomainObject.Predmet.StrankaListNazivFormatedOIB_1">
      <item>MW IKARUS d.o.o., OIB 67595612261</item>
    </derivirana_varijabla>
  </DomainObject.Predmet.StrankaListNazivFormatedOIB>
  <DomainObject.Predmet.ProtuStrankaListFormated>
    <izvorni_sadrzaj>
      <item>MW IKARUS d.o.o. zastupanog po punomoćniku Briana Morgan</item>
    </izvorni_sadrzaj>
    <derivirana_varijabla naziv="DomainObject.Predmet.ProtuStrankaListFormated_1">
      <item>MW IKARUS d.o.o. zastupanog po punomoćniku Briana Morgan</item>
    </derivirana_varijabla>
  </DomainObject.Predmet.ProtuStrankaListFormated>
  <DomainObject.Predmet.ProtuStrankaListFormatedOIB>
    <izvorni_sadrzaj>
      <item>MW IKARUS d.o.o., OIB 67595612261 zastupanog po punomoćniku Briana Morgan</item>
    </izvorni_sadrzaj>
    <derivirana_varijabla naziv="DomainObject.Predmet.ProtuStrankaListFormatedOIB_1">
      <item>MW IKARUS d.o.o., OIB 67595612261 zastupanog po punomoćniku Briana Morgan</item>
    </derivirana_varijabla>
  </DomainObject.Predmet.ProtuStrankaListFormatedOIB>
  <DomainObject.Predmet.ProtuStrankaListFormatedWithAdress>
    <izvorni_sadrzaj>
      <item>MW IKARUS d.o.o., Nova Ves 19, 10000 Zagreb zastupanog po punomoćniku Briana Morgan</item>
    </izvorni_sadrzaj>
    <derivirana_varijabla naziv="DomainObject.Predmet.ProtuStrankaListFormatedWithAdress_1">
      <item>MW IKARUS d.o.o., Nova Ves 19, 10000 Zagreb zastupanog po punomoćniku Briana Morgan</item>
    </derivirana_varijabla>
  </DomainObject.Predmet.ProtuStrankaListFormatedWithAdress>
  <DomainObject.Predmet.ProtuStrankaListFormatedWithAdressOIB>
    <izvorni_sadrzaj>
      <item>MW IKARUS d.o.o., OIB 67595612261, Nova Ves 19, 10000 Zagreb zastupanog po punomoćniku Briana Morgan</item>
    </izvorni_sadrzaj>
    <derivirana_varijabla naziv="DomainObject.Predmet.ProtuStrankaListFormatedWithAdressOIB_1">
      <item>MW IKARUS d.o.o., OIB 67595612261, Nova Ves 19, 10000 Zagreb zastupanog po punomoćniku Briana Morgan</item>
    </derivirana_varijabla>
  </DomainObject.Predmet.ProtuStrankaListFormatedWithAdressOIB>
  <DomainObject.Predmet.ProtuStrankaListNazivFormated>
    <izvorni_sadrzaj>
      <item>MW IKARUS d.o.o.</item>
    </izvorni_sadrzaj>
    <derivirana_varijabla naziv="DomainObject.Predmet.ProtuStrankaListNazivFormated_1">
      <item>MW IKARUS d.o.o.</item>
    </derivirana_varijabla>
  </DomainObject.Predmet.ProtuStrankaListNazivFormated>
  <DomainObject.Predmet.ProtuStrankaListNazivFormatedOIB>
    <izvorni_sadrzaj>
      <item>MW IKARUS d.o.o., OIB 67595612261</item>
    </izvorni_sadrzaj>
    <derivirana_varijabla naziv="DomainObject.Predmet.ProtuStrankaListNazivFormatedOIB_1">
      <item>MW IKARUS d.o.o., OIB 67595612261</item>
    </derivirana_varijabla>
  </DomainObject.Predmet.ProtuStrankaListNazivFormatedOIB>
  <DomainObject.Predmet.OstaliListFormated>
    <izvorni_sadrzaj>
      <item>Briana Morgan punomoćnica sudionika u postupku MW IKARUS d.o.o.</item>
      <item>ODVJETNIČKO DRUŠTVO BEKINA, ŠKURLA, DURMIŠ I SPAJIĆ, društvo s ograničenom odgovornošću</item>
    </izvorni_sadrzaj>
    <derivirana_varijabla naziv="DomainObject.Predmet.OstaliListFormated_1">
      <item>Briana Morgan punomoćnica sudionika u postupku MW IKARUS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Briana Morgan, OIB 24158258469 punomoćnica sudionika u postupku MW IKARUS d.o.o.</item>
      <item>ODVJETNIČKO DRUŠTVO BEKINA, ŠKURLA, DURMIŠ I SPAJIĆ, društvo s ograničenom odgovornošću, OIB 68178969783</item>
    </izvorni_sadrzaj>
    <derivirana_varijabla naziv="DomainObject.Predmet.OstaliListFormatedOIB_1">
      <item>Briana Morgan, OIB 24158258469 punomoćnica sudionika u postupku MW IKARUS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Briana Morgan, Nova Ves 63, 10000 Zagreb punomoćnica sudionika u postupku MW IKARUS d.o.o.</item>
      <item>ODVJETNIČKO DRUŠTVO BEKINA, ŠKURLA, DURMIŠ I SPAJIĆ, društvo s ograničenom odgovornošću, Preradovićeva 24 , 10000 Zagreb</item>
    </izvorni_sadrzaj>
    <derivirana_varijabla naziv="DomainObject.Predmet.OstaliListFormatedWithAdress_1">
      <item>Briana Morgan, Nova Ves 63, 10000 Zagreb punomoćnica sudionika u postupku MW IKARUS d.o.o.</item>
      <item>ODVJETNIČKO DRUŠTVO BEKINA, ŠKURLA, DURMIŠ I SPAJIĆ, društvo s ograničenom odgovornošću, Preradovićeva 24 , 10000 Zagreb</item>
    </derivirana_varijabla>
  </DomainObject.Predmet.OstaliListFormatedWithAdress>
  <DomainObject.Predmet.OstaliListFormatedWithAdressOIB>
    <izvorni_sadrzaj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izvorni_sadrzaj>
    <derivirana_varijabla naziv="DomainObject.Predmet.OstaliListFormatedWithAdressOIB_1"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derivirana_varijabla>
  </DomainObject.Predmet.OstaliListFormatedWithAdressOIB>
  <DomainObject.Predmet.OstaliListNazivFormated>
    <izvorni_sadrzaj>
      <item>Briana Morgan</item>
      <item>ODVJETNIČKO DRUŠTVO BEKINA, ŠKURLA, DURMIŠ I SPAJIĆ, društvo s ograničenom odgovornošću</item>
    </izvorni_sadrzaj>
    <derivirana_varijabla naziv="DomainObject.Predmet.OstaliListNazivFormated_1">
      <item>Briana Morgan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Briana Morgan, OIB 24158258469</item>
      <item>ODVJETNIČKO DRUŠTVO BEKINA, ŠKURLA, DURMIŠ I SPAJIĆ, društvo s ograničenom odgovornošću, OIB 68178969783</item>
    </izvorni_sadrzaj>
    <derivirana_varijabla naziv="DomainObject.Predmet.OstaliListNazivFormatedOIB_1">
      <item>Briana Morgan, OIB 24158258469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MW IKARUS d.o.o.</izvorni_sadrzaj>
    <derivirana_varijabla naziv="DomainObject.Predmet.StrankaIDrugi_1">MW IKARUS d.o.o.</derivirana_varijabla>
  </DomainObject.Predmet.StrankaIDrugi>
  <DomainObject.Predmet.ProtustrankaIDrugi>
    <izvorni_sadrzaj>MW IKARUS d.o.o.</izvorni_sadrzaj>
    <derivirana_varijabla naziv="DomainObject.Predmet.ProtustrankaIDrugi_1">MW IKARUS d.o.o.</derivirana_varijabla>
  </DomainObject.Predmet.ProtustrankaIDrugi>
  <DomainObject.Predmet.StrankaIDrugiAdressOIB>
    <izvorni_sadrzaj>MW IKARUS d.o.o., OIB 67595612261, Nova Ves 19, 10000 Zagreb</izvorni_sadrzaj>
    <derivirana_varijabla naziv="DomainObject.Predmet.StrankaIDrugiAdressOIB_1">MW IKARUS d.o.o., OIB 67595612261, Nova Ves 19, 10000 Zagreb</derivirana_varijabla>
  </DomainObject.Predmet.StrankaIDrugiAdressOIB>
  <DomainObject.Predmet.ProtustrankaIDrugiAdressOIB>
    <izvorni_sadrzaj>MW IKARUS d.o.o., OIB 67595612261, Nova Ves 19, 10000 Zagreb</izvorni_sadrzaj>
    <derivirana_varijabla naziv="DomainObject.Predmet.ProtustrankaIDrugiAdressOIB_1">MW IKARUS d.o.o., OIB 67595612261,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MW IKARUS d.o.o.</item>
      <item>MW IKARUS d.o.o.</item>
      <item>Briana Morgan</item>
      <item>ODVJETNIČKO DRUŠTVO BEKINA, ŠKURLA, DURMIŠ I SPAJIĆ, društvo s ograničenom odgovornošću</item>
    </izvorni_sadrzaj>
    <derivirana_varijabla naziv="DomainObject.Predmet.SudioniciListNaziv_1">
      <item>MW IKARUS d.o.o.</item>
      <item>MW IKARUS d.o.o.</item>
      <item>Briana Morgan</item>
      <item>ODVJETNIČKO DRUŠTVO BEKINA, ŠKURLA, DURMIŠ I SPAJIĆ, društvo s ograničenom odgovornošću</item>
    </derivirana_varijabla>
  </DomainObject.Predmet.SudioniciListNaziv>
  <DomainObject.Predmet.SudioniciListAdressOIB>
    <izvorni_sadrzaj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izvorni_sadrzaj>
    <derivirana_varijabla naziv="DomainObject.Predmet.SudioniciListAdressOIB_1"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67595612261</item>
      <item>, OIB 67595612261</item>
      <item>, OIB 24158258469</item>
      <item>, OIB 68178969783</item>
    </izvorni_sadrzaj>
    <derivirana_varijabla naziv="DomainObject.Predmet.SudioniciListNazivOIB_1">
      <item>, OIB 67595612261</item>
      <item>, OIB 67595612261</item>
      <item>, OIB 24158258469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3042</properties:Characters>
  <properties:Lines>74</properties:Lines>
  <properties:Paragraphs>31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Valentina Gabud</cp:lastModifiedBy>
  <cp:lastPrinted>2018-08-16T06:40:00Z</cp:lastPrinted>
  <dcterms:modified xmlns:xsi="http://www.w3.org/2001/XMLSchema-instance" xsi:type="dcterms:W3CDTF">2018-08-16T06:41:00Z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zaključak-ročište za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