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a54f" w14:paraId="274a54f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F27D9" w:rsidP="005F27D9" w:rsidR="005F27D9" w:rsidRPr="00A074C3">
      <w:pPr>
        <w:pStyle w:val="Zaglavlje"/>
        <w:jc w:val="right"/>
        <w:rPr>
          <w:szCs w:val="24"/>
        </w:rPr>
      </w:pPr>
      <w:r>
        <w:rPr>
          <w:szCs w:val="24"/>
        </w:rPr>
        <w:t>Posl. broj: 4 St-59/2018-29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5F27D9" w:rsidP="00D922C7" w:rsidR="00002A7D" w:rsidRPr="005D578C">
      <w:pPr>
        <w:ind w:firstLine="708"/>
        <w:rPr>
          <w:rFonts w:cs="Times New Roman" w:eastAsia="Times New Roman"/>
          <w:szCs w:val="24"/>
        </w:rPr>
      </w:pPr>
      <w:r>
        <w:t>Trgovački sud u Pazinu, po stečajnoj sutkinji Tijani Licul, po prijedlogu predlagatelja Financijske agencije, OIB: 85821130368, Regionalni centar Rijeka, Podružnica Pula, Giardini 5, i prijedloga Republike Hrvatske, Ministarstva financija, Porezne uprave, radi otvaranja stečajnog postupka nad dužnikom TEOREMA GLOBAL d.o.o. Buje, Digitronska 35, OIB: 98753951987</w:t>
      </w:r>
      <w:r w:rsidR="0050658C">
        <w:t>,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5F27D9" w:rsidP="005F27D9" w:rsidR="005F27D9" w:rsidRPr="005F27D9">
      <w:pPr>
        <w:ind w:firstLine="709"/>
        <w:rPr>
          <w:rFonts w:cs="Times New Roman" w:eastAsia="Times New Roman"/>
          <w:szCs w:val="24"/>
        </w:rPr>
      </w:pPr>
      <w:r w:rsidRPr="005F27D9"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 xml:space="preserve"> </w:t>
      </w:r>
      <w:r w:rsidR="00002A7D" w:rsidRPr="005F27D9">
        <w:rPr>
          <w:rFonts w:cs="Times New Roman" w:eastAsia="Times New Roman"/>
          <w:szCs w:val="24"/>
        </w:rPr>
        <w:t xml:space="preserve">Ispravlja se </w:t>
      </w:r>
      <w:r w:rsidRPr="005F27D9">
        <w:rPr>
          <w:rFonts w:cs="Times New Roman" w:eastAsia="Times New Roman"/>
          <w:szCs w:val="24"/>
        </w:rPr>
        <w:t xml:space="preserve">izreka </w:t>
      </w:r>
      <w:r w:rsidR="00002A7D" w:rsidRPr="005F27D9">
        <w:rPr>
          <w:rFonts w:cs="Times New Roman" w:eastAsia="Times New Roman"/>
          <w:szCs w:val="24"/>
        </w:rPr>
        <w:t>ovosudno</w:t>
      </w:r>
      <w:r w:rsidRPr="005F27D9">
        <w:rPr>
          <w:rFonts w:cs="Times New Roman" w:eastAsia="Times New Roman"/>
          <w:szCs w:val="24"/>
        </w:rPr>
        <w:t>g</w:t>
      </w:r>
      <w:r w:rsidR="00002A7D" w:rsidRPr="005F27D9">
        <w:rPr>
          <w:rFonts w:cs="Times New Roman" w:eastAsia="Times New Roman"/>
          <w:szCs w:val="24"/>
        </w:rPr>
        <w:t xml:space="preserve"> rješenj</w:t>
      </w:r>
      <w:r w:rsidRPr="005F27D9">
        <w:rPr>
          <w:rFonts w:cs="Times New Roman" w:eastAsia="Times New Roman"/>
          <w:szCs w:val="24"/>
        </w:rPr>
        <w:t>a</w:t>
      </w:r>
      <w:r w:rsidR="00002A7D" w:rsidRPr="005F27D9">
        <w:rPr>
          <w:rFonts w:cs="Times New Roman" w:eastAsia="Times New Roman"/>
          <w:szCs w:val="24"/>
        </w:rPr>
        <w:t xml:space="preserve"> posl. br. </w:t>
      </w:r>
      <w:r w:rsidR="007808B1" w:rsidRPr="005F27D9">
        <w:rPr>
          <w:rFonts w:cs="Times New Roman" w:eastAsia="Times New Roman"/>
          <w:szCs w:val="24"/>
        </w:rPr>
        <w:t>4</w:t>
      </w:r>
      <w:r w:rsidR="00002A7D" w:rsidRPr="005F27D9">
        <w:rPr>
          <w:rFonts w:cs="Times New Roman" w:eastAsia="Times New Roman"/>
          <w:szCs w:val="24"/>
        </w:rPr>
        <w:t xml:space="preserve"> St-</w:t>
      </w:r>
      <w:r w:rsidRPr="005F27D9">
        <w:rPr>
          <w:rFonts w:cs="Times New Roman" w:eastAsia="Times New Roman"/>
          <w:szCs w:val="24"/>
        </w:rPr>
        <w:t>59/2018-26</w:t>
      </w:r>
      <w:r w:rsidR="00002A7D" w:rsidRPr="005F27D9">
        <w:rPr>
          <w:rFonts w:cs="Times New Roman" w:eastAsia="Times New Roman"/>
          <w:szCs w:val="24"/>
        </w:rPr>
        <w:t xml:space="preserve"> od </w:t>
      </w:r>
      <w:r w:rsidRPr="005F27D9">
        <w:rPr>
          <w:rFonts w:cs="Times New Roman" w:eastAsia="Times New Roman"/>
          <w:szCs w:val="24"/>
        </w:rPr>
        <w:t>27</w:t>
      </w:r>
      <w:r w:rsidR="00002A7D" w:rsidRPr="005F27D9">
        <w:rPr>
          <w:rFonts w:cs="Times New Roman" w:eastAsia="Times New Roman"/>
          <w:szCs w:val="24"/>
        </w:rPr>
        <w:t xml:space="preserve">. </w:t>
      </w:r>
      <w:r w:rsidRPr="005F27D9">
        <w:rPr>
          <w:rFonts w:cs="Times New Roman" w:eastAsia="Times New Roman"/>
          <w:szCs w:val="24"/>
        </w:rPr>
        <w:t>veljače</w:t>
      </w:r>
      <w:r w:rsidR="00002A7D" w:rsidRPr="005F27D9">
        <w:rPr>
          <w:rFonts w:cs="Times New Roman" w:eastAsia="Times New Roman"/>
          <w:szCs w:val="24"/>
        </w:rPr>
        <w:t xml:space="preserve"> 201</w:t>
      </w:r>
      <w:r w:rsidRPr="005F27D9">
        <w:rPr>
          <w:rFonts w:cs="Times New Roman" w:eastAsia="Times New Roman"/>
          <w:szCs w:val="24"/>
        </w:rPr>
        <w:t xml:space="preserve">9., </w:t>
      </w:r>
      <w:r w:rsidR="0021425D" w:rsidRPr="005F27D9">
        <w:rPr>
          <w:rFonts w:cs="Times New Roman" w:eastAsia="Times New Roman"/>
          <w:szCs w:val="24"/>
        </w:rPr>
        <w:t xml:space="preserve"> </w:t>
      </w:r>
      <w:r w:rsidR="00002A7D" w:rsidRPr="005F27D9">
        <w:rPr>
          <w:rFonts w:cs="Times New Roman" w:eastAsia="Times New Roman"/>
          <w:szCs w:val="24"/>
        </w:rPr>
        <w:t xml:space="preserve">na način da umjesto </w:t>
      </w:r>
      <w:r>
        <w:rPr>
          <w:rFonts w:cs="Times New Roman" w:eastAsia="Times New Roman"/>
          <w:szCs w:val="24"/>
        </w:rPr>
        <w:t>"</w:t>
      </w:r>
      <w:r>
        <w:t>Odgađa se ročište zakazano za dan 7. ožujka 2019. u 14,00 sati zbog spriječenosti sutkinje, te se istovremeno t</w:t>
      </w:r>
      <w:r>
        <w:rPr>
          <w:lang w:val="pl-PL"/>
        </w:rPr>
        <w:t xml:space="preserve">emeljem čl. 115. st. 1. Stečajnog zakona (Narodne novine broj 71/15, dalje: SZ) pokreće se prethodni postupak radi utvrđivanja pretpostavki za otvaranje stečajnog postupka nad dužnikom </w:t>
      </w:r>
      <w:r>
        <w:t>PASH d. o. o. Pula, Dukićeva 15, OIB 41358377309</w:t>
      </w:r>
      <w:r>
        <w:rPr>
          <w:lang w:val="pl-PL"/>
        </w:rPr>
        <w:t>, te se zakazuje ročište za dan 21. ožujka 2019. godine u 9,00 sati, u</w:t>
      </w:r>
      <w:r>
        <w:t xml:space="preserve"> Trgovačkom sudu u Pazinu, Dršćevka 1, sudnica 6.</w:t>
      </w:r>
      <w:r>
        <w:rPr>
          <w:rFonts w:cs="Times New Roman" w:eastAsia="Times New Roman"/>
          <w:szCs w:val="24"/>
        </w:rPr>
        <w:t>"</w:t>
      </w:r>
    </w:p>
    <w:p w:rsidRDefault="005F27D9" w:rsidP="005F27D9" w:rsidR="005F27D9">
      <w:pPr>
        <w:ind w:firstLine="709"/>
        <w:rPr>
          <w:rFonts w:eastAsia="Times New Roman"/>
        </w:rPr>
      </w:pPr>
    </w:p>
    <w:p w:rsidRDefault="005F27D9" w:rsidP="005F27D9" w:rsidR="005F27D9">
      <w:pPr>
        <w:ind w:firstLine="709"/>
        <w:rPr>
          <w:rFonts w:cs="Times New Roman" w:eastAsia="Times New Roman"/>
          <w:szCs w:val="24"/>
        </w:rPr>
      </w:pPr>
      <w:r>
        <w:rPr>
          <w:rFonts w:eastAsia="Times New Roman"/>
        </w:rPr>
        <w:t>ima</w:t>
      </w:r>
      <w:r w:rsidR="00B5253A" w:rsidRPr="005F27D9">
        <w:rPr>
          <w:rFonts w:eastAsia="Times New Roman"/>
        </w:rPr>
        <w:t xml:space="preserve"> ispravno</w:t>
      </w:r>
      <w:r w:rsidR="00002A7D" w:rsidRPr="005F27D9">
        <w:rPr>
          <w:rFonts w:eastAsia="Times New Roman"/>
        </w:rPr>
        <w:t xml:space="preserve"> </w:t>
      </w:r>
      <w:r>
        <w:rPr>
          <w:rFonts w:eastAsia="Times New Roman"/>
        </w:rPr>
        <w:t>stajati:</w:t>
      </w:r>
      <w:r w:rsidR="0007557D" w:rsidRPr="005F27D9">
        <w:rPr>
          <w:rFonts w:eastAsia="Times New Roman"/>
        </w:rPr>
        <w:t xml:space="preserve"> </w:t>
      </w:r>
      <w:r>
        <w:rPr>
          <w:rFonts w:cs="Times New Roman" w:eastAsia="Times New Roman"/>
          <w:szCs w:val="24"/>
        </w:rPr>
        <w:t>"</w:t>
      </w:r>
      <w:r>
        <w:t>Odgađa se ročište zakazano za dan 7. ožujka 2019. u 14,00 sati zbog spriječenosti sutkinje, te se istovremeno t</w:t>
      </w:r>
      <w:r>
        <w:rPr>
          <w:lang w:val="pl-PL"/>
        </w:rPr>
        <w:t xml:space="preserve">emeljem čl. 115. st. 1. Stečajnog zakona (Narodne novine broj 71/15, dalje: SZ) pokreće se prethodni postupak radi utvrđivanja pretpostavki za otvaranje stečajnog postupka nad dužnikom </w:t>
      </w:r>
      <w:r>
        <w:t>TEOREMA GLOBAL d.o.o. Buje, Digitronska 35, OIB: 98753951987</w:t>
      </w:r>
      <w:r>
        <w:rPr>
          <w:lang w:val="pl-PL"/>
        </w:rPr>
        <w:t>, te se zakazuje ročište za dan 21. ožujka 2019. godine u 9,00 sati, u</w:t>
      </w:r>
      <w:r>
        <w:t xml:space="preserve"> Trgovačkom sudu u Pazinu, Dršćevka 1, sudnica 6.</w:t>
      </w:r>
      <w:r>
        <w:rPr>
          <w:rFonts w:cs="Times New Roman" w:eastAsia="Times New Roman"/>
          <w:szCs w:val="24"/>
        </w:rPr>
        <w:t>"</w:t>
      </w:r>
    </w:p>
    <w:p w:rsidRDefault="005F27D9" w:rsidP="005F27D9" w:rsidR="005F27D9">
      <w:pPr>
        <w:ind w:firstLine="709"/>
        <w:rPr>
          <w:rFonts w:cs="Times New Roman" w:eastAsia="Times New Roman"/>
          <w:szCs w:val="24"/>
        </w:rPr>
      </w:pPr>
    </w:p>
    <w:p w:rsidRDefault="005F27D9" w:rsidP="005F27D9" w:rsidR="005F27D9">
      <w:pPr>
        <w:ind w:firstLine="709"/>
        <w:rPr>
          <w:rFonts w:cs="Times New Roman" w:eastAsia="Times New Roman"/>
          <w:szCs w:val="24"/>
        </w:rPr>
      </w:pPr>
    </w:p>
    <w:p w:rsidRDefault="00002A7D" w:rsidP="005F27D9" w:rsidR="00002A7D" w:rsidRPr="005D578C">
      <w:pPr>
        <w:ind w:firstLine="709"/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</w:t>
      </w:r>
      <w:r w:rsidR="005F27D9" w:rsidRPr="005F27D9">
        <w:rPr>
          <w:rFonts w:cs="Times New Roman" w:eastAsia="Times New Roman"/>
          <w:szCs w:val="24"/>
        </w:rPr>
        <w:t>4 St-59/2018-26 od 27. veljače 2019</w:t>
      </w:r>
      <w:r w:rsidR="00C84985">
        <w:rPr>
          <w:rFonts w:cs="Times New Roman" w:eastAsia="Times New Roman"/>
          <w:szCs w:val="24"/>
        </w:rPr>
        <w:t xml:space="preserve">. </w:t>
      </w:r>
      <w:r w:rsidR="000D3778">
        <w:rPr>
          <w:rFonts w:cs="Times New Roman" w:eastAsia="Times New Roman"/>
          <w:szCs w:val="24"/>
        </w:rPr>
        <w:t xml:space="preserve">pokrenut je prethodi postupak radi utvrđivanja pretpostavki za otvaranje stečajnog postupka nad dužnikom </w:t>
      </w:r>
      <w:r w:rsidR="005F27D9">
        <w:t>TEOREMA GLOBAL d.o.o. Buje, Digitronska 35, OIB: 98753951987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D922C7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kriv</w:t>
      </w:r>
      <w:r w:rsidR="00D922C7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</w:t>
      </w:r>
      <w:r w:rsidR="00D922C7">
        <w:rPr>
          <w:rFonts w:cs="Times New Roman" w:eastAsia="Times New Roman"/>
          <w:szCs w:val="24"/>
        </w:rPr>
        <w:t xml:space="preserve">podaci stečajnog </w:t>
      </w:r>
      <w:r>
        <w:rPr>
          <w:rFonts w:cs="Times New Roman" w:eastAsia="Times New Roman"/>
          <w:szCs w:val="24"/>
        </w:rPr>
        <w:t>dužnika (</w:t>
      </w:r>
      <w:r w:rsidR="005F27D9">
        <w:t>PASH d. o. o. Pula, Dukićeva 15, OIB 41358377309</w:t>
      </w:r>
      <w:r w:rsidR="00024C45">
        <w:rPr>
          <w:rFonts w:cs="Times New Roman" w:eastAsia="Times New Roman"/>
          <w:szCs w:val="24"/>
        </w:rPr>
        <w:t xml:space="preserve">, umjesto </w:t>
      </w:r>
      <w:r w:rsidR="005F27D9">
        <w:t>TEOREMA GLOBAL d.o.o. Buje, Digitronska 35, OIB: 98753951987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F27D9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5F27D9">
        <w:rPr>
          <w:rFonts w:cs="Times New Roman" w:eastAsia="Times New Roman"/>
          <w:szCs w:val="24"/>
        </w:rPr>
        <w:t>ožujka</w:t>
      </w:r>
      <w:r w:rsidR="00D7040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</w:t>
      </w:r>
      <w:r w:rsidR="005F27D9">
        <w:rPr>
          <w:rFonts w:cs="Times New Roman" w:eastAsia="Times New Roman"/>
          <w:szCs w:val="24"/>
        </w:rPr>
        <w:t>9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UPUTA O PRAVNOM LIJEKU</w:t>
      </w:r>
    </w:p>
    <w:p w:rsidRDefault="00002A7D" w:rsidP="005F27D9" w:rsidR="005F27D9">
      <w:pPr>
        <w:ind w:firstLine="708"/>
      </w:pPr>
      <w:r w:rsidRPr="00D07818">
        <w:rPr>
          <w:rFonts w:cs="Times New Roman" w:eastAsia="Times New Roman"/>
          <w:szCs w:val="24"/>
        </w:rPr>
        <w:t xml:space="preserve">Protiv rješenja </w:t>
      </w:r>
      <w:r w:rsidR="005F27D9">
        <w:rPr>
          <w:rFonts w:cs="Times New Roman" w:eastAsia="Times New Roman"/>
          <w:szCs w:val="24"/>
        </w:rPr>
        <w:t>nije dopuštena žalba.</w:t>
      </w:r>
    </w:p>
    <w:p w:rsidRDefault="005F27D9" w:rsidP="005F27D9" w:rsidR="005F27D9"/>
    <w:p w:rsidRDefault="005F27D9" w:rsidP="005F27D9" w:rsidR="005F27D9">
      <w:pPr>
        <w:rPr>
          <w:rFonts w:eastAsia="Times New Roman"/>
        </w:rPr>
      </w:pPr>
      <w:r>
        <w:t>DNA: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predlagatelj FINA, Regionalni centar Rijeka,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predlagatelj Republika Hrvatska putem Županijskog državnog odvjetništva u Puli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dužnik po pun.,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zakonski zastupnik dužnika Luciano Cancian, iz Novigrada, Brolo 60,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privremenoj stečajnoj upraviteljici Jasmini Lichtenberg,</w:t>
      </w:r>
    </w:p>
    <w:p w:rsidRDefault="005F27D9" w:rsidP="005F27D9" w:rsidR="005F27D9">
      <w:pPr>
        <w:ind w:firstLine="708"/>
        <w:rPr>
          <w:lang w:val="sv-SE"/>
        </w:rPr>
      </w:pPr>
      <w:r>
        <w:rPr>
          <w:lang w:val="sv-SE"/>
        </w:rPr>
        <w:t>- e-Oglasna ploča sudova (8 dana).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E451CC" w:rsidR="00E451CC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360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451CC">
      <w:rPr>
        <w:szCs w:val="24"/>
      </w:rPr>
      <w:t>Posl. broj: 4 St-89/2018-8</w:t>
    </w:r>
  </w:p>
  <w:p w:rsidRDefault="006735D2" w:rsidP="006735D2" w:rsidR="006735D2" w:rsidRPr="00A074C3">
    <w:pPr>
      <w:pStyle w:val="Zaglavlje"/>
      <w:jc w:val="right"/>
      <w:rPr>
        <w:szCs w:val="24"/>
      </w:rPr>
    </w:pP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002A7D" w:rsidR="00002A7D" w:rsidRPr="00A074C3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3633BB"/>
    <w:multiLevelType w:val="hybridMultilevel"/>
    <w:tmpl w:val="11DA3D2A"/>
    <w:lvl w:tplc="C7D48A7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7028"/>
    <w:rsid w:val="00002A7D"/>
    <w:rsid w:val="00024C45"/>
    <w:rsid w:val="0007557D"/>
    <w:rsid w:val="000D3778"/>
    <w:rsid w:val="00100F7E"/>
    <w:rsid w:val="001455EC"/>
    <w:rsid w:val="0021425D"/>
    <w:rsid w:val="0022037D"/>
    <w:rsid w:val="0024139B"/>
    <w:rsid w:val="00273FA8"/>
    <w:rsid w:val="003020CC"/>
    <w:rsid w:val="00306A6A"/>
    <w:rsid w:val="003A1CBE"/>
    <w:rsid w:val="004C4EBE"/>
    <w:rsid w:val="004F5027"/>
    <w:rsid w:val="0050658C"/>
    <w:rsid w:val="005669A0"/>
    <w:rsid w:val="005F27D9"/>
    <w:rsid w:val="006735D2"/>
    <w:rsid w:val="0072371A"/>
    <w:rsid w:val="00760B9F"/>
    <w:rsid w:val="00777028"/>
    <w:rsid w:val="007808B1"/>
    <w:rsid w:val="00802C81"/>
    <w:rsid w:val="008040F5"/>
    <w:rsid w:val="008157EE"/>
    <w:rsid w:val="00825826"/>
    <w:rsid w:val="0088360E"/>
    <w:rsid w:val="0098022B"/>
    <w:rsid w:val="009B4D85"/>
    <w:rsid w:val="00A41F1A"/>
    <w:rsid w:val="00A952E4"/>
    <w:rsid w:val="00AA07C0"/>
    <w:rsid w:val="00B3551F"/>
    <w:rsid w:val="00B366DD"/>
    <w:rsid w:val="00B5253A"/>
    <w:rsid w:val="00BA669D"/>
    <w:rsid w:val="00C3764F"/>
    <w:rsid w:val="00C84985"/>
    <w:rsid w:val="00CF4911"/>
    <w:rsid w:val="00D05925"/>
    <w:rsid w:val="00D70407"/>
    <w:rsid w:val="00D922C7"/>
    <w:rsid w:val="00DC406D"/>
    <w:rsid w:val="00E1566B"/>
    <w:rsid w:val="00E451CC"/>
    <w:rsid w:val="00EF4773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7672B9A-3AB8-4FA2-A6ED-A7AFB04387F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5F27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6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36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36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36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938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8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  <item>RH, Ministarstvo financija, Porezna uprava, Područni ured Pazin</item>
      <item>ŽDO PULA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  <item>RH, Ministarstvo financija, Porezna uprava, Područni ured Pazin, OIB 52634238587</item>
      <item>ŽDO PULA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M. B. Rašana 2/4, 52000 Pazin</item>
      <item>ŽDO PULA, Rovinjska 2a, 52100 Pula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  <item>RH, Ministarstvo financija, Porezna uprava, Područni ured Pazin, OIB 52634238587, M. B. Rašana 2/4, 52000 Pazin</item>
      <item>ŽDO PULA, Rovinjska 2a, 52100 Pula</item>
    </derivirana_varijabla>
  </DomainObject.Predmet.OstaliListFormatedWithAdressOIB>
  <DomainObject.Predmet.OstaliListNazivFormated>
    <izvorni_sadrzaj>
      <item>Luciano Cancian</item>
      <item>Sanjin Jurmić</item>
      <item>RH, Ministarstvo financija, Porezna uprava, Područni ured Pazin</item>
      <item>ŽDO PULA</item>
    </izvorni_sadrzaj>
    <derivirana_varijabla naziv="DomainObject.Predmet.OstaliListNazivFormated_1">
      <item>Luciano Cancian</item>
      <item>Sanjin Jurmić</item>
      <item>RH, Ministarstvo financija, Porezna uprava, Područni ured Pazin</item>
      <item>ŽDO PULA</item>
    </derivirana_varijabla>
  </DomainObject.Predmet.OstaliListNazivFormated>
  <DomainObject.Predmet.OstaliListNazivFormatedOIB>
    <izvorni_sadrzaj>
      <item>Luciano Cancian, OIB 77974588409</item>
      <item>Sanjin Jurmić</item>
      <item>RH, Ministarstvo financija, Porezna uprava, Područni ured Pazin, OIB 52634238587</item>
      <item>ŽDO PULA</item>
    </izvorni_sadrzaj>
    <derivirana_varijabla naziv="DomainObject.Predmet.OstaliListNazivFormatedOIB_1">
      <item>Luciano Cancian, OIB 77974588409</item>
      <item>Sanjin Jurmić</item>
      <item>RH, Ministarstvo financija, Porezna uprava, Područni ured Pazin,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  <item>RH, Ministarstvo financija, Porezna uprava, Područni ured Pazin</item>
      <item>ŽDO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  <item>RH, Ministarstvo financija, Porezna uprava, Područni ured Pazin, OIB 52634238587, M. B. Rašana 2/4,52000 Pazin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  <item>, OIB 52634238587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St-59/2018-21</izvorni_sadrzaj>
    <derivirana_varijabla naziv="DomainObject.PredzadnjaOdlukaIzPredmeta.Oznaka_1">St-59/2018-21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2371</properties:Characters>
  <properties:Lines>62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2019-03-12T08:30:00Z</dcterms:created>
  <dc:creator>Mihaela Kaligari</dc:creator>
  <cp:lastModifiedBy>Sanja Prodan</cp:lastModifiedBy>
  <cp:lastPrinted>2018-05-18T09:45:00Z</cp:lastPrinted>
  <dcterms:modified xmlns:xsi="http://www.w3.org/2001/XMLSchema-instance" xsi:type="dcterms:W3CDTF">2019-03-12T10:59:00Z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(St-59-2018-29-ispravak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