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f864" w14:paraId="ae4f86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4D2510">
        <w:t>37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4D2510">
        <w:t>2</w:t>
      </w:r>
      <w:r w:rsidR="00814557" w:rsidRPr="006F1FF1">
        <w:t xml:space="preserve">. </w:t>
      </w:r>
      <w:r w:rsidR="004D2510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A4CCE">
        <w:t>, suvlasnički dio 8/1000, etažno vlasništvo E-68</w:t>
      </w:r>
      <w:r w:rsidR="004D2510">
        <w:t>,</w:t>
      </w:r>
      <w:r w:rsidR="002C5E3E">
        <w:t xml:space="preserve"> stan – S </w:t>
      </w:r>
      <w:r w:rsidR="006A4CCE">
        <w:t>1B.6.2 n</w:t>
      </w:r>
      <w:r w:rsidR="00387662">
        <w:t xml:space="preserve">a </w:t>
      </w:r>
      <w:r w:rsidR="006A4CCE">
        <w:t>6</w:t>
      </w:r>
      <w:r w:rsidR="002C5E3E">
        <w:t>. katu, koji se sastoji od dnevnog boravka, blagovaone,</w:t>
      </w:r>
      <w:r w:rsidR="006A4CCE">
        <w:t xml:space="preserve"> dvije sobe, kuhinje,</w:t>
      </w:r>
      <w:r w:rsidR="002C5E3E">
        <w:t xml:space="preserve"> </w:t>
      </w:r>
      <w:r w:rsidR="00387662">
        <w:t>ulaza</w:t>
      </w:r>
      <w:r w:rsidR="006A4CCE">
        <w:t xml:space="preserve"> s predsobljem</w:t>
      </w:r>
      <w:r w:rsidR="002C5E3E">
        <w:t xml:space="preserve">, </w:t>
      </w:r>
      <w:r w:rsidR="006A4CCE">
        <w:t>kupaonice</w:t>
      </w:r>
      <w:r w:rsidR="002C5E3E">
        <w:t>, ukupne net</w:t>
      </w:r>
      <w:r w:rsidR="006A4CCE">
        <w:t>t</w:t>
      </w:r>
      <w:r w:rsidR="002C5E3E">
        <w:t xml:space="preserve">o </w:t>
      </w:r>
      <w:r w:rsidR="006A4CCE">
        <w:t>korisne površine 62,61</w:t>
      </w:r>
      <w:r w:rsidR="002C5E3E">
        <w:t xml:space="preserve"> m2, s pripatkom: </w:t>
      </w:r>
      <w:r w:rsidR="006A4CCE">
        <w:t>loggiom</w:t>
      </w:r>
      <w:r w:rsidR="002C5E3E">
        <w:t xml:space="preserve"> net</w:t>
      </w:r>
      <w:r w:rsidR="006A4CCE">
        <w:t>t</w:t>
      </w:r>
      <w:r w:rsidR="002C5E3E">
        <w:t xml:space="preserve">o </w:t>
      </w:r>
      <w:r w:rsidR="006A4CCE">
        <w:t>korisne površine 4,50</w:t>
      </w:r>
      <w:r w:rsidR="00387662">
        <w:t xml:space="preserve"> </w:t>
      </w:r>
      <w:r w:rsidR="002C5E3E">
        <w:t xml:space="preserve">m2, u Elaboratu etažiranja – diobe označen </w:t>
      </w:r>
      <w:r w:rsidR="00387662">
        <w:t>sivom</w:t>
      </w:r>
      <w:r w:rsidR="002C5E3E">
        <w:t xml:space="preserve">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</w:t>
      </w:r>
      <w:r w:rsidR="006A4CCE">
        <w:t>SBERBANK d.d</w:t>
      </w:r>
      <w:r w:rsidR="00387662">
        <w:t>.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6A4CCE">
        <w:t>Varšavska ulica 9</w:t>
      </w:r>
      <w:r w:rsidR="00387662">
        <w:t xml:space="preserve">, OIB: </w:t>
      </w:r>
      <w:r w:rsidR="006A4CCE">
        <w:t>78427478595</w:t>
      </w:r>
      <w:r w:rsidR="00387662">
        <w:t xml:space="preserve">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6A4CCE">
        <w:t>SBERBANK d.d.</w:t>
      </w:r>
      <w:r w:rsidR="006A4CCE" w:rsidRPr="006F1FF1">
        <w:t xml:space="preserve">, </w:t>
      </w:r>
      <w:r w:rsidR="006A4CCE">
        <w:t>Zagreb</w:t>
      </w:r>
      <w:r w:rsidR="006A4CCE" w:rsidRPr="006F1FF1">
        <w:t xml:space="preserve">, </w:t>
      </w:r>
      <w:r w:rsidR="006A4CCE">
        <w:t>Varšavska ulica 9, OIB: 78427478595</w:t>
      </w:r>
      <w:r w:rsidR="00387662">
        <w:t xml:space="preserve">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4D2510">
        <w:t>2</w:t>
      </w:r>
      <w:r w:rsidR="00814557" w:rsidRPr="006F1FF1">
        <w:t xml:space="preserve">. </w:t>
      </w:r>
      <w:r w:rsidR="004D2510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4645E3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4645E3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6A4CCE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SBERBANK d.d.</w:t>
      </w:r>
      <w:r w:rsidRPr="006F1FF1">
        <w:t xml:space="preserve">, </w:t>
      </w:r>
      <w:r>
        <w:t>Zagreb</w:t>
      </w:r>
      <w:r w:rsidRPr="006F1FF1">
        <w:t xml:space="preserve">, </w:t>
      </w:r>
      <w:r>
        <w:t>Varšavska ulica 9</w:t>
      </w:r>
      <w:r w:rsidR="00387662">
        <w:t>-</w:t>
      </w:r>
      <w:r w:rsidR="00387662" w:rsidRPr="00387662">
        <w:t xml:space="preserve"> </w:t>
      </w:r>
      <w:r w:rsidR="00387662"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4645E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D3A27">
      <w:t>3</w:t>
    </w:r>
    <w:r w:rsidR="004D2510">
      <w:t>7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645E3"/>
    <w:rsid w:val="00476055"/>
    <w:rsid w:val="004A6A74"/>
    <w:rsid w:val="004B7E25"/>
    <w:rsid w:val="004C1AE8"/>
    <w:rsid w:val="004D2510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A4CCE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946F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4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4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St-5/2018-36</izvorni_sadrzaj>
    <derivirana_varijabla naziv="DomainObject.PredzadnjaOdlukaIzPredmeta.Oznaka_1">St-5/2018-36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352BA-BBDF-4E6F-97D1-CCA9A0D41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2342</properties:Characters>
  <properties:Lines>76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2018-10-22T11:52:00Z</dcterms:created>
  <dc:creator>Srđan Gavranić</dc:creator>
  <cp:lastModifiedBy>Ante Rubelj</cp:lastModifiedBy>
  <cp:lastPrinted>2018-11-05T09:02:00Z</cp:lastPrinted>
  <dcterms:modified xmlns:xsi="http://www.w3.org/2001/XMLSchema-instance" xsi:type="dcterms:W3CDTF">2018-11-05T09:02:00Z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E-68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