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b841" w14:paraId="d11b841" w:rsidRDefault="00793A4C" w:rsidP="00DD1BCA" w:rsidR="00DD1BCA" w:rsidRPr="00DD1BCA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D1BCA" w:rsidP="00DD1BCA" w:rsidR="00DD1BCA" w:rsidRPr="00DD1BCA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DD1BCA">
        <w:rPr>
          <w:rFonts w:cs="Times New Roman" w:eastAsia="Times New Roman"/>
          <w:noProof/>
          <w:lang w:eastAsia="hr-HR"/>
        </w:rPr>
        <w:t>2. St-6518/15-7</w:t>
      </w:r>
    </w:p>
    <w:p w:rsidRDefault="00DD1BCA" w:rsidP="00DD1BCA" w:rsidR="00DD1BCA" w:rsidRPr="00DD1BCA">
      <w:pPr>
        <w:spacing w:after="0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 xml:space="preserve">REPUBLIKA HRVATSKA </w:t>
      </w:r>
    </w:p>
    <w:p w:rsidRDefault="00DD1BCA" w:rsidP="00DD1BCA" w:rsidR="00DD1BCA" w:rsidRPr="00DD1BCA">
      <w:pPr>
        <w:spacing w:after="0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Trgovački sud u Zagrebu</w:t>
      </w:r>
    </w:p>
    <w:p w:rsidRDefault="00DD1BCA" w:rsidP="00DD1BCA" w:rsidR="00DD1BCA" w:rsidRPr="00DD1BCA">
      <w:pPr>
        <w:spacing w:after="0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Stalna služba</w:t>
      </w:r>
    </w:p>
    <w:p w:rsidRDefault="00DD1BCA" w:rsidP="00DD1BCA" w:rsidR="00DD1BCA" w:rsidRPr="00DD1BCA">
      <w:pPr>
        <w:spacing w:after="0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DD1BCA">
        <w:rPr>
          <w:rFonts w:cs="Times New Roman" w:eastAsia="Times New Roman"/>
          <w:lang w:eastAsia="hr-HR"/>
        </w:rPr>
        <w:t>Šestića</w:t>
      </w:r>
      <w:proofErr w:type="spellEnd"/>
      <w:r w:rsidRPr="00DD1BCA">
        <w:rPr>
          <w:rFonts w:cs="Times New Roman" w:eastAsia="Times New Roman"/>
          <w:lang w:eastAsia="hr-HR"/>
        </w:rPr>
        <w:t xml:space="preserve"> 4</w:t>
      </w:r>
    </w:p>
    <w:p w:rsidRDefault="00DD1BCA" w:rsidP="00DD1BCA" w:rsidR="00DD1BCA" w:rsidRPr="00DD1B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jc w:val="center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U  I  M E    R E P U B L I K E    H R V A T S K E</w:t>
      </w:r>
    </w:p>
    <w:p w:rsidRDefault="00DD1BCA" w:rsidP="00DD1BCA" w:rsidR="00DD1BCA" w:rsidRPr="00DD1BCA">
      <w:pPr>
        <w:spacing w:after="0"/>
        <w:jc w:val="center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R J E Š E N J E</w:t>
      </w:r>
    </w:p>
    <w:p w:rsidRDefault="00DD1BCA" w:rsidP="00DD1BCA" w:rsidR="00DD1BCA" w:rsidRPr="00DD1B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ab/>
        <w:t xml:space="preserve">Trgovački sud u Zagrebu,  Stalna služba, po sucu pojedincu Suzani Ivanović, u skraćenom stečajnom postupku pokrenutim nad dužnikom </w:t>
      </w:r>
      <w:r w:rsidRPr="00DD1BCA">
        <w:rPr>
          <w:rFonts w:cs="Times New Roman" w:eastAsia="Times New Roman"/>
          <w:noProof/>
          <w:lang w:eastAsia="hr-HR"/>
        </w:rPr>
        <w:t>ERIGO NEKRETNINE d.o.o. Zagreb, Av. Dubrovnik 10, OIB:30054970740, MBS:080610830,</w:t>
      </w:r>
      <w:r w:rsidRPr="00DD1BCA">
        <w:rPr>
          <w:rFonts w:cs="Times New Roman" w:eastAsia="Times New Roman"/>
          <w:lang w:eastAsia="hr-HR"/>
        </w:rPr>
        <w:t xml:space="preserve"> dana 9. ožujka 2016.g.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jc w:val="center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r i j e š i o    je</w:t>
      </w:r>
    </w:p>
    <w:p w:rsidRDefault="00DD1BCA" w:rsidP="00DD1BCA" w:rsidR="00DD1BCA" w:rsidRPr="00DD1B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 xml:space="preserve">I.     Otvara se stečajni postupak nad dužnikom </w:t>
      </w:r>
      <w:r w:rsidRPr="00DD1BCA">
        <w:rPr>
          <w:rFonts w:cs="Times New Roman" w:eastAsia="Times New Roman"/>
          <w:noProof/>
          <w:lang w:eastAsia="hr-HR"/>
        </w:rPr>
        <w:t>ERIGO NEKRETNINE d.o.o. Zagreb, Av. Dubrovnik 10, OIB:30054970740, MBS:080610830</w:t>
      </w:r>
      <w:r w:rsidRPr="00DD1BCA">
        <w:rPr>
          <w:rFonts w:cs="Times New Roman" w:eastAsia="Times New Roman"/>
          <w:lang w:eastAsia="hr-HR"/>
        </w:rPr>
        <w:t>. Stečajni postupak otvoren je dana 9.ožujka 2016. u 13,46 sati, kada je ovo rješenje objavljeno na mrežnoj stranici e-Oglasna ploča ovog suda.</w:t>
      </w:r>
    </w:p>
    <w:p w:rsidRDefault="00DD1BCA" w:rsidP="00DD1BCA" w:rsidR="00DD1BCA" w:rsidRPr="00DD1BCA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 xml:space="preserve">II.      Za stečajnog upravitelja imenuje se Mirjana Dujmović iz Zagreba, Božidara </w:t>
      </w:r>
      <w:proofErr w:type="spellStart"/>
      <w:r w:rsidRPr="00DD1BCA">
        <w:rPr>
          <w:rFonts w:cs="Times New Roman" w:eastAsia="Times New Roman"/>
          <w:lang w:eastAsia="hr-HR"/>
        </w:rPr>
        <w:t>Magovca</w:t>
      </w:r>
      <w:proofErr w:type="spellEnd"/>
      <w:r w:rsidRPr="00DD1BCA">
        <w:rPr>
          <w:rFonts w:cs="Times New Roman" w:eastAsia="Times New Roman"/>
          <w:lang w:eastAsia="hr-HR"/>
        </w:rPr>
        <w:t xml:space="preserve"> 48, OIB:30711927799.</w:t>
      </w:r>
    </w:p>
    <w:p w:rsidRDefault="00DD1BCA" w:rsidP="00DD1BCA" w:rsidR="00DD1BCA" w:rsidRPr="00DD1BC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DD1BCA">
        <w:rPr>
          <w:rFonts w:cs="Times New Roman" w:eastAsia="Times New Roman"/>
          <w:lang w:eastAsia="hr-HR"/>
        </w:rPr>
        <w:t>III.   Zaključuje se stečajni postupak nad dužnikom</w:t>
      </w:r>
      <w:r w:rsidRPr="00DD1BCA">
        <w:rPr>
          <w:rFonts w:cs="Times New Roman" w:eastAsia="Times New Roman"/>
          <w:lang w:eastAsia="hr-HR" w:val="en-GB"/>
        </w:rPr>
        <w:t xml:space="preserve"> </w:t>
      </w:r>
      <w:r w:rsidRPr="00DD1BCA">
        <w:rPr>
          <w:rFonts w:cs="Times New Roman" w:eastAsia="Times New Roman"/>
          <w:noProof/>
          <w:lang w:eastAsia="hr-HR"/>
        </w:rPr>
        <w:t>ERIGO NEKRETNINE d.o.o. Zagreb, Av. Dubrovnik 10, OIB:30054970740, MBS:080610830</w:t>
      </w:r>
      <w:r w:rsidRPr="00DD1BCA">
        <w:rPr>
          <w:rFonts w:cs="Times New Roman" w:eastAsia="Times New Roman"/>
          <w:lang w:eastAsia="hr-HR" w:val="en-GB"/>
        </w:rPr>
        <w:t>.</w:t>
      </w:r>
    </w:p>
    <w:p w:rsidRDefault="00DD1BCA" w:rsidP="00DD1BCA" w:rsidR="00DD1BCA" w:rsidRPr="00DD1BC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Obrazloženje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ab/>
        <w:t xml:space="preserve"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</w:t>
      </w:r>
      <w:proofErr w:type="spellStart"/>
      <w:r w:rsidRPr="00DD1BCA">
        <w:rPr>
          <w:rFonts w:cs="Times New Roman" w:eastAsia="Times New Roman"/>
          <w:lang w:eastAsia="hr-HR"/>
        </w:rPr>
        <w:t>postupljeno</w:t>
      </w:r>
      <w:proofErr w:type="spellEnd"/>
      <w:r w:rsidRPr="00DD1BCA">
        <w:rPr>
          <w:rFonts w:cs="Times New Roman" w:eastAsia="Times New Roman"/>
          <w:lang w:eastAsia="hr-HR"/>
        </w:rPr>
        <w:t>.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jc w:val="center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U Karlovcu, 9. ožujka 2016.g.</w:t>
      </w:r>
    </w:p>
    <w:p w:rsidRDefault="00DD1BCA" w:rsidP="00DD1BCA" w:rsidR="00DD1BCA" w:rsidRPr="00DD1B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 xml:space="preserve">      SUDAC:</w:t>
      </w:r>
    </w:p>
    <w:p w:rsidRDefault="00DD1BCA" w:rsidP="00DD1BCA" w:rsidR="00DD1BCA" w:rsidRPr="00DD1BCA">
      <w:pPr>
        <w:spacing w:after="0"/>
        <w:jc w:val="right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Suzana Ivanović</w:t>
      </w:r>
    </w:p>
    <w:p w:rsidRDefault="00DD1BCA" w:rsidP="00DD1BCA" w:rsidR="00DD1BCA" w:rsidRPr="00DD1BC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Uputa o pravnom lijeku: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D1BCA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D1BCA">
        <w:rPr>
          <w:rFonts w:cs="Times New Roman" w:eastAsia="Times New Roman"/>
          <w:i/>
          <w:lang w:eastAsia="hr-HR"/>
        </w:rPr>
        <w:t xml:space="preserve">.  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DNA: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1.) Podnositelju zahtjeva: FINA-i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2.) Dužnik i zakonski zastupnik dužnika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3.) Ministarstvo pravosuđa po ŽDO Zagreb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5.) Mrežna stranica e-Oglasne ploče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6.) Porezna uprava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  <w:r w:rsidRPr="00DD1BCA">
        <w:rPr>
          <w:rFonts w:cs="Times New Roman" w:eastAsia="Times New Roman"/>
          <w:lang w:eastAsia="hr-HR"/>
        </w:rPr>
        <w:t>7.) Stečajnom upravitelju</w:t>
      </w:r>
    </w:p>
    <w:p w:rsidRDefault="00DD1BCA" w:rsidP="00DD1BCA" w:rsidR="00DD1BCA" w:rsidRPr="00DD1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BCA" w:rsidP="00DD1BCA" w:rsidR="00DD1BCA" w:rsidRPr="00DD1BCA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D1BCA" w:rsidP="00DD1BCA" w:rsidR="00DD1BCA" w:rsidRPr="00DD1BCA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DD1BCA" w:rsidP="00DD1BCA" w:rsidR="00DD1BCA" w:rsidRPr="00DD1BCA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DD1BCA" w:rsidP="00DD1BCA" w:rsidR="00DD1BCA" w:rsidRPr="00DD1BCA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D1BCA" w:rsidP="00DD1BCA" w:rsidR="00DD1BCA" w:rsidRPr="00DD1BCA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D1BCA" w:rsidP="00DD1BCA" w:rsidR="00DD1BCA" w:rsidRPr="00DD1BCA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D1BCA" w:rsidP="00DD1BCA" w:rsidR="00DD1BCA" w:rsidRPr="00DD1BCA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D1BCA" w:rsidP="00DD1BCA" w:rsidR="00DD1BCA" w:rsidRPr="00DD1BCA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A4C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BCA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72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52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St-6518/2015-7</izvorni_sadrzaj>
    <derivirana_varijabla naziv="DomainObject.Oznaka_1">St-6518/2015-7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6518</izvorni_sadrzaj>
    <derivirana_varijabla naziv="DomainObject.Predmet.Broj_1">6518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St-6518/2015</izvorni_sadrzaj>
    <derivirana_varijabla naziv="DomainObject.Predmet.OznakaBroj_1">St-6518/2015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ERIGO NEKRETNINE d.o.o.</izvorni_sadrzaj>
    <derivirana_varijabla naziv="DomainObject.Predmet.ProtustrankaFormated_1">  ERIGO NEKRETNINE d.o.o.</derivirana_varijabla>
  </DomainObject.Predmet.ProtustrankaFormated>
  <DomainObject.Predmet.ProtustrankaFormatedOIB>
    <izvorni_sadrzaj>  ERIGO NEKRETNINE d.o.o., OIB 30054970740</izvorni_sadrzaj>
    <derivirana_varijabla naziv="DomainObject.Predmet.ProtustrankaFormatedOIB_1">  ERIGO NEKRETNINE d.o.o., OIB 30054970740</derivirana_varijabla>
  </DomainObject.Predmet.ProtustrankaFormatedOIB>
  <DomainObject.Predmet.ProtustrankaFormatedWithAdress>
    <izvorni_sadrzaj> ERIGO NEKRETNINE d.o.o., Av. Dubrovnik 10, 10000 Zagreb</izvorni_sadrzaj>
    <derivirana_varijabla naziv="DomainObject.Predmet.ProtustrankaFormatedWithAdress_1"> ERIGO NEKRETNINE d.o.o., Av. Dubrovnik 10, 10000 Zagreb</derivirana_varijabla>
  </DomainObject.Predmet.ProtustrankaFormatedWithAdress>
  <DomainObject.Predmet.ProtustrankaFormatedWithAdressOIB>
    <izvorni_sadrzaj> ERIGO NEKRETNINE d.o.o., OIB 30054970740, Av. Dubrovnik 10, 10000 Zagreb</izvorni_sadrzaj>
    <derivirana_varijabla naziv="DomainObject.Predmet.ProtustrankaFormatedWithAdressOIB_1"> ERIGO NEKRETNINE d.o.o., OIB 30054970740, Av. Dubrovnik 10, 10000 Zagreb</derivirana_varijabla>
  </DomainObject.Predmet.ProtustrankaFormatedWithAdressOIB>
  <DomainObject.Predmet.ProtustrankaWithAdress>
    <izvorni_sadrzaj>ERIGO NEKRETNINE d.o.o. Av. Dubrovnik 10, 10000 Zagreb</izvorni_sadrzaj>
    <derivirana_varijabla naziv="DomainObject.Predmet.ProtustrankaWithAdress_1">ERIGO NEKRETNINE d.o.o. Av. Dubrovnik 10, 10000 Zagreb</derivirana_varijabla>
  </DomainObject.Predmet.ProtustrankaWithAdress>
  <DomainObject.Predmet.ProtustrankaWithAdressOIB>
    <izvorni_sadrzaj>ERIGO NEKRETNINE d.o.o., OIB 30054970740, Av. Dubrovnik 10, 10000 Zagreb</izvorni_sadrzaj>
    <derivirana_varijabla naziv="DomainObject.Predmet.ProtustrankaWithAdressOIB_1">ERIGO NEKRETNINE d.o.o., OIB 30054970740, Av. Dubrovnik 10, 10000 Zagreb</derivirana_varijabla>
  </DomainObject.Predmet.ProtustrankaWithAdressOIB>
  <DomainObject.Predmet.ProtustrankaNazivFormated>
    <izvorni_sadrzaj>ERIGO NEKRETNINE d.o.o.</izvorni_sadrzaj>
    <derivirana_varijabla naziv="DomainObject.Predmet.ProtustrankaNazivFormated_1">ERIGO NEKRETNINE d.o.o.</derivirana_varijabla>
  </DomainObject.Predmet.ProtustrankaNazivFormated>
  <DomainObject.Predmet.ProtustrankaNazivFormatedOIB>
    <izvorni_sadrzaj>ERIGO NEKRETNINE d.o.o., OIB 30054970740</izvorni_sadrzaj>
    <derivirana_varijabla naziv="DomainObject.Predmet.ProtustrankaNazivFormatedOIB_1">ERIGO NEKRETNINE d.o.o., OIB 30054970740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ERIGO NEKRETNINE d.o.o.</item>
    </izvorni_sadrzaj>
    <derivirana_varijabla naziv="DomainObject.Predmet.ProtuStrankaListFormated_1">
      <item>ERIGO NEKRETNINE d.o.o.</item>
    </derivirana_varijabla>
  </DomainObject.Predmet.ProtuStrankaListFormated>
  <DomainObject.Predmet.ProtuStrankaListFormatedOIB>
    <izvorni_sadrzaj>
      <item>ERIGO NEKRETNINE d.o.o., OIB 30054970740</item>
    </izvorni_sadrzaj>
    <derivirana_varijabla naziv="DomainObject.Predmet.ProtuStrankaListFormatedOIB_1">
      <item>ERIGO NEKRETNINE d.o.o., OIB 30054970740</item>
    </derivirana_varijabla>
  </DomainObject.Predmet.ProtuStrankaListFormatedOIB>
  <DomainObject.Predmet.ProtuStrankaListFormatedWithAdress>
    <izvorni_sadrzaj>
      <item>ERIGO NEKRETNINE d.o.o., Av. Dubrovnik 10, 10000 Zagreb</item>
    </izvorni_sadrzaj>
    <derivirana_varijabla naziv="DomainObject.Predmet.ProtuStrankaListFormatedWithAdress_1">
      <item>ERIGO NEKRETNINE d.o.o., Av. Dubrovnik 10, 10000 Zagreb</item>
    </derivirana_varijabla>
  </DomainObject.Predmet.ProtuStrankaListFormatedWithAdress>
  <DomainObject.Predmet.ProtuStrankaListFormatedWithAdressOIB>
    <izvorni_sadrzaj>
      <item>ERIGO NEKRETNINE d.o.o., OIB 30054970740, Av. Dubrovnik 10, 10000 Zagreb</item>
    </izvorni_sadrzaj>
    <derivirana_varijabla naziv="DomainObject.Predmet.ProtuStrankaListFormatedWithAdressOIB_1">
      <item>ERIGO NEKRETNINE d.o.o., OIB 30054970740, Av. Dubrovnik 10, 10000 Zagreb</item>
    </derivirana_varijabla>
  </DomainObject.Predmet.ProtuStrankaListFormatedWithAdressOIB>
  <DomainObject.Predmet.ProtuStrankaListNazivFormated>
    <izvorni_sadrzaj>
      <item>ERIGO NEKRETNINE d.o.o.</item>
    </izvorni_sadrzaj>
    <derivirana_varijabla naziv="DomainObject.Predmet.ProtuStrankaListNazivFormated_1">
      <item>ERIGO NEKRETNINE d.o.o.</item>
    </derivirana_varijabla>
  </DomainObject.Predmet.ProtuStrankaListNazivFormated>
  <DomainObject.Predmet.ProtuStrankaListNazivFormatedOIB>
    <izvorni_sadrzaj>
      <item>ERIGO NEKRETNINE d.o.o., OIB 30054970740</item>
    </izvorni_sadrzaj>
    <derivirana_varijabla naziv="DomainObject.Predmet.ProtuStrankaListNazivFormatedOIB_1">
      <item>ERIGO NEKRETNINE d.o.o., OIB 30054970740</item>
    </derivirana_varijabla>
  </DomainObject.Predmet.ProtuStrankaListNazivFormatedOIB>
  <DomainObject.Predmet.OstaliListFormated>
    <izvorni_sadrzaj>
      <item>Uroš Plajh</item>
    </izvorni_sadrzaj>
    <derivirana_varijabla naziv="DomainObject.Predmet.OstaliListFormated_1">
      <item>Uroš Plajh</item>
    </derivirana_varijabla>
  </DomainObject.Predmet.OstaliListFormated>
  <DomainObject.Predmet.OstaliListFormatedOIB>
    <izvorni_sadrzaj>
      <item>Uroš Plajh, OIB 13584265652</item>
    </izvorni_sadrzaj>
    <derivirana_varijabla naziv="DomainObject.Predmet.OstaliListFormatedOIB_1">
      <item>Uroš Plajh, OIB 13584265652</item>
    </derivirana_varijabla>
  </DomainObject.Predmet.OstaliListFormatedOIB>
  <DomainObject.Predmet.OstaliListFormatedWithAdress>
    <izvorni_sadrzaj>
      <item>Uroš Plajh, ŠPINDLERJEVA ULICA 4c, Slovenska Bistrica</item>
    </izvorni_sadrzaj>
    <derivirana_varijabla naziv="DomainObject.Predmet.OstaliListFormatedWithAdress_1">
      <item>Uroš Plajh, ŠPINDLERJEVA ULICA 4c, Slovenska Bistrica</item>
    </derivirana_varijabla>
  </DomainObject.Predmet.OstaliListFormatedWithAdress>
  <DomainObject.Predmet.OstaliListFormatedWithAdressOIB>
    <izvorni_sadrzaj>
      <item>Uroš Plajh, OIB 13584265652, ŠPINDLERJEVA ULICA 4c, Slovenska Bistrica</item>
    </izvorni_sadrzaj>
    <derivirana_varijabla naziv="DomainObject.Predmet.OstaliListFormatedWithAdressOIB_1">
      <item>Uroš Plajh, OIB 13584265652, ŠPINDLERJEVA ULICA 4c, Slovenska Bistrica</item>
    </derivirana_varijabla>
  </DomainObject.Predmet.OstaliListFormatedWithAdressOIB>
  <DomainObject.Predmet.OstaliListNazivFormated>
    <izvorni_sadrzaj>
      <item>Uroš Plajh</item>
    </izvorni_sadrzaj>
    <derivirana_varijabla naziv="DomainObject.Predmet.OstaliListNazivFormated_1">
      <item>Uroš Plajh</item>
    </derivirana_varijabla>
  </DomainObject.Predmet.OstaliListNazivFormated>
  <DomainObject.Predmet.OstaliListNazivFormatedOIB>
    <izvorni_sadrzaj>
      <item>Uroš Plajh, OIB 13584265652</item>
    </izvorni_sadrzaj>
    <derivirana_varijabla naziv="DomainObject.Predmet.OstaliListNazivFormatedOIB_1">
      <item>Uroš Plajh, OIB 13584265652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St-6518/2015-7</izvorni_sadrzaj>
    <derivirana_varijabla naziv="DomainObject.PoslovniBrojDokumenta_1">St-6518/2015-7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ERIGO NEKRETNINE d.o.o.</izvorni_sadrzaj>
    <derivirana_varijabla naziv="DomainObject.Predmet.ProtustrankaIDrugi_1">ERIGO NEKRETNINE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ERIGO NEKRETNINE d.o.o., OIB 30054970740, Av. Dubrovnik 10, 10000 Zagreb</izvorni_sadrzaj>
    <derivirana_varijabla naziv="DomainObject.Predmet.ProtustrankaIDrugiAdressOIB_1">ERIGO NEKRETNINE d.o.o., OIB 30054970740, Av.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ERIGO NEKRETNINE d.o.o.</item>
      <item>Uroš Plajh</item>
    </izvorni_sadrzaj>
    <derivirana_varijabla naziv="DomainObject.Predmet.SudioniciListNaziv_1">
      <item>FINA Regionalni centar Zagreb</item>
      <item>ERIGO NEKRETNINE d.o.o.</item>
      <item>Uroš Plajh</item>
    </derivirana_varijabla>
  </DomainObject.Predmet.SudioniciListNaziv>
  <DomainObject.Predmet.SudioniciListAdressOIB>
    <izvorni_sadrzaj>
      <item>FINA Regionalni centar Zagreb, OIB 85821130368, Trg svibanjskih žrtava 1995. br.1,10000 Zagreb</item>
      <item>ERIGO NEKRETNINE d.o.o., OIB 30054970740, Av. Dubrovnik 10,10000 Zagreb</item>
      <item>Uroš Plajh, OIB 13584265652, ŠPINDLERJEVA ULICA 4c,Slovenska Bistrica</item>
    </izvorni_sadrzaj>
    <derivirana_varijabla naziv="DomainObject.Predmet.SudioniciListAdressOIB_1">
      <item>FINA Regionalni centar Zagreb, OIB 85821130368, Trg svibanjskih žrtava 1995. br.1,10000 Zagreb</item>
      <item>ERIGO NEKRETNINE d.o.o., OIB 30054970740, Av. Dubrovnik 10,10000 Zagreb</item>
      <item>Uroš Plajh, OIB 13584265652, ŠPINDLERJEVA ULICA 4c,Slovenska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70D51-6453-40D7-9B59-2B9127063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2199</properties:Characters>
  <properties:Lines>82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2016-03-09T12:47:00Z</cp:lastPrinted>
  <dcterms:modified xmlns:xsi="http://www.w3.org/2001/XMLSchema-instance" xsi:type="dcterms:W3CDTF">2016-03-09T12:50:00Z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St-6518/2015-7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