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94a3" w14:paraId="4a394a3" w:rsidRDefault="00124F57" w:rsidP="001940FB" w:rsidR="00124F57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24F57" w:rsidR="001065A0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527D13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24F57" w:rsidP="00124F57" w:rsidR="00124F57" w:rsidRPr="00124F57">
      <w:pPr>
        <w:spacing w:lineRule="auto" w:line="276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527D13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24F57" w:rsidP="00AA6BCF" w:rsidR="00124F57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24F57" w:rsidP="00124F57" w:rsidR="00124F5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24F57" w:rsidP="00124F57" w:rsidR="00124F5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124F57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24F57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40752F">
        <w:rPr>
          <w:rFonts w:cs="Calibri" w:eastAsia="Arial Unicode MS" w:hAnsi="Calibri" w:ascii="Calibri"/>
          <w:kern w:val="1"/>
          <w:lang w:eastAsia="ar-SA" w:val="hr-HR"/>
        </w:rPr>
        <w:t>VANA MOZARA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124F57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40752F" w:rsidRPr="0040752F">
        <w:rPr>
          <w:rFonts w:cs="Calibri" w:hAnsi="Calibri" w:ascii="Calibri"/>
        </w:rPr>
        <w:t>110.667,42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40752F" w:rsidRPr="0040752F">
        <w:rPr>
          <w:rFonts w:cs="Calibri" w:hAnsi="Calibri" w:ascii="Calibri"/>
        </w:rPr>
        <w:t>103.586,52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40752F" w:rsidRPr="0040752F">
        <w:rPr>
          <w:rFonts w:cs="Calibri" w:hAnsi="Calibri" w:ascii="Calibri"/>
        </w:rPr>
        <w:t>7.080,90 kn</w:t>
      </w:r>
      <w:r w:rsidR="0040752F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124F57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0A4152" w:rsidR="0040752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24F57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24F57" w:rsidRPr="00124F57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124F57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124F57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0A4152" w:rsidP="00AA6BCF" w:rsidR="000A4152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C56351" w:rsidP="00AA6BCF" w:rsidR="00C56351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0752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VANA MOZARA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40752F">
              <w:rPr>
                <w:rFonts w:cs="Calibri" w:hAnsi="Calibri" w:ascii="Calibri"/>
              </w:rPr>
              <w:t>A.Mihanovića,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40752F">
              <w:rPr>
                <w:rFonts w:cs="Calibri" w:hAnsi="Calibri" w:ascii="Calibri"/>
              </w:rPr>
              <w:t>47365649980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0752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40752F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0752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401081" w:id="1"/>
            <w:r w:rsidRPr="0040752F">
              <w:rPr>
                <w:rFonts w:cs="Calibri" w:hAnsi="Calibri" w:ascii="Calibri"/>
              </w:rPr>
              <w:t>110.667,42 kn</w:t>
            </w:r>
            <w:bookmarkEnd w:id="1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0752F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0752F">
              <w:rPr>
                <w:rFonts w:cs="Calibri" w:hAnsi="Calibri" w:ascii="Calibri"/>
              </w:rPr>
              <w:t>103.586,52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0752F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0752F">
              <w:rPr>
                <w:rFonts w:cs="Calibri" w:hAnsi="Calibri" w:ascii="Calibri"/>
              </w:rPr>
              <w:t>7.080,90 kn</w:t>
            </w:r>
          </w:p>
        </w:tc>
      </w:tr>
    </w:tbl>
    <w:p w:rsidRDefault="00124F57" w:rsidP="00124F57" w:rsidR="00124F5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642F0" w:rsidP="00124F57" w:rsidR="001642F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A53F6" w:rsidP="001642F0" w:rsidR="001642F0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2F0" w:rsidP="001642F0" w:rsidR="001642F0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1642F0" w:rsidP="001642F0" w:rsidR="001642F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1642F0" w:rsidP="001642F0" w:rsidR="001642F0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B90" w:rsidR="00FF3B90">
      <w:pPr>
        <w:spacing w:after="0"/>
      </w:pPr>
      <w:r>
        <w:separator/>
      </w:r>
    </w:p>
  </w:endnote>
  <w:endnote w:id="0" w:type="continuationSeparator">
    <w:p w:rsidRDefault="00FF3B90" w:rsidR="00FF3B9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04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B90" w:rsidR="00FF3B90">
      <w:pPr>
        <w:spacing w:after="0"/>
      </w:pPr>
      <w:r>
        <w:separator/>
      </w:r>
    </w:p>
  </w:footnote>
  <w:footnote w:id="0" w:type="continuationSeparator">
    <w:p w:rsidRDefault="00FF3B90" w:rsidR="00FF3B9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489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CD0AB67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4F57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42F0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2E59"/>
    <w:rsid w:val="002930A7"/>
    <w:rsid w:val="002931D3"/>
    <w:rsid w:val="002A1010"/>
    <w:rsid w:val="002A3FD1"/>
    <w:rsid w:val="002B0E46"/>
    <w:rsid w:val="002C20F2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0752F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45A7"/>
    <w:rsid w:val="004F591E"/>
    <w:rsid w:val="004F5F24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27D13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0489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5640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53F6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22AF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13AC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56351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0983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3B9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80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489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489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489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489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80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489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489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489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489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6838C-D91A-4DF9-B5F0-5F9D591BD3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1438</properties:Characters>
  <properties:Lines>70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2018-08-23T10:51:00Z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St-651/2017-326 / Podnesak - Podnesak (-326.docx)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