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79ca" w14:paraId="35479ca" w:rsidRDefault="00DF1C65" w:rsidP="00E651A6" w:rsidR="008C7B1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663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proofErr w:type="spellEnd"/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7B11" w:rsidP="0038093B" w:rsidR="0038093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2E0755" w:rsidP="001E3D4A" w:rsidR="002E0755">
      <w:pPr>
        <w:ind w:hanging="720" w:left="360"/>
        <w:rPr>
          <w:sz w:val="22"/>
          <w:szCs w:val="22"/>
        </w:rPr>
      </w:pP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38093B" w:rsidP="00886861" w:rsidR="0038093B">
      <w:pPr>
        <w:rPr>
          <w:b/>
          <w:bCs/>
        </w:rPr>
      </w:pPr>
    </w:p>
    <w:p w:rsidRDefault="002E0755" w:rsidP="002E0755" w:rsidR="006179C1">
      <w:pPr>
        <w:ind w:firstLine="708"/>
        <w:jc w:val="both"/>
      </w:pPr>
      <w:r>
        <w:t xml:space="preserve">Trgovački sud u Osijeku, po sucu Jadranki Herman, kao stečajnom sucu, povodom prijedloga </w:t>
      </w:r>
      <w:r>
        <w:rPr>
          <w:bCs/>
        </w:rPr>
        <w:t xml:space="preserve">FINANCIJSKE AGENCIJE </w:t>
      </w:r>
      <w:proofErr w:type="spellStart"/>
      <w:r>
        <w:rPr>
          <w:bCs/>
        </w:rPr>
        <w:t>ZAGREB</w:t>
      </w:r>
      <w:proofErr w:type="spellEnd"/>
      <w:r>
        <w:rPr>
          <w:bCs/>
        </w:rPr>
        <w:t xml:space="preserve">  Regionalni centar Osijek, Podružnica Osijek, Lorenza </w:t>
      </w:r>
      <w:proofErr w:type="spellStart"/>
      <w:r>
        <w:rPr>
          <w:bCs/>
        </w:rPr>
        <w:t>Jegera</w:t>
      </w:r>
      <w:proofErr w:type="spellEnd"/>
      <w:r>
        <w:rPr>
          <w:bCs/>
        </w:rPr>
        <w:t xml:space="preserve"> 3, za otvaranje stečajnog  postupka nad dužnikom </w:t>
      </w:r>
      <w:r>
        <w:t xml:space="preserve">POLJOPRIVREDNA ZADRUGA SLAVONSKA JABUKA, Tenja, V. Mačeka </w:t>
      </w:r>
      <w:proofErr w:type="spellStart"/>
      <w:r>
        <w:t>11</w:t>
      </w:r>
      <w:proofErr w:type="spellEnd"/>
      <w:r>
        <w:t xml:space="preserve">/a,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030102869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37407608437</w:t>
      </w:r>
      <w:proofErr w:type="spellEnd"/>
      <w:r>
        <w:t xml:space="preserve">, dana 3. travnja </w:t>
      </w:r>
      <w:proofErr w:type="spellStart"/>
      <w:r>
        <w:t>2017</w:t>
      </w:r>
      <w:proofErr w:type="spellEnd"/>
      <w:r>
        <w:t xml:space="preserve">. </w:t>
      </w:r>
    </w:p>
    <w:p w:rsidRDefault="002E0755" w:rsidP="0038093B" w:rsidR="002E0755"/>
    <w:p w:rsidRDefault="008C7B11" w:rsidP="0038093B" w:rsidR="00D90419" w:rsidRPr="0038093B">
      <w:pPr>
        <w:jc w:val="center"/>
        <w:rPr>
          <w:bCs/>
        </w:rPr>
      </w:pPr>
      <w:r>
        <w:t xml:space="preserve">    r i j e š i o   j e</w:t>
      </w:r>
    </w:p>
    <w:p w:rsidRDefault="0038093B" w:rsidR="0038093B">
      <w:pPr>
        <w:jc w:val="both"/>
      </w:pPr>
    </w:p>
    <w:p w:rsidRDefault="00D90419" w:rsidP="0038093B" w:rsidR="0038093B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6179C1">
        <w:t xml:space="preserve"> </w:t>
      </w:r>
      <w:r w:rsidR="002E0755">
        <w:t xml:space="preserve">POLJOPRIVREDNA ZADRUGA SLAVONSKA JABUKA, Tenja, V. Mačeka </w:t>
      </w:r>
      <w:proofErr w:type="spellStart"/>
      <w:r w:rsidR="002E0755">
        <w:t>11</w:t>
      </w:r>
      <w:proofErr w:type="spellEnd"/>
      <w:r w:rsidR="002E0755">
        <w:t xml:space="preserve">/a, </w:t>
      </w:r>
      <w:proofErr w:type="spellStart"/>
      <w:r w:rsidR="002E0755">
        <w:t>MBS</w:t>
      </w:r>
      <w:proofErr w:type="spellEnd"/>
      <w:r w:rsidR="002E0755">
        <w:t xml:space="preserve">: </w:t>
      </w:r>
      <w:proofErr w:type="spellStart"/>
      <w:r w:rsidR="002E0755">
        <w:t>030102869</w:t>
      </w:r>
      <w:proofErr w:type="spellEnd"/>
      <w:r w:rsidR="002E0755">
        <w:t xml:space="preserve">, </w:t>
      </w:r>
      <w:proofErr w:type="spellStart"/>
      <w:r w:rsidR="002E0755">
        <w:t>OIB</w:t>
      </w:r>
      <w:proofErr w:type="spellEnd"/>
      <w:r w:rsidR="002E0755">
        <w:t xml:space="preserve">: </w:t>
      </w:r>
      <w:proofErr w:type="spellStart"/>
      <w:r w:rsidR="002E0755">
        <w:t>37407608437</w:t>
      </w:r>
      <w:proofErr w:type="spellEnd"/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  <w:r w:rsidR="006179C1">
        <w:t xml:space="preserve"> </w:t>
      </w:r>
      <w:r w:rsidR="002E0755">
        <w:t xml:space="preserve"> </w:t>
      </w:r>
    </w:p>
    <w:p w:rsidRDefault="002E0755" w:rsidP="0038093B" w:rsidR="0038093B" w:rsidRPr="00E651A6">
      <w:pPr>
        <w:ind w:left="360"/>
        <w:jc w:val="center"/>
        <w:rPr>
          <w:b/>
          <w:bCs/>
        </w:rPr>
      </w:pPr>
      <w:proofErr w:type="spellStart"/>
      <w:r>
        <w:rPr>
          <w:b/>
          <w:bCs/>
        </w:rPr>
        <w:t>27</w:t>
      </w:r>
      <w:proofErr w:type="spellEnd"/>
      <w:r>
        <w:rPr>
          <w:b/>
          <w:bCs/>
        </w:rPr>
        <w:t>. travanj</w:t>
      </w:r>
      <w:r w:rsidR="00F65328">
        <w:rPr>
          <w:b/>
          <w:bCs/>
        </w:rPr>
        <w:t xml:space="preserve"> </w:t>
      </w:r>
      <w:proofErr w:type="spellStart"/>
      <w:r w:rsidR="00F65328">
        <w:rPr>
          <w:b/>
          <w:bCs/>
        </w:rPr>
        <w:t>20</w:t>
      </w:r>
      <w:r w:rsidR="008C7B11">
        <w:rPr>
          <w:b/>
          <w:bCs/>
        </w:rPr>
        <w:t>17</w:t>
      </w:r>
      <w:proofErr w:type="spellEnd"/>
      <w:r w:rsidR="004E0439">
        <w:rPr>
          <w:b/>
          <w:bCs/>
        </w:rPr>
        <w:t xml:space="preserve">. godine s početkom u </w:t>
      </w:r>
      <w:proofErr w:type="spellStart"/>
      <w:r w:rsidR="009113B4">
        <w:rPr>
          <w:b/>
          <w:bCs/>
        </w:rPr>
        <w:t>09</w:t>
      </w:r>
      <w:proofErr w:type="spellEnd"/>
      <w:r w:rsidR="009113B4">
        <w:rPr>
          <w:b/>
          <w:bCs/>
        </w:rPr>
        <w:t>,</w:t>
      </w:r>
      <w:proofErr w:type="spellStart"/>
      <w:r>
        <w:rPr>
          <w:b/>
          <w:bCs/>
        </w:rPr>
        <w:t>3</w:t>
      </w:r>
      <w:r w:rsidR="00D90419">
        <w:rPr>
          <w:b/>
          <w:bCs/>
        </w:rPr>
        <w:t>0</w:t>
      </w:r>
      <w:proofErr w:type="spellEnd"/>
      <w:r w:rsidR="00D90419">
        <w:rPr>
          <w:b/>
          <w:bCs/>
        </w:rPr>
        <w:t xml:space="preserve"> sati,</w:t>
      </w:r>
    </w:p>
    <w:p w:rsidRDefault="00D90419" w:rsidR="00D90419">
      <w:pPr>
        <w:ind w:firstLine="348" w:left="360"/>
        <w:jc w:val="both"/>
      </w:pPr>
      <w:r>
        <w:t>a održati će se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4E0439" w:rsidP="001E3D4A" w:rsidR="004E0439">
      <w:pPr>
        <w:pStyle w:val="Tijeloteksta"/>
        <w:numPr>
          <w:ilvl w:val="1"/>
          <w:numId w:val="2"/>
        </w:numPr>
        <w:jc w:val="left"/>
      </w:pPr>
      <w:r>
        <w:t>Predlagatelj- FINA Regionalni centar Osijek,  Osijek, L. Jagera 1</w:t>
      </w:r>
    </w:p>
    <w:p w:rsidRDefault="004E0439" w:rsidP="0038093B" w:rsidR="009113B4" w:rsidRPr="009113B4">
      <w:pPr>
        <w:pStyle w:val="Tijeloteksta"/>
        <w:numPr>
          <w:ilvl w:val="1"/>
          <w:numId w:val="2"/>
        </w:numPr>
      </w:pPr>
      <w:r>
        <w:t xml:space="preserve">Dužnik – </w:t>
      </w:r>
      <w:r w:rsidR="002E0755">
        <w:t xml:space="preserve">POLJOPRIVREDNA ZADRUGA SLAVONSKA JABUKA, Tenja, V. Mačeka </w:t>
      </w:r>
      <w:proofErr w:type="spellStart"/>
      <w:r w:rsidR="002E0755">
        <w:t>11</w:t>
      </w:r>
      <w:proofErr w:type="spellEnd"/>
      <w:r w:rsidR="002E0755">
        <w:t xml:space="preserve">/a, </w:t>
      </w:r>
    </w:p>
    <w:p w:rsidRDefault="004E0439" w:rsidP="001E3D4A" w:rsidR="004E0439">
      <w:pPr>
        <w:pStyle w:val="Tijeloteksta"/>
        <w:numPr>
          <w:ilvl w:val="1"/>
          <w:numId w:val="2"/>
        </w:numPr>
        <w:jc w:val="left"/>
      </w:pPr>
      <w:r>
        <w:t xml:space="preserve">zz dužnika </w:t>
      </w:r>
      <w:r w:rsidR="0038093B">
        <w:t xml:space="preserve">Dinko Zorić, Erdut, Bana Josipa Jelačića </w:t>
      </w:r>
      <w:proofErr w:type="spellStart"/>
      <w:r w:rsidR="0038093B">
        <w:t>15</w:t>
      </w:r>
      <w:proofErr w:type="spellEnd"/>
      <w:r w:rsidR="0038093B">
        <w:t>,</w:t>
      </w:r>
    </w:p>
    <w:p w:rsidRDefault="0038093B" w:rsidP="001E3D4A" w:rsidR="004E0439">
      <w:pPr>
        <w:pStyle w:val="Tijeloteksta"/>
        <w:numPr>
          <w:ilvl w:val="1"/>
          <w:numId w:val="2"/>
        </w:numPr>
      </w:pPr>
      <w:proofErr w:type="spellStart"/>
      <w:r>
        <w:t>ŽDO</w:t>
      </w:r>
      <w:proofErr w:type="spellEnd"/>
      <w:r>
        <w:t xml:space="preserve"> Osijek</w:t>
      </w:r>
    </w:p>
    <w:p w:rsidRDefault="00886861" w:rsidP="001E3D4A" w:rsidR="00D90419">
      <w:pPr>
        <w:pStyle w:val="Tijeloteksta"/>
        <w:numPr>
          <w:ilvl w:val="1"/>
          <w:numId w:val="2"/>
        </w:numPr>
      </w:pPr>
      <w:r>
        <w:t>privremeni steč</w:t>
      </w:r>
      <w:r w:rsidR="009113B4">
        <w:t xml:space="preserve">ajni upravitelj </w:t>
      </w:r>
      <w:r w:rsidR="0038093B">
        <w:t xml:space="preserve">Vinko </w:t>
      </w:r>
      <w:proofErr w:type="spellStart"/>
      <w:r w:rsidR="0038093B">
        <w:t>Pečanić</w:t>
      </w:r>
      <w:proofErr w:type="spellEnd"/>
      <w:r w:rsidR="0038093B">
        <w:t>, Lipik</w:t>
      </w:r>
    </w:p>
    <w:p w:rsidRDefault="00886861" w:rsidP="001E3D4A" w:rsidR="00886861">
      <w:pPr>
        <w:pStyle w:val="Tijeloteksta"/>
        <w:numPr>
          <w:ilvl w:val="1"/>
          <w:numId w:val="2"/>
        </w:numPr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886861">
        <w:t xml:space="preserve"> </w:t>
      </w:r>
      <w:r w:rsidR="0038093B">
        <w:t xml:space="preserve">3. travanj </w:t>
      </w:r>
      <w:proofErr w:type="spellStart"/>
      <w:r w:rsidR="005F5078">
        <w:t>2017</w:t>
      </w:r>
      <w:proofErr w:type="spellEnd"/>
      <w:r w:rsidR="005F5078">
        <w:t xml:space="preserve">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1E3D4A">
        <w:t xml:space="preserve">. 2. ZPP-a u vezi s čl. 10.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886861" w:rsidP="00886861" w:rsidR="00886861">
      <w:pPr>
        <w:pStyle w:val="Tijeloteksta"/>
        <w:jc w:val="left"/>
      </w:pPr>
      <w:r>
        <w:t>1. Predlagatelj- FINA Regionalni centar Osijek,  Osijek, L. Jagera 1</w:t>
      </w:r>
    </w:p>
    <w:p w:rsidRDefault="00886861" w:rsidP="00886861" w:rsidR="00886861">
      <w:pPr>
        <w:pStyle w:val="Tijeloteksta"/>
        <w:jc w:val="left"/>
      </w:pPr>
      <w:r>
        <w:t xml:space="preserve">2. Dužnik </w:t>
      </w:r>
      <w:r w:rsidR="009113B4">
        <w:t xml:space="preserve">- </w:t>
      </w:r>
      <w:r w:rsidR="0038093B">
        <w:t xml:space="preserve">PZ SLAVONSKA JABUKA, Tenja, V. Mačeka </w:t>
      </w:r>
      <w:proofErr w:type="spellStart"/>
      <w:r w:rsidR="0038093B">
        <w:t>11</w:t>
      </w:r>
      <w:proofErr w:type="spellEnd"/>
      <w:r w:rsidR="0038093B">
        <w:t xml:space="preserve">/a, </w:t>
      </w:r>
    </w:p>
    <w:p w:rsidRDefault="00886861" w:rsidP="00886861" w:rsidR="00767F93">
      <w:pPr>
        <w:pStyle w:val="Tijeloteksta"/>
      </w:pPr>
      <w:r>
        <w:t xml:space="preserve">3. zz dužnika </w:t>
      </w:r>
      <w:r w:rsidR="009113B4">
        <w:t>Fatmir Malagić, Rajevo Selo, Padež 26</w:t>
      </w:r>
    </w:p>
    <w:p w:rsidRDefault="0038093B" w:rsidP="00886861" w:rsidR="00886861">
      <w:pPr>
        <w:pStyle w:val="Tijeloteksta"/>
      </w:pPr>
      <w:r>
        <w:t xml:space="preserve">4. </w:t>
      </w:r>
      <w:proofErr w:type="spellStart"/>
      <w:r>
        <w:t>ŽDO</w:t>
      </w:r>
      <w:proofErr w:type="spellEnd"/>
      <w:r>
        <w:t xml:space="preserve"> Osijek</w:t>
      </w:r>
    </w:p>
    <w:p w:rsidRDefault="00886861" w:rsidP="00886861" w:rsidR="00886861">
      <w:pPr>
        <w:pStyle w:val="Tijeloteksta"/>
      </w:pPr>
      <w:r>
        <w:t>5. privremeni steč</w:t>
      </w:r>
      <w:r w:rsidR="0038093B">
        <w:t xml:space="preserve">ajni upravitelj Vinko </w:t>
      </w:r>
      <w:proofErr w:type="spellStart"/>
      <w:r w:rsidR="0038093B">
        <w:t>Pečanić</w:t>
      </w:r>
      <w:proofErr w:type="spellEnd"/>
      <w:r w:rsidR="0038093B">
        <w:t>, Lipik</w:t>
      </w:r>
    </w:p>
    <w:p w:rsidRDefault="00886861" w:rsidP="00886861" w:rsidR="00886861">
      <w:pPr>
        <w:pStyle w:val="Tijeloteksta"/>
      </w:pPr>
      <w:r>
        <w:t>6. e-oglasna ploča.</w:t>
      </w:r>
    </w:p>
    <w:p w:rsidRDefault="0038093B" w:rsidP="00886861" w:rsidR="00886861">
      <w:pPr>
        <w:pStyle w:val="Tijeloteksta"/>
      </w:pPr>
      <w:r>
        <w:t xml:space="preserve">7. roč. </w:t>
      </w:r>
      <w:proofErr w:type="spellStart"/>
      <w:r>
        <w:t>27</w:t>
      </w:r>
      <w:proofErr w:type="spellEnd"/>
      <w:r>
        <w:t>/4</w:t>
      </w:r>
    </w:p>
    <w:p w:rsidRDefault="00B35E7C" w:rsidP="002C2295" w:rsidR="00D90419" w:rsidRPr="00B35E7C">
      <w:pPr>
        <w:tabs>
          <w:tab w:pos="6240" w:val="left"/>
        </w:tabs>
        <w:ind w:left="720"/>
      </w:pPr>
      <w:r>
        <w:tab/>
      </w:r>
    </w:p>
    <w:sectPr w:rsidSect="0038093B" w:rsidR="00D90419" w:rsidRPr="00B35E7C">
      <w:pgSz w:code="9" w:h="16838" w:w="11906"/>
      <w:pgMar w:gutter="0" w:footer="709" w:header="709" w:left="1418" w:bottom="284" w:right="1418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61BD6"/>
    <w:rsid w:val="00173460"/>
    <w:rsid w:val="001E3D4A"/>
    <w:rsid w:val="00280570"/>
    <w:rsid w:val="00282990"/>
    <w:rsid w:val="0029088A"/>
    <w:rsid w:val="002C2295"/>
    <w:rsid w:val="002E0755"/>
    <w:rsid w:val="0035717E"/>
    <w:rsid w:val="0038093B"/>
    <w:rsid w:val="00397533"/>
    <w:rsid w:val="003B2C17"/>
    <w:rsid w:val="004E0439"/>
    <w:rsid w:val="005304A1"/>
    <w:rsid w:val="005C6CA6"/>
    <w:rsid w:val="005F5078"/>
    <w:rsid w:val="006179C1"/>
    <w:rsid w:val="006B4552"/>
    <w:rsid w:val="00721708"/>
    <w:rsid w:val="00767F93"/>
    <w:rsid w:val="007E0CCF"/>
    <w:rsid w:val="00886861"/>
    <w:rsid w:val="008977ED"/>
    <w:rsid w:val="008C7B11"/>
    <w:rsid w:val="009113B4"/>
    <w:rsid w:val="00941A57"/>
    <w:rsid w:val="009C344E"/>
    <w:rsid w:val="009D06D6"/>
    <w:rsid w:val="00A65909"/>
    <w:rsid w:val="00B35E7C"/>
    <w:rsid w:val="00B46D29"/>
    <w:rsid w:val="00B74F73"/>
    <w:rsid w:val="00BA44B5"/>
    <w:rsid w:val="00BB6BE9"/>
    <w:rsid w:val="00BF2834"/>
    <w:rsid w:val="00C7580D"/>
    <w:rsid w:val="00D90419"/>
    <w:rsid w:val="00DF1C65"/>
    <w:rsid w:val="00DF69DE"/>
    <w:rsid w:val="00E651A6"/>
    <w:rsid w:val="00E75FA8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St-663/2016-12</izvorni_sadrzaj>
    <derivirana_varijabla naziv="DomainObject.Oznaka_1">St-663/2016-12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SLAVONSKA JABUKA, za proizvodnju, ekološku proizvodnju i razvoj u poljoprivredi i voćarstvu</izvorni_sadrzaj>
    <derivirana_varijabla naziv="DomainObject.Predmet.ProtustrankaFormated_1">  Poljoprivredna zadruga branitelja SLAVONSKA JABUKA, za proizvodnju, ekološku proizvodnju i razvoj u poljoprivredi i voćarstvu</derivirana_varijabla>
  </DomainObject.Predmet.ProtustrankaFormated>
  <DomainObject.Predmet.ProtustrankaFormatedOIB>
    <izvorni_sadrzaj>  Poljoprivredna zadruga branitelja SLAVONSKA JABUKA, za proizvodnju, ekološku proizvodnju i razvoj u poljoprivredi i voćarstvu, OIB 37407608437</izvorni_sadrzaj>
    <derivirana_varijabla naziv="DomainObject.Predmet.ProtustrankaFormatedOIB_1">  Poljoprivredna zadruga branitelja SLAVONSKA JABUKA, za proizvodnju, ekološku proizvodnju i razvoj u poljoprivredi i voćarstvu, OIB 37407608437</derivirana_varijabla>
  </DomainObject.Predmet.ProtustrankaFormatedOIB>
  <DomainObject.Predmet.ProtustrankaFormatedWithAdress>
    <izvorni_sadrzaj> Poljoprivredna zadruga branitelja SLAVONSKA JABUKA, za proizvodnju, ekološku proizvodnju i razvoj u poljoprivredi i voćarstvu, Vladka Mačeka 11/a, 31207 Tenja</izvorni_sadrzaj>
    <derivirana_varijabla naziv="DomainObject.Predmet.ProtustrankaFormatedWithAdress_1"> Poljoprivredna zadruga branitelja SLAVONSKA JABUKA, za proizvodnju, ekološku proizvodnju i razvoj u poljoprivredi i voćarstvu, Vladka Mačeka 11/a, 31207 Tenja</derivirana_varijabla>
  </DomainObject.Predmet.ProtustrankaFormatedWithAdress>
  <DomainObject.Predmet.ProtustrankaFormatedWithAdressOIB>
    <izvorni_sadrzaj> Poljoprivredna zadruga branitelja SLAVONSKA JABUKA, za proizvodnju, ekološku proizvodnju i razvoj u poljoprivredi i voćarstvu, OIB 37407608437, Vladka Mačeka 11/a, 31207 Tenja</izvorni_sadrzaj>
    <derivirana_varijabla naziv="DomainObject.Predmet.ProtustrankaFormatedWithAdressOIB_1"> Poljoprivredna zadruga branitelja SLAVONSKA JABUKA, za proizvodnju, ekološku proizvodnju i razvoj u poljoprivredi i voćarstvu, OIB 37407608437, Vladka Mačeka 11/a, 31207 Tenja</derivirana_varijabla>
  </DomainObject.Predmet.ProtustrankaFormatedWithAdressOIB>
  <DomainObject.Predmet.ProtustrankaWithAdress>
    <izvorni_sadrzaj>Poljoprivredna zadruga branitelja SLAVONSKA JABUKA, za proizvodnju, ekološku proizvodnju i razvoj u poljoprivredi i voćarstvu Vladka Mačeka 11/a, 31207 Tenja</izvorni_sadrzaj>
    <derivirana_varijabla naziv="DomainObject.Predmet.ProtustrankaWithAdress_1">Poljoprivredna zadruga branitelja SLAVONSKA JABUKA, za proizvodnju, ekološku proizvodnju i razvoj u poljoprivredi i voćarstvu Vladka Mačeka 11/a, 31207 Tenja</derivirana_varijabla>
  </DomainObject.Predmet.ProtustrankaWithAdress>
  <DomainObject.Predmet.ProtustrankaWithAdressOIB>
    <izvorni_sadrzaj>Poljoprivredna zadruga branitelja SLAVONSKA JABUKA, za proizvodnju, ekološku proizvodnju i razvoj u poljoprivredi i voćarstvu, OIB 37407608437, Vladka Mačeka 11/a, 31207 Tenja</izvorni_sadrzaj>
    <derivirana_varijabla naziv="DomainObject.Predmet.ProtustrankaWithAdressOIB_1">Poljoprivredna zadruga branitelja SLAVONSKA JABUKA, za proizvodnju, ekološku proizvodnju i razvoj u poljoprivredi i voćarstvu, OIB 37407608437, Vladka Mačeka 11/a, 31207 Tenja</derivirana_varijabla>
  </DomainObject.Predmet.ProtustrankaWithAdressOIB>
  <DomainObject.Predmet.ProtustrankaNazivFormated>
    <izvorni_sadrzaj>Poljoprivredna zadruga branitelja SLAVONSKA JABUKA, za proizvodnju, ekološku proizvodnju i razvoj u poljoprivredi i voćarstvu</izvorni_sadrzaj>
    <derivirana_varijabla naziv="DomainObject.Predmet.ProtustrankaNazivFormated_1">Poljoprivredna zadruga branitelja SLAVONSKA JABUKA, za proizvodnju, ekološku proizvodnju i razvoj u poljoprivredi i voćarstvu</derivirana_varijabla>
  </DomainObject.Predmet.ProtustrankaNazivFormated>
  <DomainObject.Predmet.ProtustrankaNazivFormatedOIB>
    <izvorni_sadrzaj>Poljoprivredna zadruga branitelja SLAVONSKA JABUKA, za proizvodnju, ekološku proizvodnju i razvoj u poljoprivredi i voćarstvu, OIB 37407608437</izvorni_sadrzaj>
    <derivirana_varijabla naziv="DomainObject.Predmet.ProtustrankaNazivFormatedOIB_1">Poljoprivredna zadruga branitelja SLAVONSKA JABUKA, za proizvodnju, ekološku proizvodnju i razvoj u poljoprivredi i voćarstvu, OIB 37407608437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branitelja SLAVONSKA JABUKA, za proizvodnju, ekološku proizvodnju i razvoj u poljoprivredi i voćarstvu</item>
    </izvorni_sadrzaj>
    <derivirana_varijabla naziv="DomainObject.Predmet.ProtuStrankaListFormated_1">
      <item>Poljoprivredna zadruga branitelja SLAVONSKA JABUKA, za proizvodnju, ekološku proizvodnju i razvoj u poljoprivredi i voćarstvu</item>
    </derivirana_varijabla>
  </DomainObject.Predmet.ProtuStrankaListFormated>
  <DomainObject.Predmet.ProtuStrankaListFormatedOIB>
    <izvorni_sadrzaj>
      <item>Poljoprivredna zadruga branitelja SLAVONSKA JABUKA, za proizvodnju, ekološku proizvodnju i razvoj u poljoprivredi i voćarstvu, OIB 37407608437</item>
    </izvorni_sadrzaj>
    <derivirana_varijabla naziv="DomainObject.Predmet.ProtuStrankaListFormatedOIB_1">
      <item>Poljoprivredna zadruga branitelja SLAVONSKA JABUKA, za proizvodnju, ekološku proizvodnju i razvoj u poljoprivredi i voćarstvu, OIB 37407608437</item>
    </derivirana_varijabla>
  </DomainObject.Predmet.ProtuStrankaListFormatedOIB>
  <DomainObject.Predmet.ProtuStrankaListFormatedWithAdress>
    <izvorni_sadrzaj>
      <item>Poljoprivredna zadruga branitelja SLAVONSKA JABUKA, za proizvodnju, ekološku proizvodnju i razvoj u poljoprivredi i voćarstvu, Vladka Mačeka 11/a, 31207 Tenja</item>
    </izvorni_sadrzaj>
    <derivirana_varijabla naziv="DomainObject.Predmet.ProtuStrankaListFormatedWithAdress_1">
      <item>Poljoprivredna zadruga branitelja SLAVONSKA JABUKA, za proizvodnju, ekološku proizvodnju i razvoj u poljoprivredi i voćarstvu, Vladka Mačeka 11/a, 31207 Tenja</item>
    </derivirana_varijabla>
  </DomainObject.Predmet.ProtuStrankaListFormatedWithAdress>
  <DomainObject.Predmet.ProtuStrankaListFormatedWithAdressOIB>
    <izvorni_sadrzaj>
      <item>Poljoprivredna zadruga branitelja SLAVONSKA JABUKA, za proizvodnju, ekološku proizvodnju i razvoj u poljoprivredi i voćarstvu, OIB 37407608437, Vladka Mačeka 11/a, 31207 Tenja</item>
    </izvorni_sadrzaj>
    <derivirana_varijabla naziv="DomainObject.Predmet.ProtuStrankaListFormatedWithAdressOIB_1">
      <item>Poljoprivredna zadruga branitelja SLAVONSKA JABUKA, za proizvodnju, ekološku proizvodnju i razvoj u poljoprivredi i voćarstvu, OIB 37407608437, Vladka Mačeka 11/a, 31207 Tenja</item>
    </derivirana_varijabla>
  </DomainObject.Predmet.ProtuStrankaListFormatedWithAdressOIB>
  <DomainObject.Predmet.ProtuStrankaListNazivFormated>
    <izvorni_sadrzaj>
      <item>Poljoprivredna zadruga branitelja SLAVONSKA JABUKA, za proizvodnju, ekološku proizvodnju i razvoj u poljoprivredi i voćarstvu</item>
    </izvorni_sadrzaj>
    <derivirana_varijabla naziv="DomainObject.Predmet.ProtuStrankaListNazivFormated_1">
      <item>Poljoprivredna zadruga branitelja SLAVONSKA JABUKA, za proizvodnju, ekološku proizvodnju i razvoj u poljoprivredi i voćarstvu</item>
    </derivirana_varijabla>
  </DomainObject.Predmet.ProtuStrankaListNazivFormated>
  <DomainObject.Predmet.ProtuStrankaListNazivFormatedOIB>
    <izvorni_sadrzaj>
      <item>Poljoprivredna zadruga branitelja SLAVONSKA JABUKA, za proizvodnju, ekološku proizvodnju i razvoj u poljoprivredi i voćarstvu, OIB 37407608437</item>
    </izvorni_sadrzaj>
    <derivirana_varijabla naziv="DomainObject.Predmet.ProtuStrankaListNazivFormatedOIB_1">
      <item>Poljoprivredna zadruga branitelja SLAVONSKA JABUKA, za proizvodnju, ekološku proizvodnju i razvoj u poljoprivredi i voćarstvu, OIB 37407608437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St-663/2016-12</izvorni_sadrzaj>
    <derivirana_varijabla naziv="DomainObject.PoslovniBrojDokumenta_1">St-663/2016-12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branitelja SLAVONSKA JABUKA, za proizvodnju, ekološku proizvodnju i razvoj u poljoprivredi i voćarstvu</izvorni_sadrzaj>
    <derivirana_varijabla naziv="DomainObject.Predmet.ProtustrankaIDrugi_1">Poljoprivredna zadruga branitelja SLAVONSKA JABUKA, za proizvodnju, ekološku proizvodnju i razvoj u poljoprivredi i voćarstvu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branitelja SLAVONSKA JABUKA, za proizvodnju, ekološku proizvodnju i razvoj u poljoprivredi i voćarstvu, OIB 37407608437, Vladka Mačeka 11/a, 31207 Tenja</izvorni_sadrzaj>
    <derivirana_varijabla naziv="DomainObject.Predmet.ProtustrankaIDrugiAdressOIB_1">Poljoprivredna zadruga branitelja SLAVONSKA JABUKA, za proizvodnju, ekološku proizvodnju i razvoj u poljoprivredi i voćarstvu, OIB 37407608437, Vladka Mačeka 11/a,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branitelja SLAVONSKA JABUKA, za proizvodnju, ekološku proizvodnju i razvoj u poljoprivredi i voćarstvu</item>
    </izvorni_sadrzaj>
    <derivirana_varijabla naziv="DomainObject.Predmet.SudioniciListNaziv_1">
      <item>FINA RC OSIJEK</item>
      <item>Poljoprivredna zadruga branitelja SLAVONSKA JABUKA, za proizvodnju, ekološku proizvodnju i razvoj u poljoprivredi i voćarstvu</item>
    </derivirana_varijabla>
  </DomainObject.Predmet.SudioniciListNaziv>
  <DomainObject.Predmet.SudioniciListAdressOIB>
    <izvorni_sadrzaj>
      <item>FINA RC OSIJEK, OIB 85821130368</item>
      <item>Poljoprivredna zadruga branitelja SLAVONSKA JABUKA, za proizvodnju, ekološku proizvodnju i razvoj u poljoprivredi i voćarstvu, OIB 37407608437, Vladka Mačeka 11/a,31207 Tenja</item>
    </izvorni_sadrzaj>
    <derivirana_varijabla naziv="DomainObject.Predmet.SudioniciListAdressOIB_1">
      <item>FINA RC OSIJEK, OIB 85821130368</item>
      <item>Poljoprivredna zadruga branitelja SLAVONSKA JABUKA, za proizvodnju, ekološku proizvodnju i razvoj u poljoprivredi i voćarstvu, OIB 37407608437, Vladka Mačeka 11/a,31207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37407608437</item>
    </izvorni_sadrzaj>
    <derivirana_varijabla naziv="DomainObject.Predmet.SudioniciListNazivOIB_1">
      <item>, OIB 85821130368</item>
      <item>, OIB 37407608437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8AD08-7A9E-436A-A0DF-606FD80FE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1383</properties:Characters>
  <properties:Lines>53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2017-04-03T08:46:00Z</dcterms:created>
  <dc:creator>..</dc:creator>
  <cp:lastModifiedBy>Maja Kocijan</cp:lastModifiedBy>
  <cp:lastPrinted>2017-04-03T11:23:00Z</cp:lastPrinted>
  <dcterms:modified xmlns:xsi="http://www.w3.org/2001/XMLSchema-instance" xsi:type="dcterms:W3CDTF">2017-04-03T11:26:00Z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St-663/2016-12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