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8C65DA">
                    <w:rPr>
                      <w:sz w:val="22"/>
                      <w:szCs w:val="22"/>
                    </w:rPr>
                    <w:t xml:space="preserve"> </w:t>
                  </w:r>
                  <w:r w:rsidR="0069348D">
                    <w:rPr>
                      <w:sz w:val="22"/>
                      <w:szCs w:val="22"/>
                    </w:rPr>
                    <w:t>18. St-</w:t>
                  </w:r>
                  <w:r w:rsidR="00D71A52">
                    <w:rPr>
                      <w:sz w:val="22"/>
                      <w:szCs w:val="22"/>
                    </w:rPr>
                    <w:t>557</w:t>
                  </w:r>
                  <w:r w:rsidR="00482488">
                    <w:rPr>
                      <w:sz w:val="22"/>
                      <w:szCs w:val="22"/>
                    </w:rPr>
                    <w:t>/18-5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5B7B60" w:rsidR="001D7DC0">
            <w:pPr>
              <w:pStyle w:val="VSVerzija"/>
            </w:pPr>
          </w:p>
        </w:tc>
      </w:tr>
    </w:tbl>
    <w:p w14:textId="873204d" w14:paraId="873204d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</w:t>
      </w:r>
      <w:r w:rsidR="0069348D">
        <w:t>821130368, RC ZAGREB, Podružnica</w:t>
      </w:r>
      <w:r>
        <w:t xml:space="preserve"> </w:t>
      </w:r>
      <w:r w:rsidR="00796160">
        <w:t>Zagreb, Trg svibanjskih žrtava 1995. 1, Zagreb</w:t>
      </w:r>
      <w:r>
        <w:t>, za provedbu skraćenog stečajnog postupka nad stečajnim</w:t>
      </w:r>
      <w:r w:rsidR="00990992">
        <w:t xml:space="preserve"> dužnikom</w:t>
      </w:r>
      <w:r>
        <w:t xml:space="preserve"> </w:t>
      </w:r>
      <w:r w:rsidR="00F01691">
        <w:t>OMEGA.LIFT j.d.o.o. za usluge, Velika Gorica, Tomaševićeva 1, MBS: 081056463, OIB: 55814462207</w:t>
      </w:r>
      <w:r w:rsidR="0069348D">
        <w:t>,</w:t>
      </w:r>
      <w:r w:rsidR="0069459D">
        <w:t xml:space="preserve"> </w:t>
      </w:r>
      <w:r w:rsidR="000979AA">
        <w:t xml:space="preserve">dana </w:t>
      </w:r>
      <w:r w:rsidR="00482488">
        <w:t>17. siječnja 2019</w:t>
      </w:r>
      <w:r>
        <w:t xml:space="preserve">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884015" w:rsidR="00884015" w:rsidRPr="005B7B60">
      <w:pPr>
        <w:pStyle w:val="Tijeloteksta"/>
        <w:numPr>
          <w:ilvl w:val="0"/>
          <w:numId w:val="2"/>
        </w:numPr>
        <w:rPr>
          <w:bCs/>
        </w:rPr>
      </w:pPr>
      <w:r w:rsidRPr="005B7B60">
        <w:rPr>
          <w:bCs/>
        </w:rPr>
        <w:t>Otvara se skraćeni stečajni postupak nad</w:t>
      </w:r>
      <w:r w:rsidR="00990992" w:rsidRPr="005B7B60">
        <w:rPr>
          <w:bCs/>
        </w:rPr>
        <w:t xml:space="preserve"> stečajnim</w:t>
      </w:r>
      <w:r w:rsidRPr="005B7B60">
        <w:rPr>
          <w:bCs/>
        </w:rPr>
        <w:t xml:space="preserve"> dužnikom </w:t>
      </w:r>
      <w:r w:rsidR="00F01691">
        <w:t>OMEGA.LIFT j.d.o.o. za usluge, Velika Gorica, Tomaševićeva 1, MBS: 081056463, OIB: 55814462207</w:t>
      </w:r>
      <w:r w:rsidR="00726640">
        <w:t>.</w:t>
      </w:r>
    </w:p>
    <w:p w:rsidRDefault="005B7B60" w:rsidP="005B7B60" w:rsidR="005B7B60" w:rsidRPr="005B7B60">
      <w:pPr>
        <w:pStyle w:val="Tijeloteksta"/>
        <w:ind w:left="1065"/>
        <w:rPr>
          <w:bCs/>
        </w:rPr>
      </w:pPr>
    </w:p>
    <w:p w:rsidRDefault="002F3C3A" w:rsidP="00F01691" w:rsidR="00F11A3C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F01691">
        <w:t>Snježana Vrkljan, Kralja Zvonimira 75, Zagreb, OIB: 44740101731.</w:t>
      </w:r>
    </w:p>
    <w:p w:rsidRDefault="004E5FC6" w:rsidP="00F11A3C" w:rsidR="004E5FC6" w:rsidRPr="00F11A3C">
      <w:pPr>
        <w:tabs>
          <w:tab w:pos="6195" w:val="left"/>
        </w:tabs>
        <w:ind w:left="705"/>
        <w:jc w:val="both"/>
        <w:rPr>
          <w:bCs/>
        </w:rPr>
      </w:pPr>
    </w:p>
    <w:p w:rsidRDefault="002F3C3A" w:rsidP="000C1B37" w:rsidR="000C1B37" w:rsidRPr="005B7B6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</w:t>
      </w:r>
      <w:r w:rsidR="00F01691">
        <w:t>OMEGA.LIFT j.d.o.o. za usluge, Velika Gorica, Tomaševićeva 1, MBS: 081056463, OIB: 55814462207</w:t>
      </w:r>
      <w:r w:rsidR="00726640">
        <w:t>.</w:t>
      </w:r>
    </w:p>
    <w:p w:rsidRDefault="0083648E" w:rsidP="000C1B37" w:rsidR="0083648E" w:rsidRPr="000C1B37">
      <w:pPr>
        <w:pStyle w:val="Tijeloteksta"/>
        <w:ind w:left="1065"/>
        <w:rPr>
          <w:bCs/>
        </w:rPr>
      </w:pPr>
    </w:p>
    <w:p w:rsidRDefault="002F3C3A" w:rsidP="002F3C3A" w:rsidR="002F3C3A" w:rsidRPr="00A927B6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A927B6" w:rsidP="00A927B6" w:rsidR="00A927B6">
      <w:pPr>
        <w:pStyle w:val="Odlomakpopisa"/>
        <w:rPr>
          <w:bCs/>
        </w:rPr>
      </w:pP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0C1B37" w:rsidR="000C1B37" w:rsidRPr="005B7B60">
      <w:pPr>
        <w:pStyle w:val="Tijeloteksta"/>
        <w:ind w:firstLine="708" w:left="360"/>
        <w:rPr>
          <w:bCs/>
        </w:rPr>
      </w:pPr>
      <w:r w:rsidRPr="00F877AB">
        <w:rPr>
          <w:bCs/>
        </w:rPr>
        <w:t xml:space="preserve">Trgovački sud u Zagrebu </w:t>
      </w:r>
      <w:r w:rsidR="00F26A44">
        <w:rPr>
          <w:bCs/>
        </w:rPr>
        <w:t>8</w:t>
      </w:r>
      <w:r w:rsidR="000C1B37">
        <w:rPr>
          <w:bCs/>
        </w:rPr>
        <w:t xml:space="preserve">. </w:t>
      </w:r>
      <w:r w:rsidR="00F01691">
        <w:rPr>
          <w:bCs/>
        </w:rPr>
        <w:t>prosinca  2018</w:t>
      </w:r>
      <w:r w:rsidRPr="00F877AB">
        <w:rPr>
          <w:bCs/>
        </w:rPr>
        <w:t>.</w:t>
      </w:r>
      <w:r w:rsidR="00D66914">
        <w:rPr>
          <w:bCs/>
        </w:rPr>
        <w:t xml:space="preserve"> </w:t>
      </w:r>
      <w:r w:rsidRPr="00F877AB">
        <w:rPr>
          <w:bCs/>
        </w:rPr>
        <w:t xml:space="preserve"> zaprimio je zahtjev Financijske agencije, Regionalnog centra Zagreb, Podružnice </w:t>
      </w:r>
      <w:r w:rsidR="00796160">
        <w:rPr>
          <w:bCs/>
        </w:rPr>
        <w:t>Zagreb</w:t>
      </w:r>
      <w:r w:rsidRPr="00F877AB">
        <w:rPr>
          <w:bCs/>
        </w:rPr>
        <w:t>, za provedbu skraćenog stečajnog postupka, Klasa: 110</w:t>
      </w:r>
      <w:r w:rsidR="00074309">
        <w:rPr>
          <w:bCs/>
        </w:rPr>
        <w:t>-07/</w:t>
      </w:r>
      <w:r w:rsidR="00F01691">
        <w:rPr>
          <w:bCs/>
        </w:rPr>
        <w:t>18</w:t>
      </w:r>
      <w:r w:rsidR="00D66914">
        <w:rPr>
          <w:bCs/>
        </w:rPr>
        <w:t>-01/</w:t>
      </w:r>
      <w:r w:rsidR="00BF08DA">
        <w:rPr>
          <w:bCs/>
        </w:rPr>
        <w:t xml:space="preserve">04, </w:t>
      </w:r>
      <w:r w:rsidR="00F01691">
        <w:rPr>
          <w:bCs/>
        </w:rPr>
        <w:t xml:space="preserve"> Ur.broj: 04-06-18</w:t>
      </w:r>
      <w:r w:rsidR="005B7B60">
        <w:rPr>
          <w:bCs/>
        </w:rPr>
        <w:t>-</w:t>
      </w:r>
      <w:r w:rsidR="00F01691">
        <w:rPr>
          <w:bCs/>
        </w:rPr>
        <w:t>587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5B7B60">
        <w:rPr>
          <w:bCs/>
        </w:rPr>
        <w:t xml:space="preserve"> </w:t>
      </w:r>
      <w:r w:rsidR="00F01691">
        <w:rPr>
          <w:bCs/>
        </w:rPr>
        <w:t>5. veljače  2018</w:t>
      </w:r>
      <w:r w:rsidR="00D66914">
        <w:rPr>
          <w:bCs/>
        </w:rPr>
        <w:t>.</w:t>
      </w:r>
      <w:r w:rsidR="00C61B40">
        <w:rPr>
          <w:bCs/>
        </w:rPr>
        <w:t xml:space="preserve"> nad stečajnim dužnikom</w:t>
      </w:r>
      <w:r w:rsidR="005B7B60">
        <w:rPr>
          <w:bCs/>
        </w:rPr>
        <w:t xml:space="preserve"> </w:t>
      </w:r>
      <w:r w:rsidR="00EA4C04" w:rsidRPr="00884015">
        <w:rPr>
          <w:bCs/>
        </w:rPr>
        <w:t xml:space="preserve"> </w:t>
      </w:r>
      <w:r w:rsidR="00F01691">
        <w:t>OMEGA.LIFT j.d.o.o. za usluge, Velika Gorica, Tomaševićeva 1, MBS: 081056463, OIB: 55814462207</w:t>
      </w:r>
      <w:r w:rsidR="00726640">
        <w:t>.</w:t>
      </w:r>
    </w:p>
    <w:p w:rsidRDefault="00BF08DA" w:rsidP="00BF08DA" w:rsidR="00BF08DA" w:rsidRPr="005B7B60">
      <w:pPr>
        <w:pStyle w:val="Tijeloteksta"/>
        <w:ind w:firstLine="708" w:left="360"/>
        <w:rPr>
          <w:bCs/>
        </w:rPr>
      </w:pPr>
    </w:p>
    <w:p w:rsidRDefault="0002250C" w:rsidP="0002250C" w:rsidR="0002250C" w:rsidRPr="005B7B60">
      <w:pPr>
        <w:pStyle w:val="Tijeloteksta"/>
        <w:ind w:firstLine="708"/>
        <w:rPr>
          <w:bCs/>
        </w:rPr>
      </w:pPr>
    </w:p>
    <w:p w:rsidRDefault="002F3C3A" w:rsidP="0002250C" w:rsidR="002F3C3A" w:rsidRPr="00B54459">
      <w:pPr>
        <w:pStyle w:val="Tijeloteksta"/>
        <w:ind w:firstLine="708"/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F01691" w:rsidP="00B54459" w:rsidR="00F01691">
      <w:pPr>
        <w:pStyle w:val="Tijeloteksta"/>
        <w:ind w:firstLine="708"/>
        <w:rPr>
          <w:bCs/>
        </w:rPr>
      </w:pPr>
    </w:p>
    <w:p w:rsidRDefault="00F01691" w:rsidP="00B54459" w:rsidR="00F01691">
      <w:pPr>
        <w:pStyle w:val="Tijeloteksta"/>
        <w:ind w:firstLine="708"/>
        <w:rPr>
          <w:bCs/>
        </w:rPr>
      </w:pPr>
    </w:p>
    <w:p w:rsidRDefault="00F01691" w:rsidP="00B54459" w:rsidR="00F01691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5B7B60" w:rsidP="005B7B60" w:rsidR="005B7B60">
      <w:pPr>
        <w:pStyle w:val="Tijeloteksta"/>
        <w:ind w:firstLine="708" w:left="4248"/>
        <w:rPr>
          <w:bCs/>
        </w:rPr>
      </w:pPr>
      <w:r>
        <w:rPr>
          <w:bCs/>
        </w:rPr>
        <w:t>2</w:t>
      </w:r>
    </w:p>
    <w:p w:rsidRDefault="00796160" w:rsidP="005B7B60" w:rsidR="005B7B60">
      <w:pPr>
        <w:pStyle w:val="Tijeloteksta"/>
        <w:ind w:firstLine="708" w:left="6372"/>
        <w:rPr>
          <w:bCs/>
        </w:rPr>
      </w:pPr>
      <w:r>
        <w:rPr>
          <w:bCs/>
        </w:rPr>
        <w:t>18 St-5</w:t>
      </w:r>
      <w:r w:rsidR="00F01691">
        <w:rPr>
          <w:bCs/>
        </w:rPr>
        <w:t>57</w:t>
      </w:r>
      <w:r w:rsidR="00482488">
        <w:rPr>
          <w:bCs/>
        </w:rPr>
        <w:t>/18-5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B54459" w:rsidP="00B54459" w:rsidR="00B54459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="005B7B60">
        <w:rPr>
          <w:bCs/>
        </w:rPr>
        <w:t>ješenjem, broj: 31-Su-236/18-3</w:t>
      </w:r>
      <w:r w:rsidRPr="00F877AB">
        <w:rPr>
          <w:bCs/>
        </w:rPr>
        <w:t xml:space="preserve"> od </w:t>
      </w:r>
      <w:r w:rsidR="005B7B60">
        <w:rPr>
          <w:bCs/>
        </w:rPr>
        <w:t>9. ožujka 2018</w:t>
      </w:r>
      <w:r w:rsidRPr="00F877AB">
        <w:rPr>
          <w:bCs/>
        </w:rPr>
        <w:t>.</w:t>
      </w:r>
      <w:r w:rsidR="005B7B60">
        <w:rPr>
          <w:bCs/>
        </w:rPr>
        <w:t xml:space="preserve"> </w:t>
      </w:r>
      <w:r w:rsidRPr="00F877AB"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482488">
        <w:rPr>
          <w:bCs/>
        </w:rPr>
        <w:t>10</w:t>
      </w:r>
      <w:r w:rsidR="005B7B60">
        <w:rPr>
          <w:bCs/>
        </w:rPr>
        <w:t>. travnja 2018</w:t>
      </w:r>
      <w:r w:rsidRPr="00F877AB">
        <w:rPr>
          <w:bCs/>
        </w:rPr>
        <w:t>.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C61B40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F26A44">
        <w:t>3</w:t>
      </w:r>
      <w:r w:rsidR="00057E16">
        <w:t xml:space="preserve">. </w:t>
      </w:r>
      <w:r w:rsidR="00482488">
        <w:t>srpnja</w:t>
      </w:r>
      <w:r w:rsidR="005B7B60">
        <w:t xml:space="preserve"> 2018</w:t>
      </w:r>
      <w:r>
        <w:t>. objavio je Oglas na mrežnoj stranici e-oglasna ploča sud</w:t>
      </w:r>
      <w:r w:rsidR="00482488">
        <w:t>ov</w:t>
      </w:r>
      <w:r w:rsidR="00666E37">
        <w:t>a pod poslovnim brojem St-</w:t>
      </w:r>
      <w:r w:rsidR="00F01691">
        <w:t>557</w:t>
      </w:r>
      <w:r w:rsidR="005B7B60">
        <w:t>/18</w:t>
      </w:r>
      <w:r>
        <w:t>-3, sukladno članku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</w:t>
      </w:r>
      <w:r w:rsidR="00A927B6">
        <w:t xml:space="preserve"> točki 1., 2., 3.  i 4.  izreke</w:t>
      </w:r>
      <w:r>
        <w:t>.</w:t>
      </w:r>
    </w:p>
    <w:p w:rsidRDefault="00A927B6" w:rsidP="002F3C3A" w:rsidR="00A927B6">
      <w:pPr>
        <w:pStyle w:val="Tijeloteksta"/>
        <w:ind w:firstLine="708"/>
      </w:pPr>
    </w:p>
    <w:p w:rsidRDefault="000979AA" w:rsidP="00661740" w:rsidR="002F3C3A">
      <w:pPr>
        <w:pStyle w:val="Tijeloteksta"/>
        <w:ind w:left="360"/>
        <w:jc w:val="center"/>
      </w:pPr>
      <w:r>
        <w:t xml:space="preserve">U Osijeku, </w:t>
      </w:r>
      <w:r w:rsidR="00482488">
        <w:t>17. siječnja  2019</w:t>
      </w:r>
      <w:r w:rsidR="002F3C3A">
        <w:t xml:space="preserve">. </w:t>
      </w:r>
    </w:p>
    <w:p w:rsidRDefault="00666E37" w:rsidP="004245A1" w:rsidR="00666E37">
      <w:pPr>
        <w:jc w:val="both"/>
        <w:rPr>
          <w:bCs/>
        </w:rPr>
      </w:pPr>
    </w:p>
    <w:p w:rsidRDefault="004245A1" w:rsidP="004245A1" w:rsidR="00CC62D5">
      <w:pPr>
        <w:jc w:val="both"/>
        <w:rPr>
          <w:bCs/>
        </w:rPr>
      </w:pPr>
      <w:r>
        <w:rPr>
          <w:bCs/>
        </w:rPr>
        <w:t>Zapisničar</w:t>
      </w:r>
    </w:p>
    <w:p w:rsidRDefault="004245A1" w:rsidP="004245A1" w:rsidR="002F3C3A">
      <w:pPr>
        <w:jc w:val="both"/>
        <w:rPr>
          <w:bCs/>
        </w:rPr>
      </w:pPr>
      <w:r>
        <w:rPr>
          <w:bCs/>
        </w:rPr>
        <w:t xml:space="preserve">Gordana Harc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2F3C3A"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  <w:r w:rsidR="004245A1">
        <w:t xml:space="preserve"> </w:t>
      </w:r>
    </w:p>
    <w:p w:rsidRDefault="00661740" w:rsidP="002F3C3A" w:rsidR="00661740">
      <w:pPr>
        <w:pStyle w:val="Tijeloteksta"/>
        <w:ind w:firstLine="348" w:left="6024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E87A98" w:rsidP="004245A1" w:rsidR="00E87A98">
      <w:pPr>
        <w:jc w:val="both"/>
      </w:pPr>
    </w:p>
    <w:p w:rsidRDefault="004245A1" w:rsidP="004245A1" w:rsidR="00CC62D5">
      <w:pPr>
        <w:jc w:val="both"/>
      </w:pPr>
      <w:r>
        <w:t xml:space="preserve">DNA: </w:t>
      </w:r>
    </w:p>
    <w:p w:rsidRDefault="004245A1" w:rsidP="004245A1" w:rsidR="004245A1">
      <w:pPr>
        <w:jc w:val="both"/>
      </w:pPr>
      <w:r>
        <w:t xml:space="preserve">1.predlagatelj – FINA, RC ZAGREB, </w:t>
      </w:r>
    </w:p>
    <w:p w:rsidRDefault="004245A1" w:rsidP="004245A1" w:rsidR="004245A1">
      <w:pPr>
        <w:ind w:firstLine="708" w:left="708"/>
        <w:jc w:val="both"/>
      </w:pPr>
      <w:r>
        <w:t xml:space="preserve">PODRUŽNICA </w:t>
      </w:r>
      <w:r w:rsidR="00796160">
        <w:t>ZAGREB</w:t>
      </w:r>
    </w:p>
    <w:p w:rsidRDefault="004245A1" w:rsidP="004245A1" w:rsidR="004245A1">
      <w:pPr>
        <w:jc w:val="both"/>
      </w:pPr>
      <w:r>
        <w:t xml:space="preserve">2. stečajni dužnik </w:t>
      </w:r>
    </w:p>
    <w:p w:rsidRDefault="004245A1" w:rsidP="004245A1" w:rsidR="004245A1">
      <w:pPr>
        <w:jc w:val="both"/>
      </w:pPr>
      <w:r>
        <w:t xml:space="preserve">3. stečajni upravitelj </w:t>
      </w:r>
    </w:p>
    <w:p w:rsidRDefault="004245A1" w:rsidP="004245A1" w:rsidR="004245A1">
      <w:pPr>
        <w:jc w:val="both"/>
      </w:pPr>
      <w:r>
        <w:t xml:space="preserve">4. e-oglasna ploča suda </w:t>
      </w:r>
    </w:p>
    <w:p w:rsidRDefault="004245A1" w:rsidP="004245A1" w:rsidR="004245A1">
      <w:pPr>
        <w:jc w:val="both"/>
      </w:pPr>
      <w:r>
        <w:t xml:space="preserve">5. registar- odmah- elektronskim putem </w:t>
      </w:r>
    </w:p>
    <w:p w:rsidRDefault="004245A1" w:rsidP="004245A1" w:rsidR="004245A1">
      <w:pPr>
        <w:jc w:val="both"/>
      </w:pPr>
      <w:r>
        <w:t xml:space="preserve">6. riješeno istovremeno otvaranjem i zaključenjem </w:t>
      </w:r>
    </w:p>
    <w:p w:rsidRDefault="004245A1" w:rsidP="004245A1" w:rsidR="004245A1">
      <w:pPr>
        <w:jc w:val="both"/>
      </w:pPr>
      <w:r>
        <w:t xml:space="preserve">7. kal. </w:t>
      </w:r>
      <w:r w:rsidR="00482488">
        <w:t>20.04.2019.</w:t>
      </w:r>
      <w:r>
        <w:t xml:space="preserve"> </w:t>
      </w:r>
    </w:p>
    <w:sectPr w:rsidSect="00AD67F8" w:rsidR="004245A1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3523D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991C6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26E70C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2250C"/>
    <w:rsid w:val="00036B5F"/>
    <w:rsid w:val="00057E16"/>
    <w:rsid w:val="000622FC"/>
    <w:rsid w:val="00073278"/>
    <w:rsid w:val="00074309"/>
    <w:rsid w:val="000979AA"/>
    <w:rsid w:val="000C1B37"/>
    <w:rsid w:val="000E3CD9"/>
    <w:rsid w:val="001172AF"/>
    <w:rsid w:val="00122B97"/>
    <w:rsid w:val="00133C59"/>
    <w:rsid w:val="0013588C"/>
    <w:rsid w:val="00137561"/>
    <w:rsid w:val="00142131"/>
    <w:rsid w:val="00143005"/>
    <w:rsid w:val="0019446E"/>
    <w:rsid w:val="001C4498"/>
    <w:rsid w:val="001D7DC0"/>
    <w:rsid w:val="001E315F"/>
    <w:rsid w:val="001F3355"/>
    <w:rsid w:val="002655F0"/>
    <w:rsid w:val="00274EC6"/>
    <w:rsid w:val="002C46E8"/>
    <w:rsid w:val="002D10CF"/>
    <w:rsid w:val="002F3C3A"/>
    <w:rsid w:val="002F43C5"/>
    <w:rsid w:val="00364EB7"/>
    <w:rsid w:val="003908EC"/>
    <w:rsid w:val="00396E9E"/>
    <w:rsid w:val="003B6527"/>
    <w:rsid w:val="003E4468"/>
    <w:rsid w:val="003F2542"/>
    <w:rsid w:val="004049C3"/>
    <w:rsid w:val="00416ED2"/>
    <w:rsid w:val="004245A1"/>
    <w:rsid w:val="00463C3F"/>
    <w:rsid w:val="00482488"/>
    <w:rsid w:val="004A311B"/>
    <w:rsid w:val="004E5FC6"/>
    <w:rsid w:val="005260B0"/>
    <w:rsid w:val="005334A7"/>
    <w:rsid w:val="005442B2"/>
    <w:rsid w:val="0059612B"/>
    <w:rsid w:val="005A3617"/>
    <w:rsid w:val="005B5061"/>
    <w:rsid w:val="005B7B60"/>
    <w:rsid w:val="00616E68"/>
    <w:rsid w:val="006320D2"/>
    <w:rsid w:val="006414F4"/>
    <w:rsid w:val="00661740"/>
    <w:rsid w:val="00666E37"/>
    <w:rsid w:val="00681766"/>
    <w:rsid w:val="0069348D"/>
    <w:rsid w:val="0069459D"/>
    <w:rsid w:val="00696430"/>
    <w:rsid w:val="006E7282"/>
    <w:rsid w:val="00704589"/>
    <w:rsid w:val="00720319"/>
    <w:rsid w:val="00726640"/>
    <w:rsid w:val="00740D9B"/>
    <w:rsid w:val="0075404A"/>
    <w:rsid w:val="007667D7"/>
    <w:rsid w:val="00783908"/>
    <w:rsid w:val="00796160"/>
    <w:rsid w:val="007B0210"/>
    <w:rsid w:val="007C6056"/>
    <w:rsid w:val="007C75AC"/>
    <w:rsid w:val="0083648E"/>
    <w:rsid w:val="00850ECF"/>
    <w:rsid w:val="00864A63"/>
    <w:rsid w:val="00883522"/>
    <w:rsid w:val="00884015"/>
    <w:rsid w:val="008C65DA"/>
    <w:rsid w:val="008D1548"/>
    <w:rsid w:val="008D7FA0"/>
    <w:rsid w:val="0090773D"/>
    <w:rsid w:val="009158AC"/>
    <w:rsid w:val="00927558"/>
    <w:rsid w:val="0094040D"/>
    <w:rsid w:val="00947F82"/>
    <w:rsid w:val="00990992"/>
    <w:rsid w:val="009C4D46"/>
    <w:rsid w:val="00A324F9"/>
    <w:rsid w:val="00A521A8"/>
    <w:rsid w:val="00A927B6"/>
    <w:rsid w:val="00A958D2"/>
    <w:rsid w:val="00AB536E"/>
    <w:rsid w:val="00AD67F8"/>
    <w:rsid w:val="00AE7CCF"/>
    <w:rsid w:val="00AF438E"/>
    <w:rsid w:val="00AF5C0D"/>
    <w:rsid w:val="00B11991"/>
    <w:rsid w:val="00B54459"/>
    <w:rsid w:val="00B6125C"/>
    <w:rsid w:val="00BC6FD0"/>
    <w:rsid w:val="00BF08DA"/>
    <w:rsid w:val="00C13E72"/>
    <w:rsid w:val="00C3258D"/>
    <w:rsid w:val="00C61B40"/>
    <w:rsid w:val="00C82963"/>
    <w:rsid w:val="00C8588D"/>
    <w:rsid w:val="00CA7F62"/>
    <w:rsid w:val="00CC1AF2"/>
    <w:rsid w:val="00CC62D5"/>
    <w:rsid w:val="00CD7ADF"/>
    <w:rsid w:val="00D05108"/>
    <w:rsid w:val="00D367A1"/>
    <w:rsid w:val="00D61325"/>
    <w:rsid w:val="00D66914"/>
    <w:rsid w:val="00D71279"/>
    <w:rsid w:val="00D71A52"/>
    <w:rsid w:val="00D74B0A"/>
    <w:rsid w:val="00D87EF8"/>
    <w:rsid w:val="00DD5FD6"/>
    <w:rsid w:val="00DF2CDA"/>
    <w:rsid w:val="00E42342"/>
    <w:rsid w:val="00E867FE"/>
    <w:rsid w:val="00E87A98"/>
    <w:rsid w:val="00E958F4"/>
    <w:rsid w:val="00EA4C04"/>
    <w:rsid w:val="00EF1A85"/>
    <w:rsid w:val="00F01691"/>
    <w:rsid w:val="00F11A3C"/>
    <w:rsid w:val="00F254BB"/>
    <w:rsid w:val="00F264FF"/>
    <w:rsid w:val="00F26A44"/>
    <w:rsid w:val="00F57A94"/>
    <w:rsid w:val="00FF00F2"/>
    <w:rsid w:val="00FF25FC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19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19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19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19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19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19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19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19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19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19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St-557/2018</izvorni_sadrzaj>
    <derivirana_varijabla naziv="DomainObject.Predmet.OznakaBroj_1">St-557/2018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OMEGA.LIFT j.d.o.o. za usluge</izvorni_sadrzaj>
    <derivirana_varijabla naziv="DomainObject.Predmet.ProtustrankaFormated_1">  OMEGA.LIFT j.d.o.o. za usluge</derivirana_varijabla>
  </DomainObject.Predmet.ProtustrankaFormated>
  <DomainObject.Predmet.ProtustrankaFormatedOIB>
    <izvorni_sadrzaj>  OMEGA.LIFT j.d.o.o. za usluge, OIB 55814462207</izvorni_sadrzaj>
    <derivirana_varijabla naziv="DomainObject.Predmet.ProtustrankaFormatedOIB_1">  OMEGA.LIFT j.d.o.o. za usluge, OIB 55814462207</derivirana_varijabla>
  </DomainObject.Predmet.ProtustrankaFormatedOIB>
  <DomainObject.Predmet.ProtustrankaFormatedWithAdress>
    <izvorni_sadrzaj> OMEGA.LIFT j.d.o.o. za usluge, Tomaševićeva 1, 10410 Velika Gorica</izvorni_sadrzaj>
    <derivirana_varijabla naziv="DomainObject.Predmet.ProtustrankaFormatedWithAdress_1"> OMEGA.LIFT j.d.o.o. za usluge, Tomaševićeva 1, 10410 Velika Gorica</derivirana_varijabla>
  </DomainObject.Predmet.ProtustrankaFormatedWithAdress>
  <DomainObject.Predmet.ProtustrankaFormatedWithAdressOIB>
    <izvorni_sadrzaj> OMEGA.LIFT j.d.o.o. za usluge, OIB 55814462207, Tomaševićeva 1, 10410 Velika Gorica</izvorni_sadrzaj>
    <derivirana_varijabla naziv="DomainObject.Predmet.ProtustrankaFormatedWithAdressOIB_1"> OMEGA.LIFT j.d.o.o. za usluge, OIB 55814462207, Tomaševićeva 1, 10410 Velika Gorica</derivirana_varijabla>
  </DomainObject.Predmet.ProtustrankaFormatedWithAdressOIB>
  <DomainObject.Predmet.ProtustrankaWithAdress>
    <izvorni_sadrzaj>OMEGA.LIFT j.d.o.o. za usluge Tomaševićeva 1, 10410 Velika Gorica</izvorni_sadrzaj>
    <derivirana_varijabla naziv="DomainObject.Predmet.ProtustrankaWithAdress_1">OMEGA.LIFT j.d.o.o. za usluge Tomaševićeva 1, 10410 Velika Gorica</derivirana_varijabla>
  </DomainObject.Predmet.ProtustrankaWithAdress>
  <DomainObject.Predmet.ProtustrankaWithAdressOIB>
    <izvorni_sadrzaj>OMEGA.LIFT j.d.o.o. za usluge, OIB 55814462207, Tomaševićeva 1, 10410 Velika Gorica</izvorni_sadrzaj>
    <derivirana_varijabla naziv="DomainObject.Predmet.ProtustrankaWithAdressOIB_1">OMEGA.LIFT j.d.o.o. za usluge, OIB 55814462207, Tomaševićeva 1, 10410 Velika Gorica</derivirana_varijabla>
  </DomainObject.Predmet.ProtustrankaWithAdressOIB>
  <DomainObject.Predmet.ProtustrankaNazivFormated>
    <izvorni_sadrzaj>OMEGA.LIFT j.d.o.o. za usluge</izvorni_sadrzaj>
    <derivirana_varijabla naziv="DomainObject.Predmet.ProtustrankaNazivFormated_1">OMEGA.LIFT j.d.o.o. za usluge</derivirana_varijabla>
  </DomainObject.Predmet.ProtustrankaNazivFormated>
  <DomainObject.Predmet.ProtustrankaNazivFormatedOIB>
    <izvorni_sadrzaj>OMEGA.LIFT j.d.o.o. za usluge, OIB 55814462207</izvorni_sadrzaj>
    <derivirana_varijabla naziv="DomainObject.Predmet.ProtustrankaNazivFormatedOIB_1">OMEGA.LIFT j.d.o.o. za usluge, OIB 55814462207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OMEGA.LIFT j.d.o.o. za usluge</item>
    </izvorni_sadrzaj>
    <derivirana_varijabla naziv="DomainObject.Predmet.ProtuStrankaListFormated_1">
      <item>OMEGA.LIFT j.d.o.o. za usluge</item>
    </derivirana_varijabla>
  </DomainObject.Predmet.ProtuStrankaListFormated>
  <DomainObject.Predmet.ProtuStrankaListFormatedOIB>
    <izvorni_sadrzaj>
      <item>OMEGA.LIFT j.d.o.o. za usluge, OIB 55814462207</item>
    </izvorni_sadrzaj>
    <derivirana_varijabla naziv="DomainObject.Predmet.ProtuStrankaListFormatedOIB_1">
      <item>OMEGA.LIFT j.d.o.o. za usluge, OIB 55814462207</item>
    </derivirana_varijabla>
  </DomainObject.Predmet.ProtuStrankaListFormatedOIB>
  <DomainObject.Predmet.ProtuStrankaListFormatedWithAdress>
    <izvorni_sadrzaj>
      <item>OMEGA.LIFT j.d.o.o. za usluge, Tomaševićeva 1, 10410 Velika Gorica</item>
    </izvorni_sadrzaj>
    <derivirana_varijabla naziv="DomainObject.Predmet.ProtuStrankaListFormatedWithAdress_1">
      <item>OMEGA.LIFT j.d.o.o. za usluge, Tomaševićeva 1, 10410 Velika Gorica</item>
    </derivirana_varijabla>
  </DomainObject.Predmet.ProtuStrankaListFormatedWithAdress>
  <DomainObject.Predmet.ProtuStrankaListFormatedWithAdressOIB>
    <izvorni_sadrzaj>
      <item>OMEGA.LIFT j.d.o.o. za usluge, OIB 55814462207, Tomaševićeva 1, 10410 Velika Gorica</item>
    </izvorni_sadrzaj>
    <derivirana_varijabla naziv="DomainObject.Predmet.ProtuStrankaListFormatedWithAdressOIB_1">
      <item>OMEGA.LIFT j.d.o.o. za usluge, OIB 55814462207, Tomaševićeva 1, 10410 Velika Gorica</item>
    </derivirana_varijabla>
  </DomainObject.Predmet.ProtuStrankaListFormatedWithAdressOIB>
  <DomainObject.Predmet.ProtuStrankaListNazivFormated>
    <izvorni_sadrzaj>
      <item>OMEGA.LIFT j.d.o.o. za usluge</item>
    </izvorni_sadrzaj>
    <derivirana_varijabla naziv="DomainObject.Predmet.ProtuStrankaListNazivFormated_1">
      <item>OMEGA.LIFT j.d.o.o. za usluge</item>
    </derivirana_varijabla>
  </DomainObject.Predmet.ProtuStrankaListNazivFormated>
  <DomainObject.Predmet.ProtuStrankaListNazivFormatedOIB>
    <izvorni_sadrzaj>
      <item>OMEGA.LIFT j.d.o.o. za usluge, OIB 55814462207</item>
    </izvorni_sadrzaj>
    <derivirana_varijabla naziv="DomainObject.Predmet.ProtuStrankaListNazivFormatedOIB_1">
      <item>OMEGA.LIFT j.d.o.o. za usluge, OIB 55814462207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OMEGA.LIFT j.d.o.o. za usluge</izvorni_sadrzaj>
    <derivirana_varijabla naziv="DomainObject.Predmet.ProtustrankaIDrugi_1">OMEGA.LIFT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OMEGA.LIFT j.d.o.o. za usluge, OIB 55814462207, Tomaševićeva 1, 10410 Velika Gorica</izvorni_sadrzaj>
    <derivirana_varijabla naziv="DomainObject.Predmet.ProtustrankaIDrugiAdressOIB_1">OMEGA.LIFT j.d.o.o. za usluge, OIB 55814462207, Tomaševićeva 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OMEGA.LIFT j.d.o.o. za usluge</item>
      <item>FINA Regionalni centar Zagreb</item>
    </izvorni_sadrzaj>
    <derivirana_varijabla naziv="DomainObject.Predmet.SudioniciListNaziv_1">
      <item>OMEGA.LIFT j.d.o.o. za usluge</item>
      <item>FINA Regionalni centar Zagreb</item>
    </derivirana_varijabla>
  </DomainObject.Predmet.SudioniciListNaziv>
  <DomainObject.Predmet.SudioniciListAdressOIB>
    <izvorni_sadrzaj>
      <item>OMEGA.LIFT j.d.o.o. za usluge, OIB 55814462207, Tomaševićeva 1,10410 Velika Gorica</item>
      <item>FINA Regionalni centar Zagreb, OIB 85821130368, Trg svibanjskih žrtava 1995. 1,10000 Zagreb</item>
    </izvorni_sadrzaj>
    <derivirana_varijabla naziv="DomainObject.Predmet.SudioniciListAdressOIB_1">
      <item>OMEGA.LIFT j.d.o.o. za usluge, OIB 55814462207, Tomaševićeva 1,10410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55814462207</item>
      <item>, OIB 85821130368</item>
    </izvorni_sadrzaj>
    <derivirana_varijabla naziv="DomainObject.Predmet.SudioniciListNazivOIB_1">
      <item>, OIB 55814462207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7E319C-15F5-4AA0-917E-DEE48B69FE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3182</properties:Characters>
  <properties:Lines>100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2019-01-17T13:18:00Z</dcterms:created>
  <dc:creator>Snježana Andrijanić</dc:creator>
  <cp:lastModifiedBy>Gordana Harc</cp:lastModifiedBy>
  <cp:lastPrinted>2019-01-17T13:18:00Z</cp:lastPrinted>
  <dcterms:modified xmlns:xsi="http://www.w3.org/2001/XMLSchema-instance" xsi:type="dcterms:W3CDTF">2019-01-17T13:20:00Z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St-557-18- otvori zatvori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