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764e" w14:paraId="ff8764e" w:rsidRDefault="00767411" w:rsidP="00767411" w:rsidR="0076741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7411" w:rsidP="00767411" w:rsidR="0076741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67411" w:rsidP="00767411" w:rsidR="0076741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67411" w:rsidP="00767411" w:rsidR="00767411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67411" w:rsidP="00767411" w:rsidR="00767411"/>
    <w:p w:rsidRDefault="00767411" w:rsidP="00767411" w:rsidR="0076741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67411" w:rsidP="00767411" w:rsidR="0076741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767411" w:rsidP="00767411" w:rsidR="0076741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767411" w:rsidP="00767411" w:rsidR="0076741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67411" w:rsidP="00767411" w:rsidR="0076741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5880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28. listopada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NIMBUS d. o. o. Pula, Katalinića Jeretova 20, OIB 39327997690, MBS 130042052, 9. prosinca 2015.</w:t>
      </w:r>
    </w:p>
    <w:p w:rsidRDefault="00767411" w:rsidP="00767411" w:rsidR="0076741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67411" w:rsidP="00767411" w:rsidR="0076741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767411" w:rsidP="00767411" w:rsidR="0076741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67411" w:rsidP="00767411" w:rsidR="0076741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NIMBUS d. o. o. Pula, Katalinića Jeretova 20, OIB 39327997690, MBS 130042052</w:t>
      </w:r>
      <w:r w:rsidR="00E905F6">
        <w:rPr>
          <w:rFonts w:cs="Times New Roman" w:eastAsia="Times New Roman"/>
          <w:szCs w:val="24"/>
          <w:lang w:eastAsia="hr-HR"/>
        </w:rPr>
        <w:t>.</w:t>
      </w:r>
    </w:p>
    <w:p w:rsidRDefault="00767411" w:rsidP="00767411" w:rsidR="0076741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67411" w:rsidP="00767411" w:rsidR="0076741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767411" w:rsidP="00767411" w:rsidR="0076741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67411" w:rsidP="00767411" w:rsidR="0076741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</w:t>
      </w:r>
      <w:r>
        <w:rPr>
          <w:rFonts w:cs="Times New Roman" w:eastAsia="Times New Roman"/>
          <w:szCs w:val="24"/>
          <w:lang w:eastAsia="hr-HR"/>
        </w:rPr>
        <w:t>444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NIMBUS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1752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170.501,24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767411" w:rsidP="00767411" w:rsidR="0076741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767411" w:rsidP="00767411" w:rsidR="0076741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767411" w:rsidP="00767411" w:rsidR="0076741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67411" w:rsidP="00767411" w:rsidR="0076741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9.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767411" w:rsidP="00767411" w:rsidR="0076741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767411" w:rsidP="00767411" w:rsidR="0076741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E905F6">
        <w:rPr>
          <w:rFonts w:cs="Times New Roman" w:eastAsia="Times New Roman"/>
          <w:szCs w:val="24"/>
          <w:lang w:eastAsia="hr-HR"/>
        </w:rPr>
        <w:t>, v. r.</w:t>
      </w:r>
    </w:p>
    <w:p w:rsidRDefault="00E905F6" w:rsidP="00767411" w:rsidR="00E905F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67411" w:rsidP="00767411" w:rsidR="0076741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767411" w:rsidP="00767411" w:rsidR="0076741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767411" w:rsidP="00767411" w:rsidR="0076741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767411" w:rsidP="00767411" w:rsidR="0076741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767411" w:rsidP="00767411" w:rsidR="00767411" w:rsidRPr="00EA544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B55454" w:rsidR="006706A5"/>
    <w:sectPr w:rsidSect="00511F63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411" w:rsidP="00767411" w:rsidR="00767411">
      <w:r>
        <w:separator/>
      </w:r>
    </w:p>
  </w:endnote>
  <w:endnote w:id="0" w:type="continuationSeparator">
    <w:p w:rsidRDefault="00767411" w:rsidP="00767411" w:rsidR="00767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411" w:rsidP="00767411" w:rsidR="00767411">
      <w:r>
        <w:separator/>
      </w:r>
    </w:p>
  </w:footnote>
  <w:footnote w:id="0" w:type="continuationSeparator">
    <w:p w:rsidRDefault="00767411" w:rsidP="00767411" w:rsidR="007674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7411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55454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571/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7411" w:rsidP="00511F63" w:rsidR="00511F63">
    <w:pPr>
      <w:pStyle w:val="Zaglavlje"/>
      <w:jc w:val="right"/>
    </w:pPr>
    <w:r>
      <w:t>11 St-571/2015-3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285"/>
    <w:rsid w:val="003E7285"/>
    <w:rsid w:val="00767411"/>
    <w:rsid w:val="007A5C5B"/>
    <w:rsid w:val="00B55454"/>
    <w:rsid w:val="00C9611B"/>
    <w:rsid w:val="00E01B34"/>
    <w:rsid w:val="00E9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741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74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741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74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41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674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741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554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45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45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45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45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741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74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741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74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41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674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741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554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45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45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45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45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St-571/2015</izvorni_sadrzaj>
    <derivirana_varijabla naziv="DomainObject.Predmet.OznakaBroj_1">St-571/2015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NIMBUS d.o.o. PULA</izvorni_sadrzaj>
    <derivirana_varijabla naziv="DomainObject.Predmet.ProtustrankaFormated_1">  NIMBUS d.o.o. PULA</derivirana_varijabla>
  </DomainObject.Predmet.ProtustrankaFormated>
  <DomainObject.Predmet.ProtustrankaFormatedOIB>
    <izvorni_sadrzaj>  NIMBUS d.o.o. PULA, OIB 39327997690</izvorni_sadrzaj>
    <derivirana_varijabla naziv="DomainObject.Predmet.ProtustrankaFormatedOIB_1">  NIMBUS d.o.o. PULA, OIB 39327997690</derivirana_varijabla>
  </DomainObject.Predmet.ProtustrankaFormatedOIB>
  <DomainObject.Predmet.ProtustrankaFormatedWithAdress>
    <izvorni_sadrzaj> NIMBUS d.o.o. PULA, Katalinića Jeretova 20, 52100 Pula</izvorni_sadrzaj>
    <derivirana_varijabla naziv="DomainObject.Predmet.ProtustrankaFormatedWithAdress_1"> NIMBUS d.o.o. PULA, Katalinića Jeretova 20, 52100 Pula</derivirana_varijabla>
  </DomainObject.Predmet.ProtustrankaFormatedWithAdress>
  <DomainObject.Predmet.ProtustrankaFormatedWithAdressOIB>
    <izvorni_sadrzaj> NIMBUS d.o.o. PULA, OIB 39327997690, Katalinića Jeretova 20, 52100 Pula</izvorni_sadrzaj>
    <derivirana_varijabla naziv="DomainObject.Predmet.ProtustrankaFormatedWithAdressOIB_1"> NIMBUS d.o.o. PULA, OIB 39327997690, Katalinića Jeretova 20, 52100 Pula</derivirana_varijabla>
  </DomainObject.Predmet.ProtustrankaFormatedWithAdressOIB>
  <DomainObject.Predmet.ProtustrankaWithAdress>
    <izvorni_sadrzaj>NIMBUS d.o.o. PULA Katalinića Jeretova 20, 52100 Pula</izvorni_sadrzaj>
    <derivirana_varijabla naziv="DomainObject.Predmet.ProtustrankaWithAdress_1">NIMBUS d.o.o. PULA Katalinića Jeretova 20, 52100 Pula</derivirana_varijabla>
  </DomainObject.Predmet.ProtustrankaWithAdress>
  <DomainObject.Predmet.ProtustrankaWithAdressOIB>
    <izvorni_sadrzaj>NIMBUS d.o.o. PULA, OIB 39327997690, Katalinića Jeretova 20, 52100 Pula</izvorni_sadrzaj>
    <derivirana_varijabla naziv="DomainObject.Predmet.ProtustrankaWithAdressOIB_1">NIMBUS d.o.o. PULA, OIB 39327997690, Katalinića Jeretova 20, 52100 Pula</derivirana_varijabla>
  </DomainObject.Predmet.ProtustrankaWithAdressOIB>
  <DomainObject.Predmet.ProtustrankaNazivFormated>
    <izvorni_sadrzaj>NIMBUS d.o.o. PULA</izvorni_sadrzaj>
    <derivirana_varijabla naziv="DomainObject.Predmet.ProtustrankaNazivFormated_1">NIMBUS d.o.o. PULA</derivirana_varijabla>
  </DomainObject.Predmet.ProtustrankaNazivFormated>
  <DomainObject.Predmet.ProtustrankaNazivFormatedOIB>
    <izvorni_sadrzaj>NIMBUS d.o.o. PULA, OIB 39327997690</izvorni_sadrzaj>
    <derivirana_varijabla naziv="DomainObject.Predmet.ProtustrankaNazivFormatedOIB_1">NIMBUS d.o.o. PULA, OIB 39327997690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170501.24</izvorni_sadrzaj>
    <derivirana_varijabla naziv="DomainObject.Predmet.TrenutnaVrijednost_1">170501.24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NIMBUS d.o.o. PULA</item>
    </izvorni_sadrzaj>
    <derivirana_varijabla naziv="DomainObject.Predmet.ProtuStrankaListFormated_1">
      <item>NIMBUS d.o.o. PULA</item>
    </derivirana_varijabla>
  </DomainObject.Predmet.ProtuStrankaListFormated>
  <DomainObject.Predmet.ProtuStrankaListFormatedOIB>
    <izvorni_sadrzaj>
      <item>NIMBUS d.o.o. PULA, OIB 39327997690</item>
    </izvorni_sadrzaj>
    <derivirana_varijabla naziv="DomainObject.Predmet.ProtuStrankaListFormatedOIB_1">
      <item>NIMBUS d.o.o. PULA, OIB 39327997690</item>
    </derivirana_varijabla>
  </DomainObject.Predmet.ProtuStrankaListFormatedOIB>
  <DomainObject.Predmet.ProtuStrankaListFormatedWithAdress>
    <izvorni_sadrzaj>
      <item>NIMBUS d.o.o. PULA, Katalinića Jeretova 20, 52100 Pula</item>
    </izvorni_sadrzaj>
    <derivirana_varijabla naziv="DomainObject.Predmet.ProtuStrankaListFormatedWithAdress_1">
      <item>NIMBUS d.o.o. PULA, Katalinića Jeretova 20, 52100 Pula</item>
    </derivirana_varijabla>
  </DomainObject.Predmet.ProtuStrankaListFormatedWithAdress>
  <DomainObject.Predmet.ProtuStrankaListFormatedWithAdressOIB>
    <izvorni_sadrzaj>
      <item>NIMBUS d.o.o. PULA, OIB 39327997690, Katalinića Jeretova 20, 52100 Pula</item>
    </izvorni_sadrzaj>
    <derivirana_varijabla naziv="DomainObject.Predmet.ProtuStrankaListFormatedWithAdressOIB_1">
      <item>NIMBUS d.o.o. PULA, OIB 39327997690, Katalinića Jeretova 20, 52100 Pula</item>
    </derivirana_varijabla>
  </DomainObject.Predmet.ProtuStrankaListFormatedWithAdressOIB>
  <DomainObject.Predmet.ProtuStrankaListNazivFormated>
    <izvorni_sadrzaj>
      <item>NIMBUS d.o.o. PULA</item>
    </izvorni_sadrzaj>
    <derivirana_varijabla naziv="DomainObject.Predmet.ProtuStrankaListNazivFormated_1">
      <item>NIMBUS d.o.o. PULA</item>
    </derivirana_varijabla>
  </DomainObject.Predmet.ProtuStrankaListNazivFormated>
  <DomainObject.Predmet.ProtuStrankaListNazivFormatedOIB>
    <izvorni_sadrzaj>
      <item>NIMBUS d.o.o. PULA, OIB 39327997690</item>
    </izvorni_sadrzaj>
    <derivirana_varijabla naziv="DomainObject.Predmet.ProtuStrankaListNazivFormatedOIB_1">
      <item>NIMBUS d.o.o. PULA, OIB 39327997690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NIMBUS d.o.o. PULA</izvorni_sadrzaj>
    <derivirana_varijabla naziv="DomainObject.Predmet.ProtustrankaIDrugi_1">NIMBUS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NIMBUS d.o.o. PULA, OIB 39327997690, Katalinića Jeretova 20, 52100 Pula</izvorni_sadrzaj>
    <derivirana_varijabla naziv="DomainObject.Predmet.ProtustrankaIDrugiAdressOIB_1">NIMBUS d.o.o. PULA, OIB 39327997690, Katalinića Jeretova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NIMBUS d.o.o. PULA</item>
    </izvorni_sadrzaj>
    <derivirana_varijabla naziv="DomainObject.Predmet.SudioniciListNaziv_1">
      <item>FINANCIJSKA AGENCIJA, RC RIJEKA, PODRUŽNICA PULA, PULA</item>
      <item>NIMBUS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NIMBUS d.o.o. PULA, OIB 39327997690, Katalinića Jeretova 20,52100 Pula</item>
    </izvorni_sadrzaj>
    <derivirana_varijabla naziv="DomainObject.Predmet.SudioniciListAdressOIB_1">
      <item>FINANCIJSKA AGENCIJA, RC RIJEKA, PODRUŽNICA PULA, PULA, OIB 85821130368, Giardini 5,52100 Pula</item>
      <item>NIMBUS d.o.o. PULA, OIB 39327997690, Katalinića Jeretova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39327997690</item>
    </izvorni_sadrzaj>
    <derivirana_varijabla naziv="DomainObject.Predmet.SudioniciListNazivOIB_1">
      <item>, OIB 85821130368</item>
      <item>, OIB 39327997690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2013</properties:Characters>
  <properties:Lines>50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2015-12-09T09:08:00Z</dcterms:created>
  <dc:creator>Mihaela Kaligari</dc:creator>
  <dc:description/>
  <cp:keywords/>
  <cp:lastModifiedBy>Sanja Prodan</cp:lastModifiedBy>
  <cp:lastPrinted>2015-12-09T14:02:00Z</cp:lastPrinted>
  <dcterms:modified xmlns:xsi="http://www.w3.org/2001/XMLSchema-instance" xsi:type="dcterms:W3CDTF">2015-12-17T11:02:00Z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