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62644" w14:paraId="7a62644"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285D8C">
        <w:rPr>
          <w:b/>
        </w:rPr>
        <w:t>238/2015</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705BC5">
      <w:pPr>
        <w:rPr>
          <w:b/>
          <w:sz w:val="20"/>
          <w:szCs w:val="20"/>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705BC5">
      <w:pPr>
        <w:jc w:val="center"/>
        <w:rPr>
          <w:b/>
          <w:sz w:val="20"/>
          <w:szCs w:val="20"/>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w:t>
      </w:r>
      <w:r w:rsidR="00C6307D">
        <w:t xml:space="preserve">povodom prijedloga predlagatelja </w:t>
      </w:r>
      <w:r w:rsidR="00C6307D" w:rsidRPr="001A260E">
        <w:rPr>
          <w:szCs w:val="24"/>
        </w:rPr>
        <w:t>FINANCIJSKE AGENCIJE, Regionalni centar Spl</w:t>
      </w:r>
      <w:r w:rsidR="00C6307D">
        <w:rPr>
          <w:szCs w:val="24"/>
        </w:rPr>
        <w:t>it, Mažuranićevo šetalište 24b</w:t>
      </w:r>
      <w:r w:rsidR="00C6307D">
        <w:t xml:space="preserve">, OIB: 85821130368, za otvaranje stečajnog postupka nad dužnikom </w:t>
      </w:r>
      <w:r w:rsidR="00285D8C">
        <w:t>CRNA LJUT d.o.o. Split, Kroz Smrdečac 51, OIB: 10457643103</w:t>
      </w:r>
      <w:r>
        <w:t>, dana</w:t>
      </w:r>
      <w:r w:rsidR="00527E87">
        <w:t xml:space="preserve"> </w:t>
      </w:r>
      <w:r w:rsidR="000F41F7">
        <w:t xml:space="preserve"> </w:t>
      </w:r>
      <w:r w:rsidR="00C6307D">
        <w:t>1. ožujka</w:t>
      </w:r>
      <w:r w:rsidR="003A4115">
        <w:t xml:space="preserve"> </w:t>
      </w:r>
      <w:r w:rsidR="00C6307D">
        <w:t>2017</w:t>
      </w:r>
      <w:r>
        <w:t xml:space="preserve">. godine </w:t>
      </w:r>
    </w:p>
    <w:p w:rsidRDefault="00C82BA1" w:rsidP="00C82BA1" w:rsidR="00C82BA1">
      <w:pPr>
        <w:jc w:val="both"/>
      </w:pPr>
    </w:p>
    <w:p w:rsidRDefault="00C82BA1" w:rsidP="00C82BA1" w:rsidR="00C82BA1" w:rsidRPr="00705BC5">
      <w:pPr>
        <w:jc w:val="both"/>
        <w:rPr>
          <w:sz w:val="16"/>
          <w:szCs w:val="16"/>
        </w:rPr>
      </w:pPr>
    </w:p>
    <w:p w:rsidRDefault="00C82BA1" w:rsidP="00C82BA1" w:rsidR="00C82BA1">
      <w:pPr>
        <w:jc w:val="center"/>
      </w:pPr>
      <w:r>
        <w:t>r i j e š i o   j e</w:t>
      </w:r>
    </w:p>
    <w:p w:rsidRDefault="00C82BA1" w:rsidP="00C82BA1" w:rsidR="00C82BA1">
      <w:pPr>
        <w:jc w:val="center"/>
      </w:pPr>
    </w:p>
    <w:p w:rsidRDefault="003A4115" w:rsidP="003A4115" w:rsidR="003A4115">
      <w:pPr>
        <w:ind w:left="360"/>
        <w:jc w:val="both"/>
      </w:pPr>
      <w:r>
        <w:t xml:space="preserve">I. Pozivaju se osobe koje imaju pravni interes za redovitim provođenjem stečajnog postupka nad dužnikom CRNA LJUT d.o.o. Split, Kroz Smrdečac 51, OIB: 10457643103, MBS: 060312811, da u roku od 15 dana, a koji rok počinje teći istekom osmog dana od dana objave ovog rješenja na mrežnoj stranici e-Oglasna ploča sudova, solidarno uplate predujam u iznosu od </w:t>
      </w:r>
      <w:r w:rsidRPr="009D1324">
        <w:t>20.000,00</w:t>
      </w:r>
      <w:r>
        <w:t xml:space="preserve"> kn za namirenje troškova prethodnog i otvorenog stečajnog postupka na depozitni račun Trgovačkog suda u Splitu broj HR1623900011300000664, otvoren kod Hrvatske poštanske banke d.d. Zagreb, uz svrhu plaćanja "predujam za pokriće troškova stečajnog postupka br. 12. St-238/2015" te da u istom roku dostave ovom sudu dokaz o uplati zatraženog predujma.  </w:t>
      </w:r>
    </w:p>
    <w:p w:rsidRDefault="003A4115" w:rsidP="003A4115" w:rsidR="003A4115">
      <w:pPr>
        <w:jc w:val="both"/>
      </w:pPr>
    </w:p>
    <w:p w:rsidRDefault="003A4115" w:rsidP="003A4115" w:rsidR="003A4115">
      <w:pPr>
        <w:ind w:left="360"/>
        <w:jc w:val="both"/>
      </w:pPr>
      <w:r>
        <w:t xml:space="preserve">II. Ako u ostavljenom roku ne bude uplaćen zatraženi predujam iz točke I. ovog rješenja, sud će donijeti rješenje o otvaranju i zaključenju stečajnog postupka nad dužnikom te će se odrediti njegovo brisanje iz sudskog registra. </w:t>
      </w:r>
    </w:p>
    <w:p w:rsidRDefault="006E2E5B" w:rsidP="003A4115" w:rsidR="006E2E5B">
      <w:pPr>
        <w:jc w:val="both"/>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285D8C">
        <w:rPr>
          <w:szCs w:val="24"/>
        </w:rPr>
        <w:t>21. rujna 2015</w:t>
      </w:r>
      <w:r w:rsidR="00F63621">
        <w:rPr>
          <w:szCs w:val="24"/>
        </w:rPr>
        <w:t xml:space="preserve">. god. prijedlog za otvaranje stečajnog postupka nad dužnikom </w:t>
      </w:r>
      <w:r w:rsidR="00285D8C">
        <w:t>CRNA LJUT d.o.o. Split</w:t>
      </w:r>
      <w:r w:rsidR="00F63621">
        <w:t xml:space="preserve">, a sve sukladno odredbama čl. 110. st. 1. </w:t>
      </w:r>
      <w:r w:rsidR="00F63621" w:rsidRPr="00AD67DB">
        <w:t>Stečajnog zakona (</w:t>
      </w:r>
      <w:r w:rsidR="00F63621">
        <w:t>Narodne novine 71/15,</w:t>
      </w:r>
      <w:r w:rsidR="00F63621" w:rsidRPr="00AD67DB">
        <w:t xml:space="preserve"> dalje SZ)</w:t>
      </w:r>
      <w:r w:rsidR="00285D8C" w:rsidRPr="00285D8C">
        <w:t xml:space="preserve"> </w:t>
      </w:r>
      <w:r w:rsidR="00285D8C">
        <w:t>koji prijedlog je kod ovog suda zaveden pod posl. br. St-238/2015. Nakon toga, Financijska agencija je ponovno 03.11.2015. god. podnijela ovom sudu prijedlog za otvaranje stečajnog postupka nad dužnikom CRNA LJUT d.o.o. Split, a koji prijedlog je kod ovog suda zaveden pod posl. br. St-1719/2015.</w:t>
      </w:r>
    </w:p>
    <w:p w:rsidRDefault="0001635B" w:rsidP="0001635B" w:rsidR="0001635B">
      <w:pPr>
        <w:ind w:firstLine="708"/>
        <w:jc w:val="both"/>
      </w:pPr>
    </w:p>
    <w:p w:rsidRDefault="00285D8C" w:rsidP="00285D8C" w:rsidR="00285D8C">
      <w:pPr>
        <w:ind w:firstLine="708"/>
        <w:jc w:val="both"/>
      </w:pPr>
      <w:r>
        <w:t>S obzirom da su oba naprijed navedena prijedloga za otvaranje stečajnog postupka podnesena nad istim dužnikom CRNA LJUT d.o.o. Split i to od strane Financijske agencije, to su stoga naprijed navedeni prijedlozi, odnosno naprijed navedeni spisi spojeni radi provedbe jedinstvenog postupka i donošenja zajedničke od</w:t>
      </w:r>
      <w:r w:rsidR="003A4115">
        <w:t>luke pod posl. br. St-238/2015.</w:t>
      </w:r>
    </w:p>
    <w:p w:rsidRDefault="003A4115" w:rsidP="00285D8C" w:rsidR="003A4115">
      <w:pPr>
        <w:ind w:firstLine="708"/>
        <w:jc w:val="both"/>
      </w:pPr>
    </w:p>
    <w:p w:rsidRDefault="00285D8C" w:rsidP="003A4115" w:rsidR="00285D8C">
      <w:pPr>
        <w:ind w:firstLine="708"/>
        <w:jc w:val="both"/>
      </w:pPr>
      <w:r>
        <w:lastRenderedPageBreak/>
        <w:t>U oba podnesena prijedloga Financijske agencije u bitnome se navodi da dužnik na dan 16. rujna 2015. godine, u Očevidniku redoslijeda osnova za plaćanje, ima evidentirane neizvršene osnove za plaćanje u ukupnom iznosu od 11.214,51 kn</w:t>
      </w:r>
      <w:r w:rsidR="003A4115">
        <w:t>, zatim</w:t>
      </w:r>
      <w:r>
        <w:t xml:space="preserve"> da prema podacima koji su dostavljeni od Hrvatskog z</w:t>
      </w:r>
      <w:r w:rsidR="003A4115">
        <w:t xml:space="preserve">avoda za mirovinsko osiguranje </w:t>
      </w:r>
      <w:r>
        <w:t>dužnik ima 2 zaposlena, kao i da predlagatelj ne raspolaže s dru</w:t>
      </w:r>
      <w:r w:rsidR="003A4115">
        <w:t xml:space="preserve">gim podacima o imovini dužnika te da nema zaplijenjenih sredstava na ime predujma za namirenje troškova stečajnog postupka. </w:t>
      </w:r>
      <w:r>
        <w:t xml:space="preserve"> </w:t>
      </w:r>
    </w:p>
    <w:p w:rsidRDefault="00306EE8" w:rsidP="00A65088" w:rsidR="00306EE8">
      <w:pPr>
        <w:ind w:firstLine="708"/>
        <w:jc w:val="both"/>
      </w:pPr>
    </w:p>
    <w:p w:rsidRDefault="00705BC5" w:rsidP="003A4115" w:rsidR="003A4115">
      <w:pPr>
        <w:ind w:firstLine="708"/>
        <w:jc w:val="both"/>
      </w:pPr>
      <w:r>
        <w:t>Povodom podnesenih</w:t>
      </w:r>
      <w:r w:rsidR="003A4115" w:rsidRPr="006A49A6">
        <w:t xml:space="preserve"> prijedloga, rješenjem </w:t>
      </w:r>
      <w:r w:rsidR="003A4115">
        <w:t>ovog suda</w:t>
      </w:r>
      <w:r w:rsidR="003A4115" w:rsidRPr="006A49A6">
        <w:t xml:space="preserve"> posl. br. 12. St-</w:t>
      </w:r>
      <w:r w:rsidR="003A4115">
        <w:t>238/2015</w:t>
      </w:r>
      <w:r w:rsidR="003A4115" w:rsidRPr="006A49A6">
        <w:t xml:space="preserve"> od </w:t>
      </w:r>
      <w:r w:rsidR="003A4115">
        <w:t>20</w:t>
      </w:r>
      <w:r w:rsidR="003A4115" w:rsidRPr="006A49A6">
        <w:t xml:space="preserve">. </w:t>
      </w:r>
      <w:r w:rsidR="003A4115">
        <w:t xml:space="preserve">srpnja </w:t>
      </w:r>
      <w:r w:rsidR="003A4115" w:rsidRPr="006A49A6">
        <w:t>201</w:t>
      </w:r>
      <w:r w:rsidR="003A4115">
        <w:t>6. god. pokrenut je</w:t>
      </w:r>
      <w:r w:rsidR="003A4115" w:rsidRPr="006A49A6">
        <w:t xml:space="preserve"> prethodni postupak </w:t>
      </w:r>
      <w:r w:rsidR="003A4115">
        <w:t>radi utvrđivanja uvjeta za otvaranje stečajnog postupka nad dužnikom</w:t>
      </w:r>
      <w:r w:rsidR="003A4115" w:rsidRPr="006A49A6">
        <w:t>.</w:t>
      </w:r>
    </w:p>
    <w:p w:rsidRDefault="00306EE8" w:rsidP="00A65088" w:rsidR="00306EE8">
      <w:pPr>
        <w:ind w:firstLine="708"/>
        <w:jc w:val="both"/>
      </w:pPr>
    </w:p>
    <w:p w:rsidRDefault="003A4115" w:rsidP="003A4115" w:rsidR="003A4115">
      <w:pPr>
        <w:ind w:firstLine="708"/>
        <w:jc w:val="both"/>
      </w:pPr>
      <w:r>
        <w:t>Dužnik se tijekom prethodnog postupka nije očitovao na prijedlog</w:t>
      </w:r>
      <w:r w:rsidR="00705BC5">
        <w:t xml:space="preserve"> za otvaranje stečajnog postupka</w:t>
      </w:r>
      <w:r>
        <w:t>, a isto tako osobe ovlaštene za zastupanje dužnika nisu pristupile na zakazan</w:t>
      </w:r>
      <w:r w:rsidR="00C6307D">
        <w:t>a ročišta u prethodnom postupku niti su dostavile popis imovine i obveza dužnika.</w:t>
      </w:r>
    </w:p>
    <w:p w:rsidRDefault="003A4115" w:rsidP="003A4115" w:rsidR="003A4115">
      <w:pPr>
        <w:ind w:firstLine="708"/>
        <w:jc w:val="both"/>
      </w:pPr>
    </w:p>
    <w:p w:rsidRDefault="003A4115" w:rsidP="003A4115" w:rsidR="003A4115">
      <w:pPr>
        <w:ind w:firstLine="708"/>
        <w:jc w:val="both"/>
      </w:pPr>
      <w:r>
        <w:t xml:space="preserve">Tijekom prethodnog postupka utvrđeno da je kod dužnika ispunjen stečajni razlog nesposobnosti za plaćanje. Naime, FINA je za potrebe prethodnog postupka dostavila ovom sudu potvrde o neizvršenim osnovama za plaćanje dužnika </w:t>
      </w:r>
      <w:r w:rsidR="00C3254E">
        <w:t xml:space="preserve">sa stanjem na dane 31.08.2016. i 10.10.2016. god. </w:t>
      </w:r>
      <w:r>
        <w:t>(list 25 i 3</w:t>
      </w:r>
      <w:r w:rsidR="00C3254E">
        <w:t>9 spisa) koji</w:t>
      </w:r>
      <w:r>
        <w:t>m</w:t>
      </w:r>
      <w:r w:rsidR="00C3254E">
        <w:t>a</w:t>
      </w:r>
      <w:r>
        <w:t xml:space="preserve"> se potvrđuje da dužnik u Očevidniku </w:t>
      </w:r>
      <w:r>
        <w:rPr>
          <w:szCs w:val="24"/>
        </w:rPr>
        <w:t xml:space="preserve">redoslijeda osnova za plaćanje ima evidentirane neizvršne osnove za plaćanje </w:t>
      </w:r>
      <w:r w:rsidR="00C3254E">
        <w:rPr>
          <w:szCs w:val="24"/>
        </w:rPr>
        <w:t xml:space="preserve">i to na dan 31.08.2016. </w:t>
      </w:r>
      <w:r>
        <w:rPr>
          <w:szCs w:val="24"/>
        </w:rPr>
        <w:t xml:space="preserve">u neprekinutom razdoblju </w:t>
      </w:r>
      <w:r w:rsidR="00C3254E">
        <w:rPr>
          <w:szCs w:val="24"/>
        </w:rPr>
        <w:t>od 458 dana, a na dan 10.10.2016. . u neprekinutom razdoblju od 509 dana. Kako je dakle iz navedenih potvrda</w:t>
      </w:r>
      <w:r>
        <w:rPr>
          <w:szCs w:val="24"/>
        </w:rPr>
        <w:t xml:space="preserve"> FINE razvidno da dužnik </w:t>
      </w:r>
      <w:r>
        <w:t xml:space="preserve">u Očevidniku </w:t>
      </w:r>
      <w:r>
        <w:rPr>
          <w:szCs w:val="24"/>
        </w:rPr>
        <w:t>redoslijeda osnova za plaćanje ima evidentirane neizvršne osnove za plaćanje u neprekinutom razdoblju dužem od 60 dana, to je samim time očito da kod istog postoji stečajni razlog nesposobnosti za plaćanje u smislu odredbi čl. 6. st. 1., st. 2. podstavak 1. i st. 4. SZ-a.</w:t>
      </w:r>
    </w:p>
    <w:p w:rsidRDefault="003A4115" w:rsidP="003A4115" w:rsidR="003A4115">
      <w:pPr>
        <w:ind w:firstLine="708"/>
        <w:jc w:val="both"/>
      </w:pPr>
    </w:p>
    <w:p w:rsidRDefault="003A4115" w:rsidP="003A4115" w:rsidR="003A4115">
      <w:pPr>
        <w:ind w:firstLine="708"/>
        <w:jc w:val="both"/>
      </w:pPr>
      <w:r>
        <w:t xml:space="preserve">Međutim, osim postojanja stečajnog razloga kod dužnika, iz rezultata prethodnog postupka također proizlazi i da dužnik nema </w:t>
      </w:r>
      <w:r w:rsidR="00C3254E">
        <w:t xml:space="preserve">vrjednije likvidne </w:t>
      </w:r>
      <w:r>
        <w:t>imovine koju bi ušla u stečajnu masu</w:t>
      </w:r>
      <w:r w:rsidR="00C3254E">
        <w:t xml:space="preserve"> i iz koje bi se mogli podmiriti barem troškovi stečajnog postupka</w:t>
      </w:r>
      <w:r>
        <w:t xml:space="preserve">. Naime, na traženje ovog suda za dostavom podataka o imovini dužnika, Općinski sud u Splitu, Zemljišnoknjižni odjel </w:t>
      </w:r>
      <w:r w:rsidR="00C3254E">
        <w:t>Split, potvrdom od 28</w:t>
      </w:r>
      <w:r>
        <w:t xml:space="preserve">.09.2016. (list </w:t>
      </w:r>
      <w:r w:rsidR="00C3254E">
        <w:t>37 spisa) obavijestio je</w:t>
      </w:r>
      <w:r>
        <w:t xml:space="preserve"> ovaj sud da dužnik nije upisan kao vlasnik nekretnina. Isto tako MUP RH, PU Splitsko-dalmatinska, dosta</w:t>
      </w:r>
      <w:r w:rsidR="00C3254E">
        <w:t>vio je ovom sudu uvjerenje od 20.09.2016. god. (list 36</w:t>
      </w:r>
      <w:r>
        <w:t xml:space="preserve"> spisa) iz kojeg je razvidno da dužnik nije evidentiran kao vlasnik vozila. Nadalje, Porezna uprava – Područni ured Dalmacija</w:t>
      </w:r>
      <w:r w:rsidR="00C3254E">
        <w:t>, od koje su također zatraženi podaci o imovini dužnika, nije dostavila ovom sudu podatke</w:t>
      </w:r>
      <w:r w:rsidR="006B6655">
        <w:t xml:space="preserve"> o bilo kakvoj imovini dužnika, dok je</w:t>
      </w:r>
      <w:r>
        <w:t xml:space="preserve"> iz </w:t>
      </w:r>
      <w:r w:rsidR="006B6655">
        <w:t xml:space="preserve">posljednjih </w:t>
      </w:r>
      <w:r>
        <w:t>javno objavljenih financijskih izvješta</w:t>
      </w:r>
      <w:r w:rsidR="006B6655">
        <w:t>ja dužnika za 2014. god. (list 40-41 spisa)</w:t>
      </w:r>
      <w:r>
        <w:t xml:space="preserve"> razvidno da dužnik</w:t>
      </w:r>
      <w:r w:rsidR="006B6655">
        <w:t xml:space="preserve"> nema bilo kakve materijalne imovine, već da njegovu imovinu čine jedino nenaplaćena potraživanja odnosno financijska imovina. </w:t>
      </w:r>
    </w:p>
    <w:p w:rsidRDefault="006B6655" w:rsidP="003A4115" w:rsidR="006B6655">
      <w:pPr>
        <w:ind w:firstLine="708"/>
        <w:jc w:val="both"/>
      </w:pPr>
    </w:p>
    <w:p w:rsidRDefault="003A4115" w:rsidP="003A4115" w:rsidR="003A4115">
      <w:pPr>
        <w:ind w:firstLine="708"/>
        <w:jc w:val="both"/>
        <w:rPr>
          <w:szCs w:val="24"/>
        </w:rPr>
      </w:pPr>
      <w:r>
        <w:t xml:space="preserve">Iz svega naprijed navedenog, očito </w:t>
      </w:r>
      <w:r w:rsidR="006B6655">
        <w:t xml:space="preserve">je </w:t>
      </w:r>
      <w:r>
        <w:t xml:space="preserve">da je dužnik nema </w:t>
      </w:r>
      <w:r w:rsidR="006B6655">
        <w:t xml:space="preserve">vrjednije likvidne </w:t>
      </w:r>
      <w:r>
        <w:t xml:space="preserve">imovine koja bi ušla u stečajnu masu i iz koje bi se mogli podmiriti barem troškovi stečajnog postupka, </w:t>
      </w:r>
      <w:r w:rsidR="006B6655">
        <w:t>budući da se njegova imovina</w:t>
      </w:r>
      <w:r w:rsidR="00C6307D">
        <w:t xml:space="preserve"> (prema podacima iz javno objavljenih financijskih izvještaja dužnika za 2014. god.)</w:t>
      </w:r>
      <w:r w:rsidR="006B6655">
        <w:t xml:space="preserve"> sastoji samo od nenaplaćenih potraživanj</w:t>
      </w:r>
      <w:r>
        <w:t xml:space="preserve">a </w:t>
      </w:r>
      <w:r w:rsidR="006B6655">
        <w:t xml:space="preserve">odnosno financijske imovine. Nenaplaćena potraživanja odnosno novčane tražbine, po ocjeni ovog suda, ne predstavljaju likvidnu imovinu </w:t>
      </w:r>
      <w:r w:rsidR="006B6655" w:rsidRPr="008E190A">
        <w:t>dostatnu za podmirenje troškova stečajnog postupka, jer se samim potraživanjima neizbježni troškovi koji nastaju u stečajnom postupku ne mogu podmiriti, a niti je bez raspoloživih novčanih sredstava</w:t>
      </w:r>
      <w:r w:rsidR="006B6655">
        <w:t xml:space="preserve"> </w:t>
      </w:r>
      <w:r w:rsidR="006B6655" w:rsidRPr="008E190A">
        <w:t xml:space="preserve">moguće pokrenuti </w:t>
      </w:r>
      <w:r w:rsidR="006B6655">
        <w:t xml:space="preserve">ili voditi </w:t>
      </w:r>
      <w:r w:rsidR="006B6655" w:rsidRPr="008E190A">
        <w:t xml:space="preserve">postupke radi prisilne naplate </w:t>
      </w:r>
      <w:r w:rsidR="006B6655">
        <w:t>istih</w:t>
      </w:r>
      <w:r w:rsidR="006B6655" w:rsidRPr="008E190A">
        <w:t xml:space="preserve">. </w:t>
      </w:r>
      <w:r w:rsidR="006B6655">
        <w:t xml:space="preserve">Upravo </w:t>
      </w:r>
      <w:r w:rsidR="00705BC5">
        <w:t>st</w:t>
      </w:r>
      <w:r w:rsidR="006B6655">
        <w:t xml:space="preserve">oga, </w:t>
      </w:r>
      <w:r>
        <w:t>u konkretnom slučaju bili</w:t>
      </w:r>
      <w:r w:rsidR="00705BC5">
        <w:t xml:space="preserve"> bi</w:t>
      </w:r>
      <w:r>
        <w:t xml:space="preserve"> ispunjeni uvjeti za donošenje rješenja o </w:t>
      </w:r>
      <w:r>
        <w:rPr>
          <w:szCs w:val="24"/>
        </w:rPr>
        <w:t>otvaranju i istovremenom zaključenju stečajnog postupka nad dužnikom. Međutim, prethodno tom rješenju valjalo je pozvati vjerovnike odnosno osobe koje imaju pravni interes za provedbom stečajnog postupka nad dužnikom da uplate predujam za namirenje troškova stečajnog postupka, jer ukoliko takav predujam bude uplaćen tada bi se mogao provesti redovni stečajni postupak nad dužnikom.</w:t>
      </w:r>
    </w:p>
    <w:p w:rsidRDefault="003A4115" w:rsidP="003A4115" w:rsidR="003A4115">
      <w:pPr>
        <w:ind w:firstLine="708"/>
        <w:jc w:val="both"/>
        <w:rPr>
          <w:szCs w:val="24"/>
        </w:rPr>
      </w:pPr>
    </w:p>
    <w:p w:rsidRDefault="003A4115" w:rsidP="003A4115" w:rsidR="003A4115">
      <w:pPr>
        <w:ind w:firstLine="708"/>
        <w:jc w:val="both"/>
        <w:rPr>
          <w:szCs w:val="24"/>
        </w:rPr>
      </w:pPr>
      <w:r>
        <w:rPr>
          <w:szCs w:val="24"/>
        </w:rPr>
        <w:t>Naime, odredbom čl. 132. st. 1. SZ-a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postu</w:t>
      </w:r>
      <w:r w:rsidR="0000470F">
        <w:rPr>
          <w:szCs w:val="24"/>
        </w:rPr>
        <w:t>pka. Stavkom 2. tog članka SZ-a</w:t>
      </w:r>
      <w:r>
        <w:rPr>
          <w:szCs w:val="24"/>
        </w:rPr>
        <w:t xml:space="preserve"> propisano je da ako osobe iz stavka 1. ovog članka ne predujme zatraženi iznos, sud će donijeti rješenje o otvaranju i zaključenju stečajnog postupka. </w:t>
      </w:r>
    </w:p>
    <w:p w:rsidRDefault="003A4115" w:rsidP="003A4115" w:rsidR="003A4115" w:rsidRPr="00372D43">
      <w:pPr>
        <w:ind w:firstLine="708"/>
        <w:jc w:val="both"/>
        <w:rPr>
          <w:szCs w:val="24"/>
        </w:rPr>
      </w:pPr>
    </w:p>
    <w:p w:rsidRDefault="003A4115" w:rsidP="003A4115" w:rsidR="003A4115" w:rsidRPr="00BD2D8B">
      <w:pPr>
        <w:ind w:firstLine="708"/>
        <w:jc w:val="both"/>
      </w:pPr>
      <w:r w:rsidRPr="00BD2D8B">
        <w:t xml:space="preserve">U odnosu na visinu zatraženog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3A4115" w:rsidP="003A4115" w:rsidR="003A4115" w:rsidRPr="00BD2D8B">
      <w:pPr>
        <w:jc w:val="both"/>
      </w:pPr>
    </w:p>
    <w:p w:rsidRDefault="003A4115" w:rsidP="003A4115" w:rsidR="003A4115" w:rsidRPr="00BD2D8B">
      <w:pPr>
        <w:ind w:firstLine="708"/>
        <w:jc w:val="both"/>
      </w:pPr>
      <w:r w:rsidRPr="00BD2D8B">
        <w:t xml:space="preserve">S obzirom na navedeno, ovaj sud </w:t>
      </w:r>
      <w:r>
        <w:t>smatra kako iznos predujma od 20</w:t>
      </w:r>
      <w:r w:rsidRPr="00BD2D8B">
        <w:t xml:space="preserve">.000,00 kn za pokriće troškova prethodnog i otvorenog stečajnog postupka predstavlja očekivani iznos troškova koji bi mogli nastati u slučaju redovitog provođenja stečajnog postupka nad dužnikom, a koji se iz imovine dužnika ne bi mogli podmiriti. </w:t>
      </w:r>
    </w:p>
    <w:p w:rsidRDefault="003A4115" w:rsidP="003A4115" w:rsidR="003A4115">
      <w:pPr>
        <w:jc w:val="both"/>
        <w:rPr>
          <w:szCs w:val="24"/>
        </w:rPr>
      </w:pPr>
    </w:p>
    <w:p w:rsidRDefault="003A4115" w:rsidP="00705BC5" w:rsidR="003A4115" w:rsidRPr="00705BC5">
      <w:pPr>
        <w:ind w:firstLine="708"/>
        <w:jc w:val="both"/>
        <w:rPr>
          <w:szCs w:val="24"/>
        </w:rPr>
      </w:pPr>
      <w:r>
        <w:rPr>
          <w:szCs w:val="24"/>
        </w:rPr>
        <w:t>Slijedom svega naprijed navedenog, a temeljem od</w:t>
      </w:r>
      <w:r w:rsidR="0000470F">
        <w:rPr>
          <w:szCs w:val="24"/>
        </w:rPr>
        <w:t>redbi čl. 132. st. 1. i 2. SZ-a</w:t>
      </w:r>
      <w:r>
        <w:rPr>
          <w:szCs w:val="24"/>
        </w:rPr>
        <w:t xml:space="preserve">, odlučeno je kao u izreci ovog rješenja. </w:t>
      </w:r>
    </w:p>
    <w:p w:rsidRDefault="003A4115" w:rsidP="00A65088" w:rsidR="003A4115">
      <w:pPr>
        <w:ind w:firstLine="708"/>
        <w:jc w:val="both"/>
      </w:pPr>
    </w:p>
    <w:p w:rsidRDefault="0028268A" w:rsidP="0028268A" w:rsidR="0028268A" w:rsidRPr="009C4FD6">
      <w:pPr>
        <w:jc w:val="center"/>
        <w:rPr>
          <w:szCs w:val="24"/>
        </w:rPr>
      </w:pPr>
      <w:r w:rsidRPr="009C4FD6">
        <w:rPr>
          <w:szCs w:val="24"/>
        </w:rPr>
        <w:t>U Splitu,</w:t>
      </w:r>
      <w:r w:rsidR="00705BC5">
        <w:rPr>
          <w:szCs w:val="24"/>
        </w:rPr>
        <w:t xml:space="preserve"> </w:t>
      </w:r>
      <w:r w:rsidR="00C6307D">
        <w:rPr>
          <w:szCs w:val="24"/>
        </w:rPr>
        <w:t>1. ožujka</w:t>
      </w:r>
      <w:r w:rsidR="000F41F7" w:rsidRPr="009C4FD6">
        <w:rPr>
          <w:szCs w:val="24"/>
        </w:rPr>
        <w:t xml:space="preserve"> </w:t>
      </w:r>
      <w:r w:rsidR="00C6307D">
        <w:rPr>
          <w:szCs w:val="24"/>
        </w:rPr>
        <w:t>2017</w:t>
      </w:r>
      <w:r w:rsidRPr="009C4FD6">
        <w:rPr>
          <w:szCs w:val="24"/>
        </w:rPr>
        <w:t>. godine.</w:t>
      </w:r>
    </w:p>
    <w:p w:rsidRDefault="0028268A" w:rsidP="0028268A" w:rsidR="0028268A" w:rsidRPr="00705BC5">
      <w:pPr>
        <w:ind w:firstLine="708"/>
        <w:jc w:val="both"/>
        <w:rPr>
          <w:sz w:val="16"/>
          <w:szCs w:val="16"/>
        </w:rPr>
      </w:pPr>
    </w:p>
    <w:p w:rsidRDefault="0028268A" w:rsidP="00254B18" w:rsidR="0028268A" w:rsidRPr="009C4FD6">
      <w:pPr>
        <w:ind w:firstLine="708" w:left="7080"/>
        <w:rPr>
          <w:szCs w:val="24"/>
        </w:rPr>
      </w:pPr>
      <w:r w:rsidRPr="009C4FD6">
        <w:rPr>
          <w:szCs w:val="24"/>
        </w:rPr>
        <w:t xml:space="preserve">S U D A C </w:t>
      </w:r>
    </w:p>
    <w:p w:rsidRDefault="0028268A" w:rsidP="00433E25" w:rsidR="0028268A" w:rsidRPr="009C4FD6">
      <w:pPr>
        <w:ind w:left="7080"/>
        <w:rPr>
          <w:szCs w:val="24"/>
        </w:rPr>
      </w:pPr>
    </w:p>
    <w:p w:rsidRDefault="0028268A" w:rsidP="00254B18" w:rsidR="0028268A">
      <w:pPr>
        <w:ind w:firstLine="708" w:left="7080"/>
      </w:pPr>
      <w:r>
        <w:t>Paško Bačić</w:t>
      </w:r>
    </w:p>
    <w:p w:rsidRDefault="00254B18" w:rsidP="0028268A" w:rsidR="00254B18" w:rsidRPr="00C6307D">
      <w:pPr>
        <w:rPr>
          <w:sz w:val="20"/>
          <w:szCs w:val="20"/>
        </w:rPr>
      </w:pPr>
    </w:p>
    <w:p w:rsidRDefault="00705BC5" w:rsidP="0028268A" w:rsidR="00705BC5" w:rsidRPr="00705BC5">
      <w:pPr>
        <w:rPr>
          <w:sz w:val="16"/>
          <w:szCs w:val="16"/>
        </w:rPr>
      </w:pPr>
    </w:p>
    <w:p w:rsidRDefault="00C6307D" w:rsidP="00C6307D" w:rsidR="00C6307D">
      <w:r>
        <w:t>POUKA O PRAVNOM LIJEKU:</w:t>
      </w:r>
    </w:p>
    <w:p w:rsidRDefault="00C6307D" w:rsidP="00C6307D" w:rsidR="00C6307D">
      <w:pPr>
        <w:jc w:val="both"/>
      </w:pPr>
      <w:r>
        <w:t xml:space="preserve">Protiv ovog rješenja dopuštena je žalba Visokom trgovačkom sudu Republike Hrvatske u Zagrebu. Žalba se podnosi putem ovog suda, pismeno u tri primjerka, u roku od osam dana od dostave rješenja, a dostava ovog rješenja smatra se obavljenom istekom osmog dana od dana njegove objave na mrežnoj stranici e-Oglasna ploča sudova. </w:t>
      </w:r>
    </w:p>
    <w:p w:rsidRDefault="00705BC5" w:rsidP="00705BC5" w:rsidR="00705BC5" w:rsidRPr="00705BC5">
      <w:pPr>
        <w:rPr>
          <w:sz w:val="16"/>
          <w:szCs w:val="16"/>
        </w:rPr>
      </w:pPr>
    </w:p>
    <w:p w:rsidRDefault="00705BC5" w:rsidP="00705BC5" w:rsidR="00705BC5" w:rsidRPr="00705BC5">
      <w:pPr>
        <w:rPr>
          <w:sz w:val="16"/>
          <w:szCs w:val="16"/>
        </w:rPr>
      </w:pPr>
    </w:p>
    <w:p w:rsidRDefault="00705BC5" w:rsidP="00705BC5" w:rsidR="00705BC5" w:rsidRPr="0046556C">
      <w:pPr>
        <w:jc w:val="both"/>
      </w:pPr>
      <w:r w:rsidRPr="0046556C">
        <w:t>DNA:</w:t>
      </w:r>
    </w:p>
    <w:p w:rsidRDefault="00705BC5" w:rsidP="00705BC5" w:rsidR="00705BC5">
      <w:pPr>
        <w:jc w:val="both"/>
      </w:pPr>
      <w:r w:rsidRPr="0046556C">
        <w:t xml:space="preserve">-  predlagatelju – </w:t>
      </w:r>
      <w:r>
        <w:t>FINA Split</w:t>
      </w:r>
    </w:p>
    <w:p w:rsidRDefault="00705BC5" w:rsidP="00705BC5" w:rsidR="00705BC5">
      <w:pPr>
        <w:jc w:val="both"/>
      </w:pPr>
      <w:r w:rsidRPr="0046556C">
        <w:t>-  dužniku</w:t>
      </w:r>
    </w:p>
    <w:p w:rsidRDefault="00705BC5" w:rsidP="00705BC5" w:rsidR="00705BC5" w:rsidRPr="0046556C">
      <w:pPr>
        <w:jc w:val="both"/>
      </w:pPr>
      <w:r w:rsidRPr="0046556C">
        <w:t xml:space="preserve">-  e-Oglasna ploča </w:t>
      </w:r>
      <w:r>
        <w:t>suda</w:t>
      </w:r>
    </w:p>
    <w:p w:rsidRDefault="00705BC5" w:rsidP="00705BC5" w:rsidR="0001635B" w:rsidRPr="00C82BA1">
      <w:pPr>
        <w:jc w:val="both"/>
      </w:pPr>
      <w:r w:rsidRPr="0046556C">
        <w:t>-  u spis</w:t>
      </w:r>
    </w:p>
    <w:sectPr w:rsidSect="00C6307D" w:rsidR="0001635B" w:rsidRPr="00C82BA1">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B80B02">
          <w:rPr>
            <w:noProof/>
          </w:rPr>
          <w:t>3</w:t>
        </w:r>
        <w:r>
          <w:fldChar w:fldCharType="end"/>
        </w:r>
      </w:sdtContent>
    </w:sdt>
    <w:r>
      <w:t>-</w:t>
    </w:r>
    <w:r>
      <w:tab/>
      <w:t xml:space="preserve">   12. St-</w:t>
    </w:r>
    <w:r w:rsidR="00285D8C">
      <w:t>238/2015</w:t>
    </w:r>
  </w:p>
  <w:p w:rsidRDefault="0028268A" w:rsidP="0001635B" w:rsidR="0028268A">
    <w:pPr>
      <w:pStyle w:val="Zaglavlje"/>
      <w:jc w:val="center"/>
    </w:pPr>
  </w:p>
  <w:p w:rsidRDefault="0001635B" w:rsidR="0001635B" w:rsidRPr="00C6307D">
    <w:pPr>
      <w:pStyle w:val="Zaglavlje"/>
      <w:rPr>
        <w:sz w:val="18"/>
        <w:szCs w:val="18"/>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0470F"/>
    <w:rsid w:val="0001635B"/>
    <w:rsid w:val="000F41F7"/>
    <w:rsid w:val="00191535"/>
    <w:rsid w:val="002336AD"/>
    <w:rsid w:val="00254B18"/>
    <w:rsid w:val="0028268A"/>
    <w:rsid w:val="00285D8C"/>
    <w:rsid w:val="002A70CF"/>
    <w:rsid w:val="00306EE8"/>
    <w:rsid w:val="00315A10"/>
    <w:rsid w:val="00335D92"/>
    <w:rsid w:val="003A2582"/>
    <w:rsid w:val="003A4115"/>
    <w:rsid w:val="00411F9D"/>
    <w:rsid w:val="004745EB"/>
    <w:rsid w:val="004922BA"/>
    <w:rsid w:val="00527E87"/>
    <w:rsid w:val="006B6655"/>
    <w:rsid w:val="006E2E5B"/>
    <w:rsid w:val="006F4A44"/>
    <w:rsid w:val="00705BC5"/>
    <w:rsid w:val="00724DFD"/>
    <w:rsid w:val="00757C72"/>
    <w:rsid w:val="00865F73"/>
    <w:rsid w:val="008E4A02"/>
    <w:rsid w:val="009C4FD6"/>
    <w:rsid w:val="009F4E01"/>
    <w:rsid w:val="00A14B7B"/>
    <w:rsid w:val="00A160C7"/>
    <w:rsid w:val="00A26461"/>
    <w:rsid w:val="00A42CE8"/>
    <w:rsid w:val="00A65088"/>
    <w:rsid w:val="00A655B0"/>
    <w:rsid w:val="00A86E8D"/>
    <w:rsid w:val="00A9627C"/>
    <w:rsid w:val="00B17B3D"/>
    <w:rsid w:val="00B80B02"/>
    <w:rsid w:val="00BE546C"/>
    <w:rsid w:val="00C21DEF"/>
    <w:rsid w:val="00C3254E"/>
    <w:rsid w:val="00C6307D"/>
    <w:rsid w:val="00C82BA1"/>
    <w:rsid w:val="00CD4305"/>
    <w:rsid w:val="00CD43BF"/>
    <w:rsid w:val="00DD581D"/>
    <w:rsid w:val="00F63621"/>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B80B02"/>
    <w:rPr>
      <w:color w:val="808080"/>
      <w:bdr w:space="0" w:sz="0" w:color="auto" w:val="none"/>
      <w:shd w:fill="auto" w:color="auto" w:val="clear"/>
    </w:rPr>
  </w:style>
  <w:style w:customStyle="true" w:styleId="eSPISCCParagraphDefaultFont" w:type="character">
    <w:name w:val="eSPIS_CC_Paragraph Default Font"/>
    <w:basedOn w:val="Zadanifontodlomka"/>
    <w:rsid w:val="00B80B0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80B02"/>
    <w:rPr>
      <w:bdr w:space="0" w:sz="0" w:color="auto" w:val="none"/>
      <w:shd w:fill="FFFFCC" w:color="auto" w:val="clear"/>
      <w:lang w:val="hr-HR"/>
    </w:rPr>
  </w:style>
  <w:style w:customStyle="true" w:styleId="PozadinaSvijetloCrvena" w:type="character">
    <w:name w:val="Pozadina_SvijetloCrvena"/>
    <w:basedOn w:val="eSPISCCParagraphDefaultFont"/>
    <w:rsid w:val="00B80B0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80B0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B80B02"/>
    <w:rPr>
      <w:color w:val="808080"/>
      <w:bdr w:color="auto" w:space="0" w:sz="0" w:val="none"/>
      <w:shd w:color="auto" w:fill="auto" w:val="clear"/>
    </w:rPr>
  </w:style>
  <w:style w:customStyle="1" w:styleId="eSPISCCParagraphDefaultFont" w:type="character">
    <w:name w:val="eSPIS_CC_Paragraph Default Font"/>
    <w:basedOn w:val="Zadanifontodlomka"/>
    <w:rsid w:val="00B80B0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80B02"/>
    <w:rPr>
      <w:bdr w:color="auto" w:space="0" w:sz="0" w:val="none"/>
      <w:shd w:color="auto" w:fill="FFFFCC" w:val="clear"/>
      <w:lang w:val="hr-HR"/>
    </w:rPr>
  </w:style>
  <w:style w:customStyle="1" w:styleId="PozadinaSvijetloCrvena" w:type="character">
    <w:name w:val="Pozadina_SvijetloCrvena"/>
    <w:basedOn w:val="eSPISCCParagraphDefaultFont"/>
    <w:rsid w:val="00B80B0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80B0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887041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ožujka 2017.</izvorni_sadrzaj>
    <derivirana_varijabla naziv="DomainObject.DatumDonosenjaOdluke_1">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238</izvorni_sadrzaj>
    <derivirana_varijabla naziv="DomainObject.Predmet.Broj_1">238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2015.</izvorni_sadrzaj>
    <derivirana_varijabla naziv="DomainObject.Predmet.DatumOsnivanja_1">22.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St-238/2015</izvorni_sadrzaj>
    <derivirana_varijabla naziv="DomainObject.Predmet.OznakaBroj_1">St-238/2015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zaposlena</izvorni_sadrzaj>
    <derivirana_varijabla naziv="DomainObject.Predmet.PrimjedbaSuca_1">2 zaposlena</derivirana_varijabla>
  </DomainObject.Predmet.PrimjedbaSuca>
  <DomainObject.Predmet.ProtustrankaFormated>
    <izvorni_sadrzaj>  CRNA LJUT d.o.o. za trgovinu i usluge; CRNA LJUT d.o.o. za trgovinu i usluge</izvorni_sadrzaj>
    <derivirana_varijabla naziv="DomainObject.Predmet.ProtustrankaFormated_1">  CRNA LJUT d.o.o. za trgovinu i usluge; CRNA LJUT d.o.o. za trgovinu i usluge</derivirana_varijabla>
  </DomainObject.Predmet.ProtustrankaFormated>
  <DomainObject.Predmet.ProtustrankaFormatedOIB>
    <izvorni_sadrzaj>  CRNA LJUT d.o.o. za trgovinu i usluge, OIB 10457643103; CRNA LJUT d.o.o. za trgovinu i usluge, OIB 10457643103</izvorni_sadrzaj>
    <derivirana_varijabla naziv="DomainObject.Predmet.ProtustrankaFormatedOIB_1">  CRNA LJUT d.o.o. za trgovinu i usluge, OIB 10457643103; CRNA LJUT d.o.o. za trgovinu i usluge, OIB 10457643103</derivirana_varijabla>
  </DomainObject.Predmet.ProtustrankaFormatedOIB>
  <DomainObject.Predmet.ProtustrankaFormatedWithAdress>
    <izvorni_sadrzaj> CRNA LJUT d.o.o. za trgovinu i usluge, Kroz Smrdečac 51, 21000 Split; CRNA LJUT d.o.o. za trgovinu i usluge, Kroz Smrdečac 51, 21000 Split</izvorni_sadrzaj>
    <derivirana_varijabla naziv="DomainObject.Predmet.ProtustrankaFormatedWithAdress_1"> CRNA LJUT d.o.o. za trgovinu i usluge, Kroz Smrdečac 51, 21000 Split; CRNA LJUT d.o.o. za trgovinu i usluge, Kroz Smrdečac 51, 21000 Split</derivirana_varijabla>
  </DomainObject.Predmet.ProtustrankaFormatedWithAdress>
  <DomainObject.Predmet.ProtustrankaFormatedWithAdressOIB>
    <izvorni_sadrzaj> CRNA LJUT d.o.o. za trgovinu i usluge, OIB 10457643103, Kroz Smrdečac 51, 21000 Split; CRNA LJUT d.o.o. za trgovinu i usluge, OIB 10457643103, Kroz Smrdečac 51, 21000 Split</izvorni_sadrzaj>
    <derivirana_varijabla naziv="DomainObject.Predmet.ProtustrankaFormatedWithAdressOIB_1"> CRNA LJUT d.o.o. za trgovinu i usluge, OIB 10457643103, Kroz Smrdečac 51, 21000 Split; CRNA LJUT d.o.o. za trgovinu i usluge, OIB 10457643103, Kroz Smrdečac 51, 21000 Split</derivirana_varijabla>
  </DomainObject.Predmet.ProtustrankaFormatedWithAdressOIB>
  <DomainObject.Predmet.ProtustrankaWithAdress>
    <izvorni_sadrzaj>CRNA LJUT d.o.o. za trgovinu i usluge Kroz Smrdečac 51, 21000 Split, CRNA LJUT d.o.o. za trgovinu i usluge Kroz Smrdečac 51, 21000 Split</izvorni_sadrzaj>
    <derivirana_varijabla naziv="DomainObject.Predmet.ProtustrankaWithAdress_1">CRNA LJUT d.o.o. za trgovinu i usluge Kroz Smrdečac 51, 21000 Split, CRNA LJUT d.o.o. za trgovinu i usluge Kroz Smrdečac 51, 21000 Split</derivirana_varijabla>
  </DomainObject.Predmet.ProtustrankaWithAdress>
  <DomainObject.Predmet.ProtustrankaWithAdressOIB>
    <izvorni_sadrzaj>CRNA LJUT d.o.o. za trgovinu i usluge, OIB 10457643103, Kroz Smrdečac 51, 21000 Split, CRNA LJUT d.o.o. za trgovinu i usluge, OIB 10457643103, Kroz Smrdečac 51, 21000 Split</izvorni_sadrzaj>
    <derivirana_varijabla naziv="DomainObject.Predmet.ProtustrankaWithAdressOIB_1">CRNA LJUT d.o.o. za trgovinu i usluge, OIB 10457643103, Kroz Smrdečac 51, 21000 Split, CRNA LJUT d.o.o. za trgovinu i usluge, OIB 10457643103, Kroz Smrdečac 51, 21000 Split</derivirana_varijabla>
  </DomainObject.Predmet.ProtustrankaWithAdressOIB>
  <DomainObject.Predmet.ProtustrankaNazivFormated>
    <izvorni_sadrzaj>CRNA LJUT d.o.o. za trgovinu i usluge,CRNA LJUT d.o.o. za trgovinu i usluge</izvorni_sadrzaj>
    <derivirana_varijabla naziv="DomainObject.Predmet.ProtustrankaNazivFormated_1">CRNA LJUT d.o.o. za trgovinu i usluge,CRNA LJUT d.o.o. za trgovinu i usluge</derivirana_varijabla>
  </DomainObject.Predmet.ProtustrankaNazivFormated>
  <DomainObject.Predmet.ProtustrankaNazivFormatedOIB>
    <izvorni_sadrzaj>CRNA LJUT d.o.o. za trgovinu i usluge, OIB 10457643103,CRNA LJUT d.o.o. za trgovinu i usluge, OIB 10457643103</izvorni_sadrzaj>
    <derivirana_varijabla naziv="DomainObject.Predmet.ProtustrankaNazivFormatedOIB_1">CRNA LJUT d.o.o. za trgovinu i usluge, OIB 10457643103,CRNA LJUT d.o.o. za trgovinu i usluge, OIB 10457643103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FINANCIJSKA AGENCIJA, RC SPLIT</izvorni_sadrzaj>
    <derivirana_varijabla naziv="DomainObject.Predmet.StrankaFormated_1">  FINANCIJSKA AGENCIJA, RC SPLIT; FINANCIJSKA AGENCIJA, RC SPLIT</derivirana_varijabla>
  </DomainObject.Predmet.StrankaFormated>
  <DomainObject.Predmet.StrankaFormatedOIB>
    <izvorni_sadrzaj>  FINANCIJSKA AGENCIJA, RC SPLIT, OIB 85821130368; FINANCIJSKA AGENCIJA, RC SPLIT, OIB 85821130368</izvorni_sadrzaj>
    <derivirana_varijabla naziv="DomainObject.Predmet.StrankaFormatedOIB_1">  FINANCIJSKA AGENCIJA, RC SPLIT, OIB 85821130368; FINANCIJSKA AGENCIJA, RC SPLIT, OIB 85821130368</derivirana_varijabla>
  </DomainObject.Predmet.StrankaFormatedOIB>
  <DomainObject.Predmet.StrankaFormatedWithAdress>
    <izvorni_sadrzaj> FINANCIJSKA AGENCIJA, RC SPLIT, Mažuranićevo šetalište 24 b, 21000 Split; FINANCIJSKA AGENCIJA, RC SPLIT, Mažuranićevo šetalište 24 b, 21000 Split</izvorni_sadrzaj>
    <derivirana_varijabla naziv="DomainObject.Predmet.StrankaFormatedWithAdress_1"> FINANCIJSKA AGENCIJA, RC SPLIT, Mažuranićevo šetalište 24 b, 21000 Split;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 FINANCIJSKA AGENCIJA, RC SPLIT, OIB 85821130368, Mažuranićevo šetalište 24 b, 21000 Split</izvorni_sadrzaj>
    <derivirana_varijabla naziv="DomainObject.Predmet.StrankaFormatedWithAdressOIB_1"> FINANCIJSKA AGENCIJA, RC SPLIT, OIB 85821130368, Mažuranićevo šetalište 24 b, 21000 Split;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Split,FINANCIJSKA AGENCIJA, RC SPLIT Mažuranićevo šetalište 24 b,21000 Split</izvorni_sadrzaj>
    <derivirana_varijabla naziv="DomainObject.Predmet.StrankaWithAdress_1">FINANCIJSKA AGENCIJA, RC SPLIT Mažuranićevo šetalište 24 b,21000 Split,FINANCIJSKA AGENCIJA, RC SPLIT Mažuranićevo šetalište 24 b,21000 Split</derivirana_varijabla>
  </DomainObject.Predmet.StrankaWithAdress>
  <DomainObject.Predmet.StrankaWithAdressOIB>
    <izvorni_sadrzaj>FINANCIJSKA AGENCIJA, RC SPLIT, OIB 85821130368, Mažuranićevo šetalište 24 b,21000 Split,FINANCIJSKA AGENCIJA, RC SPLIT, OIB 85821130368, Mažuranićevo šetalište 24 b,21000 Split</izvorni_sadrzaj>
    <derivirana_varijabla naziv="DomainObject.Predmet.StrankaWithAdressOIB_1">FINANCIJSKA AGENCIJA, RC SPLIT, OIB 85821130368, Mažuranićevo šetalište 24 b,21000 Split,FINANCIJSKA AGENCIJA, RC SPLIT, OIB 85821130368, Mažuranićevo šetalište 24 b,21000 Split</derivirana_varijabla>
  </DomainObject.Predmet.StrankaWithAdressOIB>
  <DomainObject.Predmet.StrankaNazivFormated>
    <izvorni_sadrzaj>FINANCIJSKA AGENCIJA, RC SPLIT,FINANCIJSKA AGENCIJA, RC SPLIT</izvorni_sadrzaj>
    <derivirana_varijabla naziv="DomainObject.Predmet.StrankaNazivFormated_1">FINANCIJSKA AGENCIJA, RC SPLIT,FINANCIJSKA AGENCIJA, RC SPLIT</derivirana_varijabla>
  </DomainObject.Predmet.StrankaNazivFormated>
  <DomainObject.Predmet.StrankaNazivFormatedOIB>
    <izvorni_sadrzaj>FINANCIJSKA AGENCIJA, RC SPLIT, OIB 85821130368,FINANCIJSKA AGENCIJA, RC SPLIT, OIB 85821130368</izvorni_sadrzaj>
    <derivirana_varijabla naziv="DomainObject.Predmet.StrankaNazivFormatedOIB_1">FINANCIJSKA AGENCIJA, RC SPLIT, OIB 85821130368,FINANCIJSKA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11214.51</izvorni_sadrzaj>
    <derivirana_varijabla naziv="DomainObject.Predmet.TrenutnaVrijednost_1">11214.51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tem>FINANCIJSKA AGENCIJA, RC SPLIT</item>
    </izvorni_sadrzaj>
    <derivirana_varijabla naziv="DomainObject.Predmet.StrankaListFormated_1">
      <item>FINANCIJSKA AGENCIJA, RC SPLIT</item>
      <item>FINANCIJSKA AGENCIJA, RC SPLIT</item>
    </derivirana_varijabla>
  </DomainObject.Predmet.StrankaListFormated>
  <DomainObject.Predmet.StrankaListFormatedOIB>
    <izvorni_sadrzaj>
      <item>FINANCIJSKA AGENCIJA, RC SPLIT, OIB 85821130368</item>
      <item>FINANCIJSKA AGENCIJA, RC SPLIT, OIB 85821130368</item>
    </izvorni_sadrzaj>
    <derivirana_varijabla naziv="DomainObject.Predmet.StrankaListFormatedOIB_1">
      <item>FINANCIJSKA AGENCIJA, RC SPLIT, OIB 85821130368</item>
      <item>FINANCIJSKA AGENCIJA, RC SPLIT, OIB 85821130368</item>
    </derivirana_varijabla>
  </DomainObject.Predmet.StrankaListFormatedOIB>
  <DomainObject.Predmet.StrankaListFormatedWithAdress>
    <izvorni_sadrzaj>
      <item>FINANCIJSKA AGENCIJA, RC SPLIT, Mažuranićevo šetalište 24 b, 21000 Split</item>
      <item>FINANCIJSKA AGENCIJA, RC SPLIT, Mažuranićevo šetalište 24 b, 21000 Split</item>
    </izvorni_sadrzaj>
    <derivirana_varijabla naziv="DomainObject.Predmet.StrankaListFormatedWithAdress_1">
      <item>FINANCIJSKA AGENCIJA, RC SPLIT, Mažuranićevo šetalište 24 b, 21000 Split</item>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item>FINANCIJSKA AGENCIJA, RC SPLIT, OIB 85821130368, Mažuranićevo šetalište 24 b, 21000 Split</item>
    </derivirana_varijabla>
  </DomainObject.Predmet.StrankaListFormatedWithAdressOIB>
  <DomainObject.Predmet.StrankaListNazivFormated>
    <izvorni_sadrzaj>
      <item>FINANCIJSKA AGENCIJA, RC SPLIT</item>
      <item>FINANCIJSKA AGENCIJA, RC SPLIT</item>
    </izvorni_sadrzaj>
    <derivirana_varijabla naziv="DomainObject.Predmet.StrankaListNazivFormated_1">
      <item>FINANCIJSKA AGENCIJA, RC SPLIT</item>
      <item>FINANCIJSKA AGENCIJA, RC SPLIT</item>
    </derivirana_varijabla>
  </DomainObject.Predmet.StrankaListNazivFormated>
  <DomainObject.Predmet.StrankaListNazivFormatedOIB>
    <izvorni_sadrzaj>
      <item>FINANCIJSKA AGENCIJA, RC SPLIT, OIB 85821130368</item>
      <item>FINANCIJSKA AGENCIJA, RC SPLIT, OIB 85821130368</item>
    </izvorni_sadrzaj>
    <derivirana_varijabla naziv="DomainObject.Predmet.StrankaListNazivFormatedOIB_1">
      <item>FINANCIJSKA AGENCIJA, RC SPLIT, OIB 85821130368</item>
      <item>FINANCIJSKA AGENCIJA, RC SPLIT, OIB 85821130368</item>
    </derivirana_varijabla>
  </DomainObject.Predmet.StrankaListNazivFormatedOIB>
  <DomainObject.Predmet.ProtuStrankaListFormated>
    <izvorni_sadrzaj>
      <item>CRNA LJUT d.o.o. za trgovinu i usluge</item>
      <item>CRNA LJUT d.o.o. za trgovinu i usluge</item>
    </izvorni_sadrzaj>
    <derivirana_varijabla naziv="DomainObject.Predmet.ProtuStrankaListFormated_1">
      <item>CRNA LJUT d.o.o. za trgovinu i usluge</item>
      <item>CRNA LJUT d.o.o. za trgovinu i usluge</item>
    </derivirana_varijabla>
  </DomainObject.Predmet.ProtuStrankaListFormated>
  <DomainObject.Predmet.ProtuStrankaListFormatedOIB>
    <izvorni_sadrzaj>
      <item>CRNA LJUT d.o.o. za trgovinu i usluge, OIB 10457643103</item>
      <item>CRNA LJUT d.o.o. za trgovinu i usluge, OIB 10457643103</item>
    </izvorni_sadrzaj>
    <derivirana_varijabla naziv="DomainObject.Predmet.ProtuStrankaListFormatedOIB_1">
      <item>CRNA LJUT d.o.o. za trgovinu i usluge, OIB 10457643103</item>
      <item>CRNA LJUT d.o.o. za trgovinu i usluge, OIB 10457643103</item>
    </derivirana_varijabla>
  </DomainObject.Predmet.ProtuStrankaListFormatedOIB>
  <DomainObject.Predmet.ProtuStrankaListFormatedWithAdress>
    <izvorni_sadrzaj>
      <item>CRNA LJUT d.o.o. za trgovinu i usluge, Kroz Smrdečac 51, 21000 Split</item>
      <item>CRNA LJUT d.o.o. za trgovinu i usluge, Kroz Smrdečac 51, 21000 Split</item>
    </izvorni_sadrzaj>
    <derivirana_varijabla naziv="DomainObject.Predmet.ProtuStrankaListFormatedWithAdress_1">
      <item>CRNA LJUT d.o.o. za trgovinu i usluge, Kroz Smrdečac 51, 21000 Split</item>
      <item>CRNA LJUT d.o.o. za trgovinu i usluge, Kroz Smrdečac 51, 21000 Split</item>
    </derivirana_varijabla>
  </DomainObject.Predmet.ProtuStrankaListFormatedWithAdress>
  <DomainObject.Predmet.ProtuStrankaListFormatedWithAdressOIB>
    <izvorni_sadrzaj>
      <item>CRNA LJUT d.o.o. za trgovinu i usluge, OIB 10457643103, Kroz Smrdečac 51, 21000 Split</item>
      <item>CRNA LJUT d.o.o. za trgovinu i usluge, OIB 10457643103, Kroz Smrdečac 51, 21000 Split</item>
    </izvorni_sadrzaj>
    <derivirana_varijabla naziv="DomainObject.Predmet.ProtuStrankaListFormatedWithAdressOIB_1">
      <item>CRNA LJUT d.o.o. za trgovinu i usluge, OIB 10457643103, Kroz Smrdečac 51, 21000 Split</item>
      <item>CRNA LJUT d.o.o. za trgovinu i usluge, OIB 10457643103, Kroz Smrdečac 51, 21000 Split</item>
    </derivirana_varijabla>
  </DomainObject.Predmet.ProtuStrankaListFormatedWithAdressOIB>
  <DomainObject.Predmet.ProtuStrankaListNazivFormated>
    <izvorni_sadrzaj>
      <item>CRNA LJUT d.o.o. za trgovinu i usluge</item>
      <item>CRNA LJUT d.o.o. za trgovinu i usluge</item>
    </izvorni_sadrzaj>
    <derivirana_varijabla naziv="DomainObject.Predmet.ProtuStrankaListNazivFormated_1">
      <item>CRNA LJUT d.o.o. za trgovinu i usluge</item>
      <item>CRNA LJUT d.o.o. za trgovinu i usluge</item>
    </derivirana_varijabla>
  </DomainObject.Predmet.ProtuStrankaListNazivFormated>
  <DomainObject.Predmet.ProtuStrankaListNazivFormatedOIB>
    <izvorni_sadrzaj>
      <item>CRNA LJUT d.o.o. za trgovinu i usluge, OIB 10457643103</item>
      <item>CRNA LJUT d.o.o. za trgovinu i usluge, OIB 10457643103</item>
    </izvorni_sadrzaj>
    <derivirana_varijabla naziv="DomainObject.Predmet.ProtuStrankaListNazivFormatedOIB_1">
      <item>CRNA LJUT d.o.o. za trgovinu i usluge, OIB 10457643103</item>
      <item>CRNA LJUT d.o.o. za trgovinu i usluge, OIB 10457643103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2017.</izvorni_sadrzaj>
    <derivirana_varijabla naziv="DomainObject.Datum_1">1. ožujka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CRNA LJUT d.o.o. za trgovinu i usluge i dr.</izvorni_sadrzaj>
    <derivirana_varijabla naziv="DomainObject.Predmet.ProtustrankaIDrugi_1">CRNA LJUT d.o.o. za trgovinu i usluge i dr.</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CRNA LJUT d.o.o. za trgovinu i usluge, OIB 10457643103, Kroz Smrdečac 51, 21000 Split i dr.</izvorni_sadrzaj>
    <derivirana_varijabla naziv="DomainObject.Predmet.ProtustrankaIDrugiAdressOIB_1">CRNA LJUT d.o.o. za trgovinu i usluge, OIB 10457643103, Kroz Smrdečac 51, 21000 Split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SPLIT</item>
      <item>CRNA LJUT d.o.o. za trgovinu i usluge</item>
      <item>CRNA LJUT d.o.o. za trgovinu i usluge</item>
      <item>FINANCIJSKA AGENCIJA, RC SPLIT</item>
    </izvorni_sadrzaj>
    <derivirana_varijabla naziv="DomainObject.Predmet.SudioniciListNaziv_1">
      <item>FINANCIJSKA AGENCIJA, RC SPLIT</item>
      <item>CRNA LJUT d.o.o. za trgovinu i usluge</item>
      <item>CRNA LJUT d.o.o. za trgovinu i usluge</item>
      <item>FINANCIJSKA AGENCIJA, RC SPLIT</item>
    </derivirana_varijabla>
  </DomainObject.Predmet.SudioniciListNaziv>
  <DomainObject.Predmet.SudioniciListAdressOIB>
    <izvorni_sadrzaj>
      <item>FINANCIJSKA AGENCIJA, RC SPLIT, OIB 85821130368, Mažuranićevo šetalište 24 b,21000 Split</item>
      <item>CRNA LJUT d.o.o. za trgovinu i usluge, OIB 10457643103, Kroz Smrdečac 51,21000 Split</item>
      <item>CRNA LJUT d.o.o. za trgovinu i usluge, OIB 10457643103, Kroz Smrdečac 51,21000 Split</item>
      <item>FINANCIJSKA AGENCIJA, RC SPLIT, OIB 85821130368, Mažuranićevo šetalište 24 b,21000 Split</item>
    </izvorni_sadrzaj>
    <derivirana_varijabla naziv="DomainObject.Predmet.SudioniciListAdressOIB_1">
      <item>FINANCIJSKA AGENCIJA, RC SPLIT, OIB 85821130368, Mažuranićevo šetalište 24 b,21000 Split</item>
      <item>CRNA LJUT d.o.o. za trgovinu i usluge, OIB 10457643103, Kroz Smrdečac 51,21000 Split</item>
      <item>CRNA LJUT d.o.o. za trgovinu i usluge, OIB 10457643103, Kroz Smrdečac 51,21000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10457643103</item>
      <item>, OIB 10457643103</item>
      <item>, OIB 85821130368</item>
    </izvorni_sadrzaj>
    <derivirana_varijabla naziv="DomainObject.Predmet.SudioniciListNazivOIB_1">
      <item>, OIB 85821130368</item>
      <item>, OIB 10457643103</item>
      <item>, OIB 10457643103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1378</properties:Words>
  <properties:Characters>7663</properties:Characters>
  <properties:Lines>150</properties:Lines>
  <properties:Paragraphs>33</properties:Paragraphs>
  <properties:TotalTime>283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9053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2016-09-26T13:05:00Z</dcterms:created>
  <dc:creator>Paško Bačić</dc:creator>
  <cp:lastModifiedBy>Paško Bačić</cp:lastModifiedBy>
  <cp:lastPrinted>2016-09-27T11:59:00Z</cp:lastPrinted>
  <dcterms:modified xmlns:xsi="http://www.w3.org/2001/XMLSchema-instance" xsi:type="dcterms:W3CDTF">2017-03-01T13:13:00Z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