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0925" w14:paraId="04c0925" w:rsidRDefault="004B6471" w:rsidP="004B6471" w:rsidR="004B6471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B6471" w:rsidP="004B6471" w:rsidR="004B647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4B6471" w:rsidP="004B6471" w:rsidR="004B647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4B6471" w:rsidP="004B6471" w:rsidR="004B647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St-533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4B6471" w:rsidP="004B6471" w:rsidR="004B6471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4B6471" w:rsidP="004B6471" w:rsidR="004B6471" w:rsidRPr="004C4B9E">
      <w:pPr>
        <w:jc w:val="both"/>
        <w:rPr>
          <w:sz w:val="23"/>
          <w:szCs w:val="23"/>
        </w:rPr>
      </w:pPr>
    </w:p>
    <w:p w:rsidRDefault="004B6471" w:rsidP="004B6471" w:rsidR="004B647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4B6471" w:rsidP="004B6471" w:rsidR="004B6471" w:rsidRPr="004C4B9E">
      <w:pPr>
        <w:rPr>
          <w:sz w:val="23"/>
          <w:szCs w:val="23"/>
        </w:rPr>
      </w:pPr>
    </w:p>
    <w:p w:rsidRDefault="004B6471" w:rsidP="004B6471" w:rsidR="004B647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4B6471" w:rsidP="004B6471" w:rsidR="004B6471" w:rsidRPr="004C4B9E">
      <w:pPr>
        <w:rPr>
          <w:sz w:val="23"/>
          <w:szCs w:val="23"/>
        </w:rPr>
      </w:pPr>
    </w:p>
    <w:p w:rsidRDefault="004B6471" w:rsidP="004B6471" w:rsidR="004B647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DR. NENAD NOVAKOVIĆ d.o.o., Poreč, Buići bb, OIB: 46997554843, dana 30. ožujka 2016</w:t>
      </w:r>
      <w:r w:rsidRPr="004C4B9E">
        <w:rPr>
          <w:sz w:val="23"/>
          <w:szCs w:val="23"/>
        </w:rPr>
        <w:t xml:space="preserve">. </w:t>
      </w:r>
    </w:p>
    <w:p w:rsidRDefault="004B6471" w:rsidP="004B6471" w:rsidR="004B6471" w:rsidRPr="004C4B9E">
      <w:pPr>
        <w:jc w:val="both"/>
        <w:rPr>
          <w:sz w:val="23"/>
          <w:szCs w:val="23"/>
        </w:rPr>
      </w:pPr>
    </w:p>
    <w:p w:rsidRDefault="004B6471" w:rsidP="004B6471" w:rsidR="004B6471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4B6471" w:rsidP="004B6471" w:rsidR="004B6471" w:rsidRPr="004C4B9E">
      <w:pPr>
        <w:jc w:val="both"/>
        <w:rPr>
          <w:sz w:val="23"/>
          <w:szCs w:val="23"/>
        </w:rPr>
      </w:pPr>
    </w:p>
    <w:p w:rsidRDefault="004B6471" w:rsidP="004B6471" w:rsidR="004B6471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DR. NENAD NOVAKOVIĆ d.o.o., Poreč, Buići bb, OIB: 46997554843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23. svibnja 2016. u 10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45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4B6471" w:rsidP="004B6471" w:rsidR="004B647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4B6471" w:rsidP="004B6471" w:rsidR="004B6471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DR. NENAD NOVAKOVIĆ d.o.o., Poreč, Buići bb, OIB: 46997554843</w:t>
      </w:r>
    </w:p>
    <w:p w:rsidRDefault="004B6471" w:rsidP="004B6471" w:rsidR="004B6471" w:rsidRPr="00242ECB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Nenad Novaković, Slovenija, Celje, Pucova ulica 4/a.</w:t>
      </w:r>
    </w:p>
    <w:p w:rsidRDefault="004B6471" w:rsidP="004B6471" w:rsidR="004B6471" w:rsidRPr="004040C4">
      <w:pPr>
        <w:jc w:val="both"/>
        <w:rPr>
          <w:sz w:val="23"/>
          <w:szCs w:val="23"/>
          <w:lang w:val="sv-SE"/>
        </w:rPr>
      </w:pPr>
    </w:p>
    <w:p w:rsidRDefault="004B6471" w:rsidP="004B6471" w:rsidR="004B6471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Nenad Novaković, Slovenija, Celje, Pucova ulica 4/a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>DR. NENAD NOVAKOVIĆ d.o.o., Poreč, Buići bb, OIB: 46997554843</w:t>
      </w:r>
      <w:r w:rsidRPr="00D10EBB">
        <w:rPr>
          <w:sz w:val="23"/>
          <w:szCs w:val="23"/>
          <w:lang w:val="sv-SE"/>
        </w:rPr>
        <w:t>.</w:t>
      </w:r>
    </w:p>
    <w:p w:rsidRDefault="004B6471" w:rsidP="004B6471" w:rsidR="004B6471">
      <w:pPr>
        <w:jc w:val="both"/>
        <w:rPr>
          <w:sz w:val="23"/>
          <w:szCs w:val="23"/>
        </w:rPr>
      </w:pPr>
    </w:p>
    <w:p w:rsidRDefault="004B6471" w:rsidP="004B6471" w:rsidR="004B6471" w:rsidRPr="00D10EBB">
      <w:pPr>
        <w:jc w:val="both"/>
        <w:rPr>
          <w:sz w:val="23"/>
          <w:szCs w:val="23"/>
        </w:rPr>
      </w:pPr>
    </w:p>
    <w:p w:rsidRDefault="004B6471" w:rsidP="004B6471" w:rsidR="004B6471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30. ožujka 2016</w:t>
      </w:r>
      <w:r w:rsidRPr="004C4B9E">
        <w:rPr>
          <w:sz w:val="23"/>
          <w:szCs w:val="23"/>
        </w:rPr>
        <w:t>.</w:t>
      </w:r>
    </w:p>
    <w:p w:rsidRDefault="004B6471" w:rsidP="004B6471" w:rsidR="004B647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4B6471" w:rsidP="004B6471" w:rsidR="004B647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4B6471" w:rsidP="004B6471" w:rsidR="004B6471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4B6471" w:rsidP="004B6471" w:rsidR="004B6471">
      <w:pPr>
        <w:jc w:val="center"/>
        <w:rPr>
          <w:sz w:val="23"/>
          <w:szCs w:val="23"/>
        </w:rPr>
      </w:pPr>
    </w:p>
    <w:p w:rsidRDefault="004B6471" w:rsidP="004B6471" w:rsidR="004B6471">
      <w:pPr>
        <w:jc w:val="both"/>
        <w:rPr>
          <w:sz w:val="23"/>
          <w:szCs w:val="23"/>
        </w:rPr>
      </w:pPr>
    </w:p>
    <w:p w:rsidRDefault="004B6471" w:rsidP="004B6471" w:rsidR="004B6471" w:rsidRPr="004C4B9E">
      <w:pPr>
        <w:jc w:val="both"/>
        <w:rPr>
          <w:sz w:val="23"/>
          <w:szCs w:val="23"/>
        </w:rPr>
      </w:pPr>
    </w:p>
    <w:p w:rsidRDefault="004B6471" w:rsidP="004B6471" w:rsidR="004B647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4B6471" w:rsidP="004B6471" w:rsidR="004B647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4B6471" w:rsidP="004B6471" w:rsidR="004B6471" w:rsidRPr="004C4B9E">
      <w:pPr>
        <w:jc w:val="both"/>
        <w:rPr>
          <w:sz w:val="23"/>
          <w:szCs w:val="23"/>
        </w:rPr>
      </w:pPr>
    </w:p>
    <w:p w:rsidRDefault="004B6471" w:rsidP="004B6471" w:rsidR="004B647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4B6471" w:rsidP="004B6471" w:rsidR="004B647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4B6471" w:rsidP="004B6471" w:rsidR="004B6471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DR. NENAD NOVAKOVIĆ d.o.o., Poreč, Buići bb</w:t>
      </w:r>
    </w:p>
    <w:p w:rsidRDefault="004B6471" w:rsidP="004B6471" w:rsidR="004B6471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Nenad Novaković, Slovenija, Celje, Pucova ulica 4/a</w:t>
      </w:r>
    </w:p>
    <w:p w:rsidRDefault="004B6471" w:rsidP="004B6471" w:rsidR="004B6471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63599C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99C" w:rsidR="00000000">
      <w:r>
        <w:separator/>
      </w:r>
    </w:p>
  </w:endnote>
  <w:endnote w:id="0" w:type="continuationSeparator">
    <w:p w:rsidRDefault="0063599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99C" w:rsidR="00000000">
      <w:r>
        <w:separator/>
      </w:r>
    </w:p>
  </w:footnote>
  <w:footnote w:id="0" w:type="continuationSeparator">
    <w:p w:rsidRDefault="0063599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B647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63599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471"/>
    <w:rsid w:val="004B6471"/>
    <w:rsid w:val="00554328"/>
    <w:rsid w:val="0063599C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4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64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64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64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47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5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99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99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99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99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4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64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64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64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47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5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99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99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99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99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DR. NENAD NOVAKOVIĆ d.o.o. POREČ</izvorni_sadrzaj>
    <derivirana_varijabla naziv="DomainObject.Predmet.ProtustrankaFormated_1">  DR. NENAD NOVAKOVIĆ d.o.o. POREČ</derivirana_varijabla>
  </DomainObject.Predmet.ProtustrankaFormated>
  <DomainObject.Predmet.ProtustrankaFormatedOIB>
    <izvorni_sadrzaj>  DR. NENAD NOVAKOVIĆ d.o.o. POREČ, OIB 46997554843</izvorni_sadrzaj>
    <derivirana_varijabla naziv="DomainObject.Predmet.ProtustrankaFormatedOIB_1">  DR. NENAD NOVAKOVIĆ d.o.o. POREČ, OIB 46997554843</derivirana_varijabla>
  </DomainObject.Predmet.ProtustrankaFormatedOIB>
  <DomainObject.Predmet.ProtustrankaFormatedWithAdress>
    <izvorni_sadrzaj> DR. NENAD NOVAKOVIĆ d.o.o. POREČ, Buići/bb, 52440 Poreč</izvorni_sadrzaj>
    <derivirana_varijabla naziv="DomainObject.Predmet.ProtustrankaFormatedWithAdress_1"> DR. NENAD NOVAKOVIĆ d.o.o. POREČ, Buići/bb, 52440 Poreč</derivirana_varijabla>
  </DomainObject.Predmet.ProtustrankaFormatedWithAdress>
  <DomainObject.Predmet.ProtustrankaFormatedWithAdressOIB>
    <izvorni_sadrzaj> DR. NENAD NOVAKOVIĆ d.o.o. POREČ, OIB 46997554843, Buići/bb, 52440 Poreč</izvorni_sadrzaj>
    <derivirana_varijabla naziv="DomainObject.Predmet.ProtustrankaFormatedWithAdressOIB_1"> DR. NENAD NOVAKOVIĆ d.o.o. POREČ, OIB 46997554843, Buići/bb, 52440 Poreč</derivirana_varijabla>
  </DomainObject.Predmet.ProtustrankaFormatedWithAdressOIB>
  <DomainObject.Predmet.ProtustrankaWithAdress>
    <izvorni_sadrzaj>DR. NENAD NOVAKOVIĆ d.o.o. POREČ Buići/bb, 52440 Poreč</izvorni_sadrzaj>
    <derivirana_varijabla naziv="DomainObject.Predmet.ProtustrankaWithAdress_1">DR. NENAD NOVAKOVIĆ d.o.o. POREČ Buići/bb, 52440 Poreč</derivirana_varijabla>
  </DomainObject.Predmet.ProtustrankaWithAdress>
  <DomainObject.Predmet.ProtustrankaWithAdressOIB>
    <izvorni_sadrzaj>DR. NENAD NOVAKOVIĆ d.o.o. POREČ, OIB 46997554843, Buići/bb, 52440 Poreč</izvorni_sadrzaj>
    <derivirana_varijabla naziv="DomainObject.Predmet.ProtustrankaWithAdressOIB_1">DR. NENAD NOVAKOVIĆ d.o.o. POREČ, OIB 46997554843, Buići/bb, 52440 Poreč</derivirana_varijabla>
  </DomainObject.Predmet.ProtustrankaWithAdressOIB>
  <DomainObject.Predmet.ProtustrankaNazivFormated>
    <izvorni_sadrzaj>DR. NENAD NOVAKOVIĆ d.o.o. POREČ</izvorni_sadrzaj>
    <derivirana_varijabla naziv="DomainObject.Predmet.ProtustrankaNazivFormated_1">DR. NENAD NOVAKOVIĆ d.o.o. POREČ</derivirana_varijabla>
  </DomainObject.Predmet.ProtustrankaNazivFormated>
  <DomainObject.Predmet.ProtustrankaNazivFormatedOIB>
    <izvorni_sadrzaj>DR. NENAD NOVAKOVIĆ d.o.o. POREČ, OIB 46997554843</izvorni_sadrzaj>
    <derivirana_varijabla naziv="DomainObject.Predmet.ProtustrankaNazivFormatedOIB_1">DR. NENAD NOVAKOVIĆ d.o.o. POREČ, OIB 46997554843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219826.74</izvorni_sadrzaj>
    <derivirana_varijabla naziv="DomainObject.Predmet.TrenutnaVrijednost_1">219826.74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DR. NENAD NOVAKOVIĆ d.o.o. POREČ</item>
    </izvorni_sadrzaj>
    <derivirana_varijabla naziv="DomainObject.Predmet.ProtuStrankaListFormated_1">
      <item>DR. NENAD NOVAKOVIĆ d.o.o. POREČ</item>
    </derivirana_varijabla>
  </DomainObject.Predmet.ProtuStrankaListFormated>
  <DomainObject.Predmet.ProtuStrankaListFormatedOIB>
    <izvorni_sadrzaj>
      <item>DR. NENAD NOVAKOVIĆ d.o.o. POREČ, OIB 46997554843</item>
    </izvorni_sadrzaj>
    <derivirana_varijabla naziv="DomainObject.Predmet.ProtuStrankaListFormatedOIB_1">
      <item>DR. NENAD NOVAKOVIĆ d.o.o. POREČ, OIB 46997554843</item>
    </derivirana_varijabla>
  </DomainObject.Predmet.ProtuStrankaListFormatedOIB>
  <DomainObject.Predmet.ProtuStrankaListFormatedWithAdress>
    <izvorni_sadrzaj>
      <item>DR. NENAD NOVAKOVIĆ d.o.o. POREČ, Buići/bb, 52440 Poreč</item>
    </izvorni_sadrzaj>
    <derivirana_varijabla naziv="DomainObject.Predmet.ProtuStrankaListFormatedWithAdress_1">
      <item>DR. NENAD NOVAKOVIĆ d.o.o. POREČ, Buići/bb, 52440 Poreč</item>
    </derivirana_varijabla>
  </DomainObject.Predmet.ProtuStrankaListFormatedWithAdress>
  <DomainObject.Predmet.ProtuStrankaListFormatedWithAdressOIB>
    <izvorni_sadrzaj>
      <item>DR. NENAD NOVAKOVIĆ d.o.o. POREČ, OIB 46997554843, Buići/bb, 52440 Poreč</item>
    </izvorni_sadrzaj>
    <derivirana_varijabla naziv="DomainObject.Predmet.ProtuStrankaListFormatedWithAdressOIB_1">
      <item>DR. NENAD NOVAKOVIĆ d.o.o. POREČ, OIB 46997554843, Buići/bb, 52440 Poreč</item>
    </derivirana_varijabla>
  </DomainObject.Predmet.ProtuStrankaListFormatedWithAdressOIB>
  <DomainObject.Predmet.ProtuStrankaListNazivFormated>
    <izvorni_sadrzaj>
      <item>DR. NENAD NOVAKOVIĆ d.o.o. POREČ</item>
    </izvorni_sadrzaj>
    <derivirana_varijabla naziv="DomainObject.Predmet.ProtuStrankaListNazivFormated_1">
      <item>DR. NENAD NOVAKOVIĆ d.o.o. POREČ</item>
    </derivirana_varijabla>
  </DomainObject.Predmet.ProtuStrankaListNazivFormated>
  <DomainObject.Predmet.ProtuStrankaListNazivFormatedOIB>
    <izvorni_sadrzaj>
      <item>DR. NENAD NOVAKOVIĆ d.o.o. POREČ, OIB 46997554843</item>
    </izvorni_sadrzaj>
    <derivirana_varijabla naziv="DomainObject.Predmet.ProtuStrankaListNazivFormatedOIB_1">
      <item>DR. NENAD NOVAKOVIĆ d.o.o. POREČ, OIB 46997554843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DR. NENAD NOVAKOVIĆ d.o.o. POREČ</izvorni_sadrzaj>
    <derivirana_varijabla naziv="DomainObject.Predmet.ProtustrankaIDrugi_1">DR. NENAD NOVAKOVIĆ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DR. NENAD NOVAKOVIĆ d.o.o. POREČ, OIB 46997554843, Buići/bb, 52440 Poreč</izvorni_sadrzaj>
    <derivirana_varijabla naziv="DomainObject.Predmet.ProtustrankaIDrugiAdressOIB_1">DR. NENAD NOVAKOVIĆ d.o.o. POREČ, OIB 46997554843, Buići/bb,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DR. NENAD NOVAKOVIĆ d.o.o. POREČ</item>
    </izvorni_sadrzaj>
    <derivirana_varijabla naziv="DomainObject.Predmet.SudioniciListNaziv_1">
      <item>FINANCIJSKA AGENCIJA, RC RIJEKA, PODRUŽNICA PULA, PULA</item>
      <item>DR. NENAD NOVAKOVIĆ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DR. NENAD NOVAKOVIĆ d.o.o. POREČ, OIB 46997554843, Buići/bb,52440 Poreč</item>
    </izvorni_sadrzaj>
    <derivirana_varijabla naziv="DomainObject.Predmet.SudioniciListAdressOIB_1">
      <item>FINANCIJSKA AGENCIJA, RC RIJEKA, PODRUŽNICA PULA, PULA, OIB 85821130368, Giardini 5,52100 Pula</item>
      <item>DR. NENAD NOVAKOVIĆ d.o.o. POREČ, OIB 46997554843, Buići/bb,52440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46997554843</item>
    </izvorni_sadrzaj>
    <derivirana_varijabla naziv="DomainObject.Predmet.SudioniciListNazivOIB_1">
      <item>, OIB 85821130368</item>
      <item>, OIB 46997554843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1451</properties:Characters>
  <properties:Lines>48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2016-03-30T05:49:00Z</dcterms:created>
  <dc:creator>Jasmina Matika</dc:creator>
  <cp:lastModifiedBy>Jasmina Matika</cp:lastModifiedBy>
  <dcterms:modified xmlns:xsi="http://www.w3.org/2001/XMLSchema-instance" xsi:type="dcterms:W3CDTF">2016-03-30T06:57:00Z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